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F594C6" w14:textId="77777777" w:rsidR="00413082" w:rsidRPr="00DA0EF4" w:rsidRDefault="00413082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358BD55E" w14:textId="77777777" w:rsidTr="002D5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52DA41" w14:textId="6722F90E" w:rsidR="00767150" w:rsidRPr="00DA0EF4" w:rsidRDefault="00DA0EF4" w:rsidP="002D535E">
            <w:pPr>
              <w:tabs>
                <w:tab w:val="left" w:pos="432"/>
              </w:tabs>
              <w:ind w:left="504" w:hanging="504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7401964"/>
            <w:bookmarkStart w:id="1" w:name="OLE_LINK1"/>
            <w:bookmarkStart w:id="2" w:name="OLE_LINK2"/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767150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7150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0854466" w14:textId="77777777" w:rsidR="0011074F" w:rsidRPr="00DA0EF4" w:rsidRDefault="0011074F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39DE150" w14:textId="0A784727" w:rsidR="0011074F" w:rsidRPr="00DA0EF4" w:rsidRDefault="004172F5" w:rsidP="008B72D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cs/>
          <w:lang w:val="th-TH"/>
        </w:rPr>
        <w:t>บริษัท ซันสวีท จำกัด (มหาชน) (บริษัท) เป็นบริษัทมหาชนจำกัด ซึ่งจดทะเบียนในตลาดหลักทรัพย์แห่งประเทศไทยเมื่อวันที่</w:t>
      </w:r>
      <w:r w:rsidR="008B72D1" w:rsidRPr="00DA0EF4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cs/>
          <w:lang w:val="th-TH"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18</w:t>
      </w:r>
      <w:r w:rsidRPr="00DA0EF4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th-TH"/>
        </w:rPr>
        <w:t xml:space="preserve"> มิถุนายน พ.ศ. </w:t>
      </w:r>
      <w:r w:rsidR="00DA0EF4" w:rsidRPr="00DA0EF4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th-TH"/>
        </w:rPr>
        <w:t xml:space="preserve"> (เดิมจดทะเบียนในตลาดหลักทรัพย์ เอ็ม เอ ไอ เมื่อวันที่ </w:t>
      </w:r>
      <w:r w:rsidR="00DA0EF4" w:rsidRPr="00DA0EF4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28</w:t>
      </w:r>
      <w:r w:rsidRPr="00DA0EF4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th-TH"/>
        </w:rPr>
        <w:t xml:space="preserve"> ธันวาคม พ.ศ. </w:t>
      </w:r>
      <w:r w:rsidR="00DA0EF4" w:rsidRPr="00DA0EF4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2560</w:t>
      </w:r>
      <w:r w:rsidRPr="00DA0EF4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th-TH"/>
        </w:rPr>
        <w:t>) บริษัทประกอบกิจการ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และจัดตั้งขึ้นในประเทศไทย เมื่อวันที่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ธันวาคม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2540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โดยมีที่อยู่ตามที่ได้จดทะเบียนดังนี้ </w:t>
      </w:r>
      <w:r w:rsidR="00376A37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</w:p>
    <w:p w14:paraId="7AD96EE2" w14:textId="77777777" w:rsidR="00824D8B" w:rsidRPr="00DA0EF4" w:rsidRDefault="00824D8B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027FD67B" w14:textId="19BF9C61" w:rsidR="00E10896" w:rsidRPr="00DA0EF4" w:rsidRDefault="00E51B84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EB2656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4603D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หมู่ที่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B5E4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4603D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ตำบลทุ่งสะโตก อำเภอสันป่าตอง จังหวัดเชียงใหม่</w:t>
      </w:r>
      <w:r w:rsidR="001B5E49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50120</w:t>
      </w:r>
      <w:r w:rsidR="001B5E49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D53E241" w14:textId="77777777" w:rsidR="001B5E49" w:rsidRPr="00DA0EF4" w:rsidRDefault="001B5E49" w:rsidP="00A365C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61BD2F3" w14:textId="0241A429" w:rsidR="00DE3DDF" w:rsidRPr="00DA0EF4" w:rsidRDefault="001B5E49" w:rsidP="00A365C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</w:t>
      </w:r>
      <w:r w:rsidR="00980257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ริษัทและบริษัทย่อย</w:t>
      </w:r>
      <w:r w:rsidR="00330A5F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30A5F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330A5F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รวมเรียกว่า</w:t>
      </w:r>
      <w:r w:rsidR="0011074F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30A5F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“</w:t>
      </w:r>
      <w:r w:rsidR="00980257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330A5F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”) </w:t>
      </w:r>
      <w:r w:rsidR="000C6C1E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ประกอบธุรกิจหลักใน</w:t>
      </w:r>
      <w:r w:rsidR="00941859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</w:t>
      </w:r>
      <w:r w:rsidR="00C313AA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ผลิตและจำหน่าย</w:t>
      </w:r>
      <w:r w:rsidR="00EE3B16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พืชและ</w:t>
      </w:r>
      <w:r w:rsidR="009A1382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ผลไม้ทางการเกษตรทั้งสด</w:t>
      </w:r>
      <w:r w:rsidR="009A1382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และแปรรูปทุกชนิด</w:t>
      </w:r>
    </w:p>
    <w:p w14:paraId="44787E15" w14:textId="77777777" w:rsidR="00DE3DDF" w:rsidRPr="00DA0EF4" w:rsidRDefault="00DE3DDF" w:rsidP="00A365C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89C23F" w14:textId="1727E6F0" w:rsidR="004F06BD" w:rsidRPr="00DA0EF4" w:rsidRDefault="004F06BD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งบการเงินรวมและงบการเงิน</w:t>
      </w:r>
      <w:r w:rsidR="008239E1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เฉพาะกิจการ</w:t>
      </w: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ได้รับอนุมัติจากคณะกรรมการบริษัทเมื่อ</w:t>
      </w:r>
      <w:r w:rsidR="00824D8B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วันที่</w:t>
      </w:r>
      <w:r w:rsidR="004172F5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="004172F5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172F5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กุมภาพันธ์</w:t>
      </w:r>
      <w:r w:rsidR="008F485C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F320F4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p w14:paraId="08EDC3D5" w14:textId="22EC17C6" w:rsidR="00734AD6" w:rsidRPr="00DA0EF4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8BB" w:rsidRPr="00DA0EF4" w14:paraId="17C8C3F6" w14:textId="77777777" w:rsidTr="002D535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7677A3A" w14:textId="0B3C4175" w:rsidR="002A28BB" w:rsidRPr="00DA0EF4" w:rsidRDefault="00DA0EF4" w:rsidP="002D535E">
            <w:pPr>
              <w:keepNext/>
              <w:ind w:left="521" w:hanging="521"/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</w:pPr>
            <w:bookmarkStart w:id="3" w:name="_Toc48681776"/>
            <w:r w:rsidRPr="00DA0EF4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2</w:t>
            </w:r>
            <w:r w:rsidR="002A28BB" w:rsidRPr="00DA0EF4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2A28BB" w:rsidRPr="00DA0EF4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เหตุการณ์สำคัญในระหว่างปีที่รายงาน</w:t>
            </w:r>
            <w:bookmarkEnd w:id="3"/>
            <w:r w:rsidR="002A28BB" w:rsidRPr="00DA0EF4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C127363" w14:textId="77777777" w:rsidR="002A28BB" w:rsidRPr="00DA0EF4" w:rsidRDefault="002A28BB" w:rsidP="002A28BB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38471A60" w14:textId="5700950E" w:rsidR="002A28BB" w:rsidRPr="00DA0EF4" w:rsidRDefault="002A28BB" w:rsidP="002A28BB">
      <w:pPr>
        <w:jc w:val="thaiDistribute"/>
        <w:rPr>
          <w:rFonts w:ascii="Browallia New" w:eastAsia="Arial" w:hAnsi="Browallia New" w:cs="Browallia New"/>
          <w:sz w:val="26"/>
          <w:szCs w:val="26"/>
          <w:cs/>
          <w:lang w:val="en-GB"/>
        </w:rPr>
      </w:pPr>
      <w:r w:rsidRPr="00DA0EF4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DA0EF4" w:rsidRPr="00DA0EF4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2019</w:t>
      </w:r>
      <w:r w:rsidR="00103320" w:rsidRPr="00DA0EF4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="00103320" w:rsidRPr="00DA0EF4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COVID-</w:t>
      </w:r>
      <w:r w:rsidR="00DA0EF4" w:rsidRPr="00DA0EF4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19</w:t>
      </w:r>
      <w:r w:rsidR="00103320" w:rsidRPr="00DA0EF4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)</w:t>
      </w:r>
      <w:r w:rsidRPr="00DA0EF4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="00A662C6" w:rsidRPr="00DA0EF4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</w:t>
      </w:r>
      <w:r w:rsidRPr="00DA0EF4">
        <w:rPr>
          <w:rFonts w:ascii="Browallia New" w:eastAsia="Arial" w:hAnsi="Browallia New" w:cs="Browallia New"/>
          <w:spacing w:val="-4"/>
          <w:sz w:val="26"/>
          <w:szCs w:val="26"/>
          <w:cs/>
        </w:rPr>
        <w:t>ส่งผล</w:t>
      </w:r>
      <w:r w:rsidR="00FD534E" w:rsidRPr="00DA0EF4">
        <w:rPr>
          <w:rFonts w:ascii="Browallia New" w:eastAsia="Arial" w:hAnsi="Browallia New" w:cs="Browallia New"/>
          <w:spacing w:val="-4"/>
          <w:sz w:val="26"/>
          <w:szCs w:val="26"/>
          <w:cs/>
        </w:rPr>
        <w:t>กระทบ</w:t>
      </w:r>
      <w:r w:rsidR="00996E9D" w:rsidRPr="00DA0EF4">
        <w:rPr>
          <w:rFonts w:ascii="Browallia New" w:eastAsia="Arial" w:hAnsi="Browallia New" w:cs="Browallia New"/>
          <w:spacing w:val="-4"/>
          <w:sz w:val="26"/>
          <w:szCs w:val="26"/>
          <w:cs/>
        </w:rPr>
        <w:t>ต่อความเชื่อมั่นและรูปแบบการใช้จ่ายของผู้บริโภค</w:t>
      </w:r>
      <w:r w:rsidRPr="00DA0EF4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>ในหลายพื้นที่ทั่ว</w:t>
      </w:r>
      <w:r w:rsidR="00FD534E" w:rsidRPr="00DA0EF4">
        <w:rPr>
          <w:rFonts w:ascii="Browallia New" w:eastAsia="Arial" w:hAnsi="Browallia New" w:cs="Browallia New"/>
          <w:spacing w:val="-4"/>
          <w:sz w:val="26"/>
          <w:szCs w:val="26"/>
          <w:cs/>
        </w:rPr>
        <w:t>โลก</w:t>
      </w:r>
      <w:r w:rsidR="00FD534E" w:rsidRPr="00DA0EF4">
        <w:rPr>
          <w:rFonts w:ascii="Browallia New" w:eastAsia="Arial" w:hAnsi="Browallia New" w:cs="Browallia New"/>
          <w:spacing w:val="4"/>
          <w:sz w:val="26"/>
          <w:szCs w:val="26"/>
          <w:cs/>
        </w:rPr>
        <w:t>รวมถึงประเทศ</w:t>
      </w:r>
      <w:r w:rsidRPr="00DA0EF4">
        <w:rPr>
          <w:rFonts w:ascii="Browallia New" w:eastAsia="Arial" w:hAnsi="Browallia New" w:cs="Browallia New"/>
          <w:spacing w:val="4"/>
          <w:sz w:val="26"/>
          <w:szCs w:val="26"/>
          <w:cs/>
          <w:lang w:bidi="ar-SA"/>
        </w:rPr>
        <w:t>ไทย</w:t>
      </w:r>
      <w:r w:rsidR="006669F0" w:rsidRPr="00DA0EF4">
        <w:rPr>
          <w:rFonts w:ascii="Browallia New" w:eastAsia="Arial" w:hAnsi="Browallia New" w:cs="Browallia New"/>
          <w:spacing w:val="4"/>
          <w:sz w:val="26"/>
          <w:szCs w:val="26"/>
          <w:cs/>
        </w:rPr>
        <w:t xml:space="preserve"> ทำให้เกิดการ</w:t>
      </w:r>
      <w:r w:rsidRPr="00DA0EF4">
        <w:rPr>
          <w:rFonts w:ascii="Browallia New" w:eastAsia="Arial" w:hAnsi="Browallia New" w:cs="Browallia New"/>
          <w:spacing w:val="4"/>
          <w:sz w:val="26"/>
          <w:szCs w:val="26"/>
          <w:cs/>
          <w:lang w:bidi="ar-SA"/>
        </w:rPr>
        <w:t>ชะลอตัว</w:t>
      </w:r>
      <w:r w:rsidR="006669F0" w:rsidRPr="00DA0EF4">
        <w:rPr>
          <w:rFonts w:ascii="Browallia New" w:eastAsia="Arial" w:hAnsi="Browallia New" w:cs="Browallia New"/>
          <w:spacing w:val="4"/>
          <w:sz w:val="26"/>
          <w:szCs w:val="26"/>
          <w:cs/>
        </w:rPr>
        <w:t>ทางด้าน</w:t>
      </w:r>
      <w:r w:rsidRPr="00DA0EF4">
        <w:rPr>
          <w:rFonts w:ascii="Browallia New" w:eastAsia="Arial" w:hAnsi="Browallia New" w:cs="Browallia New"/>
          <w:spacing w:val="4"/>
          <w:sz w:val="26"/>
          <w:szCs w:val="26"/>
          <w:cs/>
          <w:lang w:bidi="ar-SA"/>
        </w:rPr>
        <w:t xml:space="preserve">เศรษฐกิจ </w:t>
      </w:r>
      <w:r w:rsidR="00FD534E" w:rsidRPr="00DA0EF4">
        <w:rPr>
          <w:rFonts w:ascii="Browallia New" w:eastAsia="Arial" w:hAnsi="Browallia New" w:cs="Browallia New"/>
          <w:spacing w:val="4"/>
          <w:sz w:val="26"/>
          <w:szCs w:val="26"/>
          <w:cs/>
        </w:rPr>
        <w:t>อย่างไรก็ตามสถานการณ์ดังกล่าวไม่ส่งผลกระทบต่อกลุ่ม</w:t>
      </w:r>
      <w:r w:rsidR="006669F0" w:rsidRPr="00DA0EF4">
        <w:rPr>
          <w:rFonts w:ascii="Browallia New" w:eastAsia="Arial" w:hAnsi="Browallia New" w:cs="Browallia New"/>
          <w:spacing w:val="4"/>
          <w:sz w:val="26"/>
          <w:szCs w:val="26"/>
          <w:cs/>
        </w:rPr>
        <w:t>กิจการ</w:t>
      </w:r>
      <w:r w:rsidR="00FD534E" w:rsidRPr="00DA0EF4">
        <w:rPr>
          <w:rFonts w:ascii="Browallia New" w:eastAsia="Arial" w:hAnsi="Browallia New" w:cs="Browallia New"/>
          <w:spacing w:val="-4"/>
          <w:sz w:val="26"/>
          <w:szCs w:val="26"/>
          <w:cs/>
        </w:rPr>
        <w:t>อย่างเป็นสาระสำคัญ ทั้งนี้ผู้บริหารของกลุ่มกิจการยังคงให้ความใส่ใจกับเหตุการณ์การระบาด</w:t>
      </w:r>
      <w:r w:rsidR="00944AB2" w:rsidRPr="00DA0EF4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ของ </w:t>
      </w:r>
      <w:r w:rsidR="00944AB2" w:rsidRPr="00DA0EF4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CO</w:t>
      </w:r>
      <w:r w:rsidR="00C55B3A" w:rsidRPr="00DA0EF4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VI</w:t>
      </w:r>
      <w:r w:rsidR="00944AB2" w:rsidRPr="00DA0EF4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D-</w:t>
      </w:r>
      <w:r w:rsidR="00DA0EF4" w:rsidRPr="00DA0EF4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19</w:t>
      </w:r>
      <w:r w:rsidR="00944AB2" w:rsidRPr="00DA0EF4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 </w:t>
      </w:r>
      <w:r w:rsidR="00FD534E" w:rsidRPr="00DA0EF4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อย่างใกล้ชิด และได้วางแผน</w:t>
      </w:r>
      <w:r w:rsidR="00FD534E"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เพื่อรับมือกับเหตุการณ์ดังกล่าวอย่างต่อเนื่อง</w:t>
      </w:r>
    </w:p>
    <w:p w14:paraId="5658DD3F" w14:textId="1ACB9DA2" w:rsidR="002A28BB" w:rsidRPr="00DA0EF4" w:rsidRDefault="002A28BB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34AD6" w:rsidRPr="00DA0EF4" w14:paraId="203A5E3A" w14:textId="77777777" w:rsidTr="002D5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7E66CC" w14:textId="607F89EE" w:rsidR="00734AD6" w:rsidRPr="00DA0EF4" w:rsidRDefault="00DA0EF4" w:rsidP="002D535E">
            <w:pPr>
              <w:tabs>
                <w:tab w:val="left" w:pos="432"/>
              </w:tabs>
              <w:ind w:left="504" w:hanging="504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" w:name="_Hlk64569656"/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34AD6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34AD6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  <w:bookmarkEnd w:id="4"/>
    </w:tbl>
    <w:p w14:paraId="7A3DA0CC" w14:textId="77777777" w:rsidR="00734AD6" w:rsidRPr="00DA0EF4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94EA820" w14:textId="77777777" w:rsidR="00734AD6" w:rsidRPr="00DA0EF4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หลักทรัพย์และตลาดหลักทรัพย์</w:t>
      </w:r>
    </w:p>
    <w:p w14:paraId="49948A66" w14:textId="77777777" w:rsidR="00734AD6" w:rsidRPr="00DA0EF4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28E3C6D" w14:textId="16C7D46C" w:rsidR="00734AD6" w:rsidRPr="00DA0EF4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02163A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A7D96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>ยกเว้นสินทรัพย์และหนี้สินทางการเงินบางรายการ (รวมถึงตราสารอนุพันธ์)</w:t>
      </w:r>
    </w:p>
    <w:p w14:paraId="05B1057B" w14:textId="77777777" w:rsidR="00734AD6" w:rsidRPr="00DA0EF4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32BF807" w14:textId="2DEEDA2B" w:rsidR="00734AD6" w:rsidRPr="00DA0EF4" w:rsidRDefault="00734AD6" w:rsidP="00A365CC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DA0EF4">
        <w:rPr>
          <w:rFonts w:ascii="Browallia New" w:eastAsia="Browallia New" w:hAnsi="Browallia New" w:cs="Browallia New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CA7D96" w:rsidRPr="00DA0EF4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DA0EF4">
        <w:rPr>
          <w:rFonts w:ascii="Browallia New" w:eastAsia="Browallia New" w:hAnsi="Browallia New" w:cs="Browallia New"/>
          <w:sz w:val="26"/>
          <w:szCs w:val="26"/>
          <w:cs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</w:t>
      </w:r>
      <w:r w:rsidR="00DE5E19" w:rsidRPr="00DA0EF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A0EF4" w:rsidRPr="00DA0EF4">
        <w:rPr>
          <w:rFonts w:ascii="Browallia New" w:eastAsia="Browallia New" w:hAnsi="Browallia New" w:cs="Browallia New"/>
          <w:sz w:val="26"/>
          <w:szCs w:val="26"/>
          <w:lang w:val="en-GB"/>
        </w:rPr>
        <w:t>8</w:t>
      </w:r>
    </w:p>
    <w:p w14:paraId="78D71528" w14:textId="77777777" w:rsidR="00734AD6" w:rsidRPr="00DA0EF4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53A008" w14:textId="77777777" w:rsidR="00734AD6" w:rsidRPr="00DA0EF4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92F4087" w14:textId="77777777" w:rsidR="00734AD6" w:rsidRPr="00DA0EF4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4CB4AFE" w14:textId="77777777" w:rsidR="0002163A" w:rsidRPr="00DA0EF4" w:rsidRDefault="0002163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34AD6" w:rsidRPr="00DA0EF4" w14:paraId="597472C0" w14:textId="77777777" w:rsidTr="002D5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08C4D8" w14:textId="08D97B84" w:rsidR="00734AD6" w:rsidRPr="00DA0EF4" w:rsidRDefault="00DA0EF4" w:rsidP="002D535E">
            <w:pPr>
              <w:tabs>
                <w:tab w:val="left" w:pos="432"/>
              </w:tabs>
              <w:ind w:left="504" w:hanging="504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34AD6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34AD6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363193F" w14:textId="77777777" w:rsidR="0002163A" w:rsidRPr="00DA0EF4" w:rsidRDefault="0002163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BCC7C7F" w14:textId="72C71CB4" w:rsidR="0002163A" w:rsidRPr="00DA0EF4" w:rsidRDefault="00DA0EF4" w:rsidP="00A365CC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" w:name="_Toc48681779"/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163A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2163A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2163A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52366B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ที่นำ</w:t>
      </w:r>
      <w:r w:rsidR="0002163A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2163A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02163A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02163A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02163A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</w:t>
      </w:r>
      <w:r w:rsidR="00B81F23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กับ</w:t>
      </w:r>
      <w:r w:rsidR="0002163A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  <w:bookmarkEnd w:id="5"/>
    </w:p>
    <w:p w14:paraId="1ED10295" w14:textId="77777777" w:rsidR="0002163A" w:rsidRPr="00DA0EF4" w:rsidRDefault="0002163A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6DAB2ACF" w14:textId="77777777" w:rsidR="00B81F23" w:rsidRPr="00DA0EF4" w:rsidRDefault="00B81F23" w:rsidP="00B81F23">
      <w:pPr>
        <w:pStyle w:val="ListParagraph"/>
        <w:numPr>
          <w:ilvl w:val="0"/>
          <w:numId w:val="4"/>
        </w:num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6" w:name="_Hlk60189199"/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5A962C6D" w14:textId="77777777" w:rsidR="00B81F23" w:rsidRPr="00DA0EF4" w:rsidRDefault="00B81F23" w:rsidP="00B81F23">
      <w:pPr>
        <w:pStyle w:val="ListParagraph"/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4E333AB9" w14:textId="77777777" w:rsidR="00B81F23" w:rsidRPr="00DA0EF4" w:rsidRDefault="00B81F23" w:rsidP="00B81F23">
      <w:pPr>
        <w:pStyle w:val="ListParagraph"/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E609EFB" w14:textId="427C02B7" w:rsidR="00B81F23" w:rsidRPr="00DA0EF4" w:rsidRDefault="00B81F23" w:rsidP="00B81F23">
      <w:pPr>
        <w:pStyle w:val="ListParagraph"/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7BBFB981" w14:textId="77777777" w:rsidR="00B81F23" w:rsidRPr="00DA0EF4" w:rsidRDefault="00B81F23" w:rsidP="00B81F23">
      <w:pPr>
        <w:pStyle w:val="ListParagraph"/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053C7E28" w14:textId="77777777" w:rsidR="00B81F23" w:rsidRPr="00DA0EF4" w:rsidRDefault="00B81F23" w:rsidP="00B81F2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C07468" w14:textId="212EEC74" w:rsidR="00B81F23" w:rsidRPr="00DA0EF4" w:rsidRDefault="00B81F23" w:rsidP="00B81F2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3C49ABE" w14:textId="77777777" w:rsidR="00B81F23" w:rsidRPr="00DA0EF4" w:rsidRDefault="00B81F23" w:rsidP="00B81F2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D665D8" w14:textId="13AF125B" w:rsidR="00B81F23" w:rsidRPr="00DA0EF4" w:rsidRDefault="00775206" w:rsidP="00B81F23">
      <w:pPr>
        <w:pStyle w:val="ListParagraph"/>
        <w:numPr>
          <w:ilvl w:val="0"/>
          <w:numId w:val="4"/>
        </w:num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81F23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A0EF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B81F23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DA0EF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81F23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การเปิดเผยข้อมูลเครื่องมือทางการเงิน </w:t>
      </w:r>
      <w:r w:rsidR="00B81F23" w:rsidRPr="00DA0EF4">
        <w:rPr>
          <w:rFonts w:ascii="Browallia New" w:eastAsia="Arial Unicode MS" w:hAnsi="Browallia New" w:cs="Browallia New"/>
          <w:sz w:val="26"/>
          <w:szCs w:val="26"/>
          <w:cs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="00B81F23" w:rsidRPr="00DA0EF4">
        <w:rPr>
          <w:rFonts w:ascii="Browallia New" w:eastAsia="Arial Unicode MS" w:hAnsi="Browallia New" w:cs="Browallia New"/>
          <w:sz w:val="26"/>
          <w:szCs w:val="26"/>
        </w:rPr>
        <w:t xml:space="preserve">Interbank offer rates - IBORs) </w:t>
      </w:r>
      <w:r w:rsidR="00B81F23" w:rsidRPr="00DA0EF4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070DD9BA" w14:textId="77777777" w:rsidR="00B81F23" w:rsidRPr="00DA0EF4" w:rsidRDefault="00B81F23" w:rsidP="00B81F2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666846" w14:textId="5A3CBADE" w:rsidR="00B81F23" w:rsidRPr="00DA0EF4" w:rsidRDefault="00B81F23" w:rsidP="00B81F23">
      <w:pPr>
        <w:numPr>
          <w:ilvl w:val="0"/>
          <w:numId w:val="4"/>
        </w:num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การปรับปรุงมาตรฐานการบัญชีฉบับที่ </w:t>
      </w:r>
      <w:r w:rsidR="00DA0EF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 เรื่อง การนำเสนองบการเงิน และมาตรฐานการบัญชี ฉบับที่ </w:t>
      </w:r>
      <w:r w:rsidR="00DA0EF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 </w:t>
      </w:r>
      <w:r w:rsidR="002D53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br/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ปรับปรุงคำนิยามของ </w:t>
      </w:r>
      <w:r w:rsidR="002D535E" w:rsidRPr="00DA0EF4">
        <w:rPr>
          <w:rFonts w:ascii="Browallia New" w:eastAsia="Arial Unicode MS" w:hAnsi="Browallia New" w:cs="Browallia New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064CB7B7" w14:textId="77777777" w:rsidR="00B81F23" w:rsidRPr="00DA0EF4" w:rsidRDefault="00B81F23" w:rsidP="00A52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8655DB" w14:textId="7DCB89BC" w:rsidR="00B81F23" w:rsidRPr="00DA0EF4" w:rsidRDefault="00775206" w:rsidP="00B81F23">
      <w:pPr>
        <w:numPr>
          <w:ilvl w:val="0"/>
          <w:numId w:val="4"/>
        </w:numPr>
        <w:spacing w:after="160" w:line="259" w:lineRule="auto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 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ab/>
      </w:r>
      <w:r w:rsidR="00B81F23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การปรับปรุงมาตรฐานการรายงานทางการเงินฉบับที่ </w:t>
      </w:r>
      <w:r w:rsidR="00DA0EF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B81F23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 </w:t>
      </w:r>
      <w:r w:rsidR="00B81F23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th-TH"/>
        </w:rPr>
        <w:t xml:space="preserve">(TFRS </w:t>
      </w:r>
      <w:r w:rsidR="00DA0EF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B81F23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th-TH"/>
        </w:rPr>
        <w:t xml:space="preserve">) </w:t>
      </w:r>
      <w:r w:rsidR="00B81F23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เรื่อง สัญญา</w:t>
      </w:r>
      <w:r w:rsidR="00B81F23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เช่า </w:t>
      </w:r>
      <w:r w:rsidR="00B81F23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="00B81F23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B81F23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(</w:t>
      </w:r>
      <w:r w:rsidR="00B81F23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Lease modification) </w:t>
      </w:r>
      <w:r w:rsidR="00B81F23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สำหรับการลดหรือการงดเว้นการจ่ายค่าเช่าถึงวันที่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81F23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B81F23" w:rsidRPr="00DA0EF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</w:p>
    <w:p w14:paraId="523F9471" w14:textId="6EF81B82" w:rsidR="00B81F23" w:rsidRPr="00DA0EF4" w:rsidRDefault="00B81F23" w:rsidP="00A5250C">
      <w:pPr>
        <w:ind w:left="108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F445683" w14:textId="0F21908E" w:rsidR="00DE5E19" w:rsidRPr="00DA0EF4" w:rsidRDefault="00775206" w:rsidP="00FC0BE8">
      <w:pPr>
        <w:ind w:firstLine="540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="009E1020" w:rsidRPr="00DA0EF4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ใหม่และปรับปรุงดังกล่าวไม่มีผลกระทบอย่างมีสาระสำคัญต่อกลุ่มกิจการ</w:t>
      </w:r>
    </w:p>
    <w:p w14:paraId="5FA76F42" w14:textId="77777777" w:rsidR="00A5250C" w:rsidRPr="00DA0EF4" w:rsidRDefault="00A5250C" w:rsidP="00A52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2EC30E" w14:textId="449DCBA1" w:rsidR="0009526A" w:rsidRPr="00DA0EF4" w:rsidRDefault="009E6FB1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C0FB42C" w14:textId="4190D2E0" w:rsidR="006C3705" w:rsidRPr="00DA0EF4" w:rsidRDefault="00DA0EF4" w:rsidP="00A365CC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7" w:name="_Toc48681780"/>
      <w:bookmarkEnd w:id="6"/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C370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C370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C3705" w:rsidRPr="00DA0EF4">
        <w:rPr>
          <w:rFonts w:ascii="Browallia New" w:eastAsia="Arial Unicode MS" w:hAnsi="Browallia New" w:cs="Browallia New"/>
          <w:b/>
          <w:bCs/>
          <w:color w:val="CF4A02"/>
          <w:spacing w:val="10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6C3705" w:rsidRPr="00DA0EF4">
        <w:rPr>
          <w:rFonts w:ascii="Browallia New" w:eastAsia="Arial Unicode MS" w:hAnsi="Browallia New" w:cs="Browallia New"/>
          <w:b/>
          <w:bCs/>
          <w:color w:val="CF4A02"/>
          <w:spacing w:val="8"/>
          <w:sz w:val="26"/>
          <w:szCs w:val="26"/>
          <w:cs/>
        </w:rPr>
        <w:t xml:space="preserve"> </w:t>
      </w:r>
      <w:r w:rsidRPr="00DA0EF4">
        <w:rPr>
          <w:rFonts w:ascii="Browallia New" w:eastAsia="Arial Unicode MS" w:hAnsi="Browallia New" w:cs="Browallia New"/>
          <w:b/>
          <w:bCs/>
          <w:color w:val="CF4A02"/>
          <w:spacing w:val="8"/>
          <w:sz w:val="26"/>
          <w:szCs w:val="26"/>
          <w:lang w:val="en-GB"/>
        </w:rPr>
        <w:t>1</w:t>
      </w:r>
      <w:r w:rsidR="006C370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6C370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6C370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bookmarkEnd w:id="7"/>
    </w:p>
    <w:p w14:paraId="6BB0E5B8" w14:textId="77777777" w:rsidR="00A5250C" w:rsidRPr="00DA0EF4" w:rsidRDefault="00A5250C" w:rsidP="00B81F23">
      <w:pPr>
        <w:ind w:firstLine="540"/>
        <w:rPr>
          <w:rFonts w:ascii="Browallia New" w:eastAsia="Arial Unicode MS" w:hAnsi="Browallia New" w:cs="Browallia New"/>
          <w:sz w:val="26"/>
          <w:szCs w:val="26"/>
        </w:rPr>
      </w:pPr>
    </w:p>
    <w:p w14:paraId="4F012E6D" w14:textId="505BC567" w:rsidR="00B81F23" w:rsidRPr="00DA0EF4" w:rsidRDefault="00B81F23" w:rsidP="00B81F23">
      <w:pPr>
        <w:ind w:firstLine="540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117FE57D" w14:textId="77777777" w:rsidR="00B140F8" w:rsidRPr="00DA0EF4" w:rsidRDefault="00B140F8" w:rsidP="00A365C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93A427" w14:textId="72CC4BB1" w:rsidR="00B140F8" w:rsidRPr="00DA0EF4" w:rsidRDefault="00B81F23" w:rsidP="00B81F23">
      <w:pPr>
        <w:pStyle w:val="ListParagraph"/>
        <w:numPr>
          <w:ilvl w:val="0"/>
          <w:numId w:val="2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DA0EF4" w:rsidRPr="00DA0EF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DA0EF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(การปรับปรุงระยะที่ </w:t>
      </w:r>
      <w:r w:rsidR="00DA0EF4" w:rsidRPr="00DA0EF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DA0EF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) มีการปรับปรุงมาตรฐานการรายงานทางการเงิน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ฉบับที่ </w:t>
      </w:r>
      <w:r w:rsidR="00DA0EF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DA0EF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DA0EF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DA0EF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DA0EF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DA0EF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DA0EF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DA0EF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="00775206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2FF4ACC9" w14:textId="77777777" w:rsidR="00775206" w:rsidRPr="00DA0EF4" w:rsidRDefault="00775206" w:rsidP="00A5250C">
      <w:pPr>
        <w:pStyle w:val="ListParagraph"/>
        <w:ind w:left="110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EA9DFD" w14:textId="7D8F39E9" w:rsidR="00775206" w:rsidRPr="00DA0EF4" w:rsidRDefault="00775206" w:rsidP="00A5250C">
      <w:pPr>
        <w:ind w:left="1102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ได้แก่</w:t>
      </w:r>
    </w:p>
    <w:p w14:paraId="22ECCD25" w14:textId="77777777" w:rsidR="00047698" w:rsidRPr="00DA0EF4" w:rsidRDefault="00047698" w:rsidP="00A5250C">
      <w:pPr>
        <w:ind w:left="1102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BBE300" w14:textId="2AB0EEF0" w:rsidR="00775206" w:rsidRPr="00DA0EF4" w:rsidRDefault="00775206" w:rsidP="00A5250C">
      <w:pPr>
        <w:pStyle w:val="Style10"/>
        <w:numPr>
          <w:ilvl w:val="0"/>
          <w:numId w:val="7"/>
        </w:numPr>
        <w:ind w:left="1440" w:hanging="338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 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DA0EF4">
        <w:rPr>
          <w:rFonts w:eastAsia="Arial Unicode MS"/>
        </w:rPr>
        <w:t xml:space="preserve">TFRS </w:t>
      </w:r>
      <w:r w:rsidR="00DA0EF4" w:rsidRPr="00DA0EF4">
        <w:rPr>
          <w:rFonts w:eastAsia="Arial Unicode MS"/>
        </w:rPr>
        <w:t>16</w:t>
      </w:r>
      <w:r w:rsidRPr="00DA0EF4">
        <w:rPr>
          <w:rFonts w:eastAsia="Arial Unicode MS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2D006D03" w14:textId="485FE608" w:rsidR="00775206" w:rsidRPr="00DA0EF4" w:rsidRDefault="00775206" w:rsidP="00A5250C">
      <w:pPr>
        <w:pStyle w:val="Style10"/>
        <w:numPr>
          <w:ilvl w:val="0"/>
          <w:numId w:val="7"/>
        </w:numPr>
        <w:ind w:left="1440" w:hanging="338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462E93B" w14:textId="77777777" w:rsidR="00775206" w:rsidRPr="00DA0EF4" w:rsidRDefault="00775206" w:rsidP="00A5250C">
      <w:pPr>
        <w:ind w:left="1102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9A2771" w14:textId="0503745A" w:rsidR="00775206" w:rsidRPr="00DA0EF4" w:rsidRDefault="00775206" w:rsidP="00A5250C">
      <w:pPr>
        <w:ind w:left="1102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ได้กำหนดให้เปิดเผยข้อมูลเพิ่มเติมเกี่ยวกับ</w:t>
      </w:r>
    </w:p>
    <w:p w14:paraId="5D32AB87" w14:textId="77777777" w:rsidR="00047698" w:rsidRPr="00DA0EF4" w:rsidRDefault="00047698" w:rsidP="00A5250C">
      <w:pPr>
        <w:ind w:left="1102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E7FDED" w14:textId="4C7F3AAC" w:rsidR="00775206" w:rsidRPr="00DA0EF4" w:rsidRDefault="00775206" w:rsidP="00A5250C">
      <w:pPr>
        <w:pStyle w:val="Style10"/>
        <w:numPr>
          <w:ilvl w:val="0"/>
          <w:numId w:val="7"/>
        </w:numPr>
        <w:ind w:left="1440" w:hanging="338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6C05722B" w14:textId="1C12BFFF" w:rsidR="00775206" w:rsidRPr="00DA0EF4" w:rsidRDefault="00775206" w:rsidP="00A5250C">
      <w:pPr>
        <w:pStyle w:val="Style10"/>
        <w:numPr>
          <w:ilvl w:val="0"/>
          <w:numId w:val="7"/>
        </w:numPr>
        <w:ind w:left="1440" w:hanging="338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>กิจการมีการบริหารจัดการความเสี่ยงเหล่านั้นอย่างไร</w:t>
      </w:r>
    </w:p>
    <w:p w14:paraId="377CC451" w14:textId="70E70219" w:rsidR="00775206" w:rsidRPr="00DA0EF4" w:rsidRDefault="00775206" w:rsidP="00A5250C">
      <w:pPr>
        <w:pStyle w:val="Style10"/>
        <w:numPr>
          <w:ilvl w:val="0"/>
          <w:numId w:val="7"/>
        </w:numPr>
        <w:ind w:left="1440" w:hanging="338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46FBAEA8" w14:textId="77777777" w:rsidR="00775206" w:rsidRPr="00DA0EF4" w:rsidRDefault="00775206" w:rsidP="00775206">
      <w:pPr>
        <w:ind w:left="1134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5E1566" w14:textId="3FC75FA5" w:rsidR="00775206" w:rsidRPr="00DA0EF4" w:rsidRDefault="00775206" w:rsidP="00A5250C">
      <w:pPr>
        <w:numPr>
          <w:ilvl w:val="0"/>
          <w:numId w:val="25"/>
        </w:numPr>
        <w:ind w:left="110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pacing w:val="-12"/>
          <w:sz w:val="26"/>
          <w:szCs w:val="26"/>
          <w:cs/>
          <w:lang w:val="en-GB"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DA0EF4" w:rsidRPr="00DA0EF4">
        <w:rPr>
          <w:rFonts w:ascii="Browallia New" w:eastAsia="Arial Unicode MS" w:hAnsi="Browallia New" w:cs="Browallia New"/>
          <w:b/>
          <w:bCs/>
          <w:color w:val="CF4A02"/>
          <w:spacing w:val="-12"/>
          <w:sz w:val="26"/>
          <w:szCs w:val="26"/>
          <w:lang w:val="en-GB"/>
        </w:rPr>
        <w:t>2019</w:t>
      </w:r>
      <w:r w:rsidRPr="00DA0EF4">
        <w:rPr>
          <w:rFonts w:ascii="Browallia New" w:eastAsia="Arial Unicode MS" w:hAnsi="Browallia New" w:cs="Browallia New"/>
          <w:b/>
          <w:bCs/>
          <w:color w:val="CF4A02"/>
          <w:spacing w:val="-12"/>
          <w:sz w:val="26"/>
          <w:szCs w:val="26"/>
          <w:cs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.ว.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802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มาถือปฏิบัติสำหรับการให้ความช่วยเหลือลูกหนี้ดังกล่าวระหว่าง วันที่ </w:t>
      </w:r>
      <w:r w:rsidR="00DA0EF4" w:rsidRPr="00DA0EF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DA0EF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มกราคม พ.ศ. </w:t>
      </w:r>
      <w:r w:rsidR="00DA0EF4" w:rsidRPr="00DA0EF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2565</w:t>
      </w:r>
      <w:r w:rsidRPr="00DA0EF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ถึงวันที่ </w:t>
      </w:r>
      <w:r w:rsidR="00DA0EF4" w:rsidRPr="00DA0EF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Pr="00DA0EF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ธันวาคม พ.ศ. </w:t>
      </w:r>
      <w:r w:rsidR="00DA0EF4" w:rsidRPr="00DA0EF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 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ECL</w:t>
      </w:r>
      <w:r w:rsidR="001F5DFE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EIR)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สำหรับหนี้ที่มีการปรับโครงสร้าง ข้อผ่อนปรนเกี่ยวกับการคำนวณ 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ECL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สำหรับวงเงินที่ยังไม่ได้เบิกใช้ (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unused credit line)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</w:t>
      </w:r>
    </w:p>
    <w:p w14:paraId="4A86E4BF" w14:textId="77777777" w:rsidR="009E6FB1" w:rsidRPr="00DA0EF4" w:rsidRDefault="009E6FB1" w:rsidP="00A5250C">
      <w:pPr>
        <w:ind w:left="1109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468FCD2" w14:textId="77B93E8F" w:rsidR="00775206" w:rsidRPr="00DA0EF4" w:rsidRDefault="00775206" w:rsidP="00B34E68">
      <w:pPr>
        <w:ind w:firstLine="54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รายงานทางการเงินฉบับปรับปรุงดังกล่าวมาถ</w:t>
      </w:r>
      <w:r w:rsidR="00B34E68"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ือ</w:t>
      </w: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ปฏิบัติ</w:t>
      </w:r>
    </w:p>
    <w:p w14:paraId="5DE00A41" w14:textId="558D906F" w:rsidR="0009526A" w:rsidRPr="00DA0EF4" w:rsidRDefault="009E6FB1" w:rsidP="007752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8" w:name="_Hlk31876964"/>
      <w:r w:rsidRPr="00DA0EF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5E40AE8B" w14:textId="77777777" w:rsidTr="002D5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9188FB" w14:textId="78892F61" w:rsidR="00767150" w:rsidRPr="00DA0EF4" w:rsidRDefault="00DA0EF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242C7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42C7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274EE86" w14:textId="77777777" w:rsidR="00C02F9F" w:rsidRPr="00DA0EF4" w:rsidRDefault="00C02F9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bookmarkStart w:id="9" w:name="_Toc408319792"/>
      <w:bookmarkEnd w:id="8"/>
    </w:p>
    <w:p w14:paraId="0AEF7754" w14:textId="04D80415" w:rsidR="00F9061F" w:rsidRPr="00DA0EF4" w:rsidRDefault="00DA0EF4" w:rsidP="00A365CC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2F9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02F9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9061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การบัญชีสำหรับงบการเงินรวม </w:t>
      </w:r>
    </w:p>
    <w:p w14:paraId="1FC193AE" w14:textId="77777777" w:rsidR="00F9061F" w:rsidRPr="00DA0EF4" w:rsidRDefault="00F9061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04B3C99" w14:textId="77777777" w:rsidR="00F9061F" w:rsidRPr="00DA0EF4" w:rsidRDefault="00F9061F" w:rsidP="00A365CC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416090E0" w14:textId="77777777" w:rsidR="00F9061F" w:rsidRPr="00DA0EF4" w:rsidRDefault="00F9061F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A2AC4E" w14:textId="77777777" w:rsidR="00F9061F" w:rsidRPr="00DA0EF4" w:rsidRDefault="00F9061F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br/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BB8F863" w14:textId="77777777" w:rsidR="00F9061F" w:rsidRPr="00DA0EF4" w:rsidRDefault="00F9061F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1DD5D1" w14:textId="77777777" w:rsidR="00F9061F" w:rsidRPr="00DA0EF4" w:rsidRDefault="00F9061F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3DA08379" w14:textId="77777777" w:rsidR="00F9061F" w:rsidRPr="00DA0EF4" w:rsidRDefault="00F9061F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E09CE9" w14:textId="77777777" w:rsidR="00F9061F" w:rsidRPr="00DA0EF4" w:rsidRDefault="00F9061F" w:rsidP="00A365CC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30F07C53" w14:textId="77777777" w:rsidR="00F9061F" w:rsidRPr="00DA0EF4" w:rsidRDefault="00F9061F" w:rsidP="00A52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DE424A" w14:textId="35B58D09" w:rsidR="00F9061F" w:rsidRPr="00DA0EF4" w:rsidRDefault="00F9061F" w:rsidP="00A52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 ยอดคงเหลือ </w:t>
      </w:r>
      <w:r w:rsidR="006642FD" w:rsidRPr="00DA0EF4">
        <w:rPr>
          <w:rFonts w:ascii="Browallia New" w:eastAsia="Arial Unicode MS" w:hAnsi="Browallia New" w:cs="Browallia New"/>
          <w:sz w:val="26"/>
          <w:szCs w:val="26"/>
          <w:cs/>
        </w:rPr>
        <w:t>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5202C5" w:rsidRPr="00DA0EF4">
        <w:rPr>
          <w:rFonts w:ascii="Browallia New" w:eastAsia="Arial Unicode MS" w:hAnsi="Browallia New" w:cs="Browallia New"/>
          <w:sz w:val="26"/>
          <w:szCs w:val="26"/>
        </w:rPr>
        <w:br/>
      </w:r>
      <w:r w:rsidR="006642FD"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="006642FD" w:rsidRPr="00DA0EF4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5202C5" w:rsidRPr="00DA0EF4">
        <w:rPr>
          <w:rFonts w:ascii="Browallia New" w:eastAsia="Arial Unicode MS" w:hAnsi="Browallia New" w:cs="Browallia New"/>
          <w:sz w:val="26"/>
          <w:szCs w:val="26"/>
        </w:rPr>
        <w:br/>
      </w:r>
      <w:r w:rsidR="006642FD" w:rsidRPr="00DA0EF4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โอน</w:t>
      </w:r>
    </w:p>
    <w:p w14:paraId="2DA1C4F6" w14:textId="6253609E" w:rsidR="00037959" w:rsidRPr="00DA0EF4" w:rsidRDefault="00037959" w:rsidP="00A52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0DCE0F" w14:textId="0BC09734" w:rsidR="00037959" w:rsidRPr="00DA0EF4" w:rsidRDefault="00DA0EF4" w:rsidP="00A365CC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0" w:name="_Toc48681798"/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3795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3795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  <w:bookmarkEnd w:id="10"/>
      <w:r w:rsidR="0003795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ภายใต้การควบคุมเดียวกัน</w:t>
      </w:r>
    </w:p>
    <w:p w14:paraId="56A6F43C" w14:textId="77777777" w:rsidR="00037959" w:rsidRPr="00DA0EF4" w:rsidRDefault="00037959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F47305" w14:textId="24083C99" w:rsidR="00037959" w:rsidRPr="00DA0EF4" w:rsidRDefault="00037959" w:rsidP="00173CC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6642FD" w:rsidRPr="00DA0EF4">
        <w:rPr>
          <w:rFonts w:ascii="Browallia New" w:eastAsia="Arial Unicode MS" w:hAnsi="Browallia New" w:cs="Browallia New"/>
          <w:sz w:val="26"/>
          <w:szCs w:val="26"/>
          <w:cs/>
        </w:rPr>
        <w:t>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5202C5" w:rsidRPr="00DA0EF4">
        <w:rPr>
          <w:rFonts w:ascii="Browallia New" w:eastAsia="Arial Unicode MS" w:hAnsi="Browallia New" w:cs="Browallia New"/>
          <w:sz w:val="26"/>
          <w:szCs w:val="26"/>
        </w:rPr>
        <w:br/>
      </w:r>
      <w:r w:rsidR="006642FD" w:rsidRPr="00DA0EF4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5202C5" w:rsidRPr="00DA0EF4">
        <w:rPr>
          <w:rFonts w:ascii="Browallia New" w:eastAsia="Arial Unicode MS" w:hAnsi="Browallia New" w:cs="Browallia New"/>
          <w:sz w:val="26"/>
          <w:szCs w:val="26"/>
        </w:rPr>
        <w:br/>
      </w:r>
      <w:r w:rsidR="006642FD" w:rsidRPr="00DA0EF4">
        <w:rPr>
          <w:rFonts w:ascii="Browallia New" w:eastAsia="Arial Unicode MS" w:hAnsi="Browallia New" w:cs="Browallia New"/>
          <w:sz w:val="26"/>
          <w:szCs w:val="26"/>
          <w:cs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5202C5" w:rsidRPr="00DA0EF4">
        <w:rPr>
          <w:rFonts w:ascii="Browallia New" w:eastAsia="Arial Unicode MS" w:hAnsi="Browallia New" w:cs="Browallia New"/>
          <w:sz w:val="26"/>
          <w:szCs w:val="26"/>
        </w:rPr>
        <w:br/>
      </w:r>
      <w:r w:rsidR="006642FD" w:rsidRPr="00DA0EF4">
        <w:rPr>
          <w:rFonts w:ascii="Browallia New" w:eastAsia="Arial Unicode MS" w:hAnsi="Browallia New" w:cs="Browallia New"/>
          <w:sz w:val="26"/>
          <w:szCs w:val="26"/>
          <w:cs/>
        </w:rPr>
        <w:t>วันต้นงวดของงบการเงินเปรียบเทียบ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5ED5CC3" w14:textId="77777777" w:rsidR="00037959" w:rsidRPr="00DA0EF4" w:rsidRDefault="00037959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9BF677" w14:textId="1D0543A4" w:rsidR="00037959" w:rsidRPr="00DA0EF4" w:rsidRDefault="006642FD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E00A3AC" w14:textId="77777777" w:rsidR="006642FD" w:rsidRPr="00DA0EF4" w:rsidRDefault="006642FD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4B146A" w14:textId="77777777" w:rsidR="00037959" w:rsidRPr="00DA0EF4" w:rsidRDefault="00037959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</w:t>
      </w:r>
      <w:r w:rsidR="00BB4127" w:rsidRPr="00DA0EF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13D4047B" w14:textId="5B3DF38A" w:rsidR="006642FD" w:rsidRPr="00DA0EF4" w:rsidRDefault="006642FD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B4E573" w14:textId="76168B08" w:rsidR="00A5250C" w:rsidRPr="00DA0EF4" w:rsidRDefault="00A5250C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0CAA34B" w14:textId="0FE971B4" w:rsidR="00037959" w:rsidRPr="00DA0EF4" w:rsidRDefault="00DA0EF4" w:rsidP="00A365CC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1" w:name="_Toc494360318"/>
      <w:bookmarkStart w:id="12" w:name="_Toc48681799"/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3795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3795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1"/>
      <w:r w:rsidR="0003795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  <w:bookmarkEnd w:id="12"/>
    </w:p>
    <w:p w14:paraId="38E740D3" w14:textId="77777777" w:rsidR="00037959" w:rsidRPr="00DA0EF4" w:rsidRDefault="00037959" w:rsidP="00A365CC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AAEAA8F" w14:textId="77777777" w:rsidR="00037959" w:rsidRPr="00DA0EF4" w:rsidRDefault="00037959" w:rsidP="00A365C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9D1E380" w14:textId="77777777" w:rsidR="00037959" w:rsidRPr="00DA0EF4" w:rsidRDefault="00037959" w:rsidP="00A365CC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4117E24" w14:textId="27C91E29" w:rsidR="00037959" w:rsidRPr="00DA0EF4" w:rsidRDefault="00037959" w:rsidP="00A365C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สกุลเงินที่ใช้ในการดำเนินงานและเป็นสกุลเงินที่ใช้นำเสนองบการเงินของ</w:t>
      </w:r>
      <w:r w:rsidR="00B34E68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</w:p>
    <w:p w14:paraId="01EDCADC" w14:textId="77777777" w:rsidR="0009526A" w:rsidRPr="00DA0EF4" w:rsidRDefault="0009526A" w:rsidP="00A365C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31724F0" w14:textId="77777777" w:rsidR="00037959" w:rsidRPr="00DA0EF4" w:rsidRDefault="00037959" w:rsidP="00A365C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29F0AD22" w14:textId="77777777" w:rsidR="00037959" w:rsidRPr="00DA0EF4" w:rsidRDefault="00037959" w:rsidP="00A365C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12EAFB3" w14:textId="77777777" w:rsidR="00037959" w:rsidRPr="00DA0EF4" w:rsidRDefault="00037959" w:rsidP="00A365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7170EF0" w14:textId="77777777" w:rsidR="00037959" w:rsidRPr="00DA0EF4" w:rsidRDefault="00037959" w:rsidP="00A365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5AA4EDC5" w14:textId="77777777" w:rsidR="00037959" w:rsidRPr="00DA0EF4" w:rsidRDefault="00037959" w:rsidP="00A365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4427D94" w14:textId="77777777" w:rsidR="00037959" w:rsidRPr="00DA0EF4" w:rsidRDefault="00037959" w:rsidP="00A365C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05D85689" w14:textId="77777777" w:rsidR="00037959" w:rsidRPr="00DA0EF4" w:rsidRDefault="00037959" w:rsidP="00A365CC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DA0EF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77C68FC" w14:textId="77777777" w:rsidR="00037959" w:rsidRPr="00DA0EF4" w:rsidRDefault="00037959" w:rsidP="00A365C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9"/>
    <w:p w14:paraId="5AD4739F" w14:textId="44B3BE18" w:rsidR="0017045E" w:rsidRPr="00DA0EF4" w:rsidRDefault="00DA0EF4" w:rsidP="00A365CC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704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704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704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23648011" w14:textId="77777777" w:rsidR="0017045E" w:rsidRPr="00DA0EF4" w:rsidRDefault="0017045E" w:rsidP="00A5250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91D5D4" w14:textId="6B132867" w:rsidR="00A61043" w:rsidRPr="00DA0EF4" w:rsidRDefault="0009526A" w:rsidP="00A5250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 xml:space="preserve">ในงบกระแสเงินสด </w:t>
      </w:r>
      <w:r w:rsidR="0017045E" w:rsidRPr="00DA0EF4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เงินสดและรายการเทียบเท่าเงินสดรวมถึงเงินสดในมือ</w:t>
      </w:r>
      <w:r w:rsidR="0017045E" w:rsidRPr="00DA0EF4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 xml:space="preserve"> </w:t>
      </w:r>
      <w:r w:rsidR="0017045E" w:rsidRPr="00DA0EF4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เงินฝาก</w:t>
      </w:r>
      <w:r w:rsidR="007975E0" w:rsidRPr="00DA0EF4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 xml:space="preserve">ธนาคารประเภทจ่ายคืนเมื่อทวงถาม </w:t>
      </w:r>
      <w:r w:rsidR="0017045E" w:rsidRPr="00DA0EF4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เงิน</w:t>
      </w:r>
      <w:r w:rsidR="0017045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ลงทุนระยะสั้นอื่นที่มีสภาพคล่องสูงซึ่งมีอายุไม่เกินสามเดือนนับจากวันที่ได้มา</w:t>
      </w:r>
      <w:r w:rsidR="00B34E68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และเงินเบิกเกินบัญชี</w:t>
      </w:r>
    </w:p>
    <w:p w14:paraId="32C5150F" w14:textId="77777777" w:rsidR="00A61043" w:rsidRPr="00DA0EF4" w:rsidRDefault="00A61043" w:rsidP="00A5250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C5C1A1" w14:textId="77777777" w:rsidR="0017045E" w:rsidRPr="00DA0EF4" w:rsidRDefault="0017045E" w:rsidP="00A5250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36A22DE2" w14:textId="37BB7B18" w:rsidR="0017045E" w:rsidRPr="00DA0EF4" w:rsidRDefault="0017045E" w:rsidP="00A525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6C6FC44" w14:textId="3C4A99C4" w:rsidR="0017045E" w:rsidRPr="00DA0EF4" w:rsidRDefault="00DA0EF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704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704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704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1AC862EB" w14:textId="77777777" w:rsidR="0017045E" w:rsidRPr="00DA0EF4" w:rsidRDefault="001704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879D47" w14:textId="2CB1CA3D" w:rsidR="00A61043" w:rsidRPr="00DA0EF4" w:rsidRDefault="0009526A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ให้บริการตามปกติของธุรกิจ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3795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ซึ่งลูกหนี้</w:t>
      </w:r>
      <w:r w:rsidR="005202C5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03795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โดยส่วนใหญ่จะมีระยะเวลาสินเชื่อ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390BDF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-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</w:t>
      </w:r>
      <w:r w:rsidR="00037959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3795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 ดังนั้นลูกหนี้การค้าจึงแสดงอยู่ในรายการหมุนเวียน</w:t>
      </w:r>
    </w:p>
    <w:p w14:paraId="31A96058" w14:textId="77777777" w:rsidR="00A61043" w:rsidRPr="00DA0EF4" w:rsidRDefault="00A6104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E1E89C" w14:textId="641CA4F2" w:rsidR="00390BDF" w:rsidRPr="00DA0EF4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</w:t>
      </w:r>
      <w:r w:rsidR="00B85B4A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5B4A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5202C5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B85B4A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7AA57DF0" w14:textId="77777777" w:rsidR="00226C75" w:rsidRPr="00DA0EF4" w:rsidRDefault="00226C75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697CCE" w14:textId="5EC63104" w:rsidR="0009526A" w:rsidRPr="00DA0EF4" w:rsidRDefault="00390BDF" w:rsidP="0009526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357CA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37323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37323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="00373234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</w:t>
      </w:r>
      <w:r w:rsidR="0037323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6FF76CA7" w14:textId="1596AF3B" w:rsidR="0009526A" w:rsidRPr="00DA0EF4" w:rsidRDefault="0009526A" w:rsidP="0009526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CD3104" w14:textId="6ADE4456" w:rsidR="00A5250C" w:rsidRPr="00DA0EF4" w:rsidRDefault="00A5250C" w:rsidP="0009526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62BE3A8" w14:textId="46100AD1" w:rsidR="00566B27" w:rsidRPr="00DA0EF4" w:rsidRDefault="00DA0EF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9056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66B27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66B27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0CC9A908" w14:textId="77777777" w:rsidR="00566B27" w:rsidRPr="00DA0EF4" w:rsidRDefault="00566B27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</w:pPr>
    </w:p>
    <w:p w14:paraId="2F665B45" w14:textId="39F0CC6E" w:rsidR="00390BDF" w:rsidRPr="00DA0EF4" w:rsidRDefault="009E72B7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  <w:r w:rsidR="0033082B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มูลค่าสุทธิที่คาดว่าจะได้รับประมาณจากราค</w:t>
      </w:r>
      <w:r w:rsidR="00173CC8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า</w:t>
      </w:r>
      <w:r w:rsidR="0033082B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ขาย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</w:t>
      </w:r>
      <w:r w:rsidR="005202C5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="0033082B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th-TH"/>
        </w:rPr>
        <w:t>กลุ่มกิจการบันทึกบัญชีค่าเผื่อการลดมูลค่าของสินค้าเก่า ล้าสมัย หรือเสื่อมคุณภาพเท่าที่จำเป็น และแสดงเป็นส่วนหนึ่งของต้นทุนขาย</w:t>
      </w:r>
    </w:p>
    <w:p w14:paraId="04C824DC" w14:textId="77777777" w:rsidR="00390BDF" w:rsidRPr="00DA0EF4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</w:p>
    <w:p w14:paraId="0D3AC7A5" w14:textId="02102D38" w:rsidR="00390BDF" w:rsidRPr="00DA0EF4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41A37C35" w14:textId="37E0E64E" w:rsidR="0009526A" w:rsidRPr="00DA0EF4" w:rsidRDefault="0009526A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</w:p>
    <w:p w14:paraId="459EA1EF" w14:textId="3D541B30" w:rsidR="00D34EF5" w:rsidRPr="00DA0EF4" w:rsidRDefault="00DA0EF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34EF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34EF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90BD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5A92CE37" w14:textId="77777777" w:rsidR="00390BDF" w:rsidRPr="00DA0EF4" w:rsidRDefault="00390BDF" w:rsidP="008A144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</w:p>
    <w:p w14:paraId="4CFE0A11" w14:textId="77777777" w:rsidR="00390BDF" w:rsidRPr="00DA0EF4" w:rsidRDefault="00390BDF" w:rsidP="00D22F54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DA0EF4">
        <w:rPr>
          <w:rFonts w:eastAsia="Arial Unicode MS"/>
          <w:color w:val="CF4A02"/>
          <w:cs/>
        </w:rPr>
        <w:t>การจัดประเภท</w:t>
      </w:r>
    </w:p>
    <w:p w14:paraId="48D51234" w14:textId="77777777" w:rsidR="00390BDF" w:rsidRPr="00DA0EF4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</w:p>
    <w:p w14:paraId="3128418A" w14:textId="41F7A86D" w:rsidR="00390BDF" w:rsidRPr="00DA0EF4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(SPPI)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หรือไม่ ดังนี้</w:t>
      </w:r>
    </w:p>
    <w:p w14:paraId="70670D24" w14:textId="77777777" w:rsidR="00390BDF" w:rsidRPr="00DA0EF4" w:rsidRDefault="00390BDF" w:rsidP="00D22F54">
      <w:pPr>
        <w:pStyle w:val="Style10"/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C701F41" w14:textId="77777777" w:rsidR="00390BDF" w:rsidRPr="00DA0EF4" w:rsidRDefault="00390BDF" w:rsidP="00D22F54">
      <w:pPr>
        <w:pStyle w:val="Style10"/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346BE026" w14:textId="77777777" w:rsidR="00390BDF" w:rsidRPr="00DA0EF4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</w:p>
    <w:p w14:paraId="2982DBFC" w14:textId="77777777" w:rsidR="00390BDF" w:rsidRPr="00DA0EF4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C3E25A5" w14:textId="77777777" w:rsidR="00390BDF" w:rsidRPr="00DA0EF4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</w:p>
    <w:p w14:paraId="31864372" w14:textId="62472EFB" w:rsidR="00390BDF" w:rsidRPr="00DA0EF4" w:rsidRDefault="0009526A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FVPL)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หรือด้วยมูลค่ายุติธรรมผ่านกำไรขาดทุนเบ็ดเสร็จอื่น (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FVOCI)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FVPL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เท่านั้น</w:t>
      </w:r>
    </w:p>
    <w:p w14:paraId="5FE22C92" w14:textId="77777777" w:rsidR="0009526A" w:rsidRPr="00DA0EF4" w:rsidRDefault="0009526A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</w:pPr>
    </w:p>
    <w:p w14:paraId="06D63F4A" w14:textId="77777777" w:rsidR="00390BDF" w:rsidRPr="00DA0EF4" w:rsidRDefault="00390BDF" w:rsidP="00D22F54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DA0EF4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6446A94F" w14:textId="77777777" w:rsidR="00390BDF" w:rsidRPr="00DA0EF4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</w:p>
    <w:p w14:paraId="20194004" w14:textId="34585AB0" w:rsidR="00390BDF" w:rsidRPr="00DA0EF4" w:rsidRDefault="00390BDF" w:rsidP="0009526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ในการซื้อหรือได้มาหรือขายสินทรัพย์ทางการเงินโดยปกติ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กลุ่มกิจการจะรับรู้รายการ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ณ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วันที่ทำรายการค้า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ซึ่งเป็นวันที่กลุ่มกิจการเข้าทำรายการซื้อหรือขายสินทรัพย์นั้น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8A144C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ที่เกี่ยวข้องกับการเป็นเจ้าของสินทรัพย์ออกไป</w:t>
      </w:r>
    </w:p>
    <w:p w14:paraId="3C9BEC27" w14:textId="6876A312" w:rsidR="0009526A" w:rsidRPr="00DA0EF4" w:rsidRDefault="0009526A" w:rsidP="0009526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A5AD1C4" w14:textId="792E1914" w:rsidR="00A5250C" w:rsidRPr="00DA0EF4" w:rsidRDefault="00A5250C" w:rsidP="0009526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03B99374" w14:textId="77777777" w:rsidR="00390BDF" w:rsidRPr="00DA0EF4" w:rsidRDefault="00390BDF" w:rsidP="00D22F54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DA0EF4">
        <w:rPr>
          <w:rFonts w:eastAsia="Arial Unicode MS"/>
          <w:color w:val="CF4A02"/>
          <w:cs/>
        </w:rPr>
        <w:t>การวัดมูลค่า</w:t>
      </w:r>
    </w:p>
    <w:p w14:paraId="015A6CE3" w14:textId="77777777" w:rsidR="00390BDF" w:rsidRPr="00DA0EF4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4E002DE4" w14:textId="3F20CD74" w:rsidR="00390BDF" w:rsidRPr="00DA0EF4" w:rsidRDefault="0009526A" w:rsidP="0009526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FVPL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สำหรับสินทรัพย์ทางการเงินที่วัดมูลค่าด้วย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FVPL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260FEAE" w14:textId="77777777" w:rsidR="0009526A" w:rsidRPr="00DA0EF4" w:rsidRDefault="0009526A" w:rsidP="0009526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th-TH"/>
        </w:rPr>
      </w:pPr>
    </w:p>
    <w:p w14:paraId="67E00061" w14:textId="2C974FEB" w:rsidR="00390BDF" w:rsidRPr="00DA0EF4" w:rsidRDefault="0009526A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SPPI)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หรือไม่</w:t>
      </w:r>
    </w:p>
    <w:p w14:paraId="43E1B0F4" w14:textId="77777777" w:rsidR="0009526A" w:rsidRPr="00DA0EF4" w:rsidRDefault="0009526A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th-TH"/>
        </w:rPr>
      </w:pPr>
    </w:p>
    <w:p w14:paraId="28EF9B4C" w14:textId="17031BBE" w:rsidR="008D75B0" w:rsidRPr="00DA0EF4" w:rsidRDefault="008D75B0" w:rsidP="008D75B0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DA0EF4">
        <w:rPr>
          <w:rFonts w:eastAsia="Arial Unicode MS"/>
          <w:color w:val="CF4A02"/>
          <w:cs/>
        </w:rPr>
        <w:t>ตราสารหนี้</w:t>
      </w:r>
    </w:p>
    <w:p w14:paraId="4E8FCA9D" w14:textId="77777777" w:rsidR="008D75B0" w:rsidRPr="00DA0EF4" w:rsidRDefault="008D75B0" w:rsidP="00A34B2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6C08AD65" w14:textId="681B7206" w:rsidR="008D75B0" w:rsidRPr="00DA0EF4" w:rsidRDefault="0009526A" w:rsidP="008D75B0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DA0EF4" w:rsidRPr="00DA0EF4">
        <w:rPr>
          <w:rFonts w:ascii="Browallia New" w:eastAsia="Arial" w:hAnsi="Browallia New" w:cs="Browallia New"/>
          <w:sz w:val="26"/>
          <w:szCs w:val="26"/>
          <w:lang w:val="en-GB"/>
        </w:rPr>
        <w:t>3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ประเภทดังนี้</w:t>
      </w:r>
    </w:p>
    <w:p w14:paraId="313AC9D5" w14:textId="77777777" w:rsidR="0009526A" w:rsidRPr="00DA0EF4" w:rsidRDefault="0009526A" w:rsidP="008D75B0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6EF0D274" w14:textId="0985942B" w:rsidR="008D75B0" w:rsidRPr="00DA0EF4" w:rsidRDefault="008D75B0" w:rsidP="00775CDD">
      <w:pPr>
        <w:numPr>
          <w:ilvl w:val="0"/>
          <w:numId w:val="21"/>
        </w:numPr>
        <w:ind w:left="1418" w:hanging="284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ราคาทุนตัดจำหน่าย</w:t>
      </w:r>
      <w:r w:rsidRPr="00DA0EF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5202C5" w:rsidRPr="00DA0EF4">
        <w:rPr>
          <w:rFonts w:ascii="Browallia New" w:eastAsia="Arial" w:hAnsi="Browallia New" w:cs="Browallia New"/>
          <w:sz w:val="26"/>
          <w:szCs w:val="26"/>
          <w:lang w:val="en-GB" w:bidi="ar-SA"/>
        </w:rPr>
        <w:t>-</w:t>
      </w:r>
      <w:r w:rsidRPr="00DA0EF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5202C5" w:rsidRPr="00DA0EF4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ซึ่งประกอบด้วยเงินต้นและดอกเบี้ยเท่านั้น</w:t>
      </w:r>
      <w:r w:rsidRPr="00DA0EF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DA0EF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 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กำไรหรือขาดทุน</w:t>
      </w:r>
      <w:r w:rsidR="00EC70D6" w:rsidRPr="00DA0EF4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ที่เกิดขึ้นจากการตัดรายการจะรับรู้โดยตรงในกำไรหรือขาดทุน</w:t>
      </w:r>
      <w:r w:rsidRPr="00DA0EF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และแสดงรายการในกำไร(ขาดทุน)อื่นพร้อมกับกำไร</w:t>
      </w:r>
      <w:r w:rsidR="00433B2D" w:rsidRPr="00DA0EF4">
        <w:rPr>
          <w:rFonts w:ascii="Browallia New" w:eastAsia="Arial" w:hAnsi="Browallia New" w:cs="Browallia New"/>
          <w:sz w:val="26"/>
          <w:szCs w:val="26"/>
          <w:lang w:val="en-GB"/>
        </w:rPr>
        <w:t>/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ขาดทุนจากอัตราแลกเปลี่ยน </w:t>
      </w:r>
      <w:r w:rsidRPr="00DA0EF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682841"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เบ็ดเสร็จ</w:t>
      </w:r>
    </w:p>
    <w:p w14:paraId="209B0163" w14:textId="77777777" w:rsidR="00433B2D" w:rsidRPr="00DA0EF4" w:rsidRDefault="00433B2D" w:rsidP="00A34B2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224626B9" w14:textId="09CF81A5" w:rsidR="00C51FCC" w:rsidRPr="00DA0EF4" w:rsidRDefault="00C51FCC" w:rsidP="00C51FCC">
      <w:pPr>
        <w:numPr>
          <w:ilvl w:val="0"/>
          <w:numId w:val="2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 (FVOCI) –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FVOCI 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A0EF4" w:rsidRPr="00DA0EF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>/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DA0EF4" w:rsidRPr="00DA0EF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A0EF4" w:rsidRPr="00DA0EF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2E0B53"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(ขาดทุน)</w:t>
      </w:r>
      <w:r w:rsidR="002E0B53"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อื่น 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รายได้ดอกเบี้ยจะแสดงในรายการรายได้อื่น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682841"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เบ็ดเสร็จ</w:t>
      </w:r>
    </w:p>
    <w:p w14:paraId="75DB6AD6" w14:textId="77777777" w:rsidR="00C51FCC" w:rsidRPr="00DA0EF4" w:rsidRDefault="00C51FCC" w:rsidP="00A34B2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3D59CA20" w14:textId="48B6512E" w:rsidR="008D75B0" w:rsidRPr="00DA0EF4" w:rsidRDefault="008D75B0" w:rsidP="008D75B0">
      <w:pPr>
        <w:numPr>
          <w:ilvl w:val="0"/>
          <w:numId w:val="21"/>
        </w:numPr>
        <w:ind w:left="1418" w:hanging="284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DA0EF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(FVPL) – 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ข้างต้น ด้วย</w:t>
      </w:r>
      <w:r w:rsidRPr="00DA0EF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FVPL 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2E0B53"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(ขาดทุน)</w:t>
      </w:r>
      <w:r w:rsidR="002E0B53"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อื่นในรอบระยะเวลาที่เกิดรายการ</w:t>
      </w:r>
    </w:p>
    <w:p w14:paraId="0E190EA9" w14:textId="6CBC7E51" w:rsidR="00A5250C" w:rsidRPr="00DA0EF4" w:rsidRDefault="00A5250C" w:rsidP="00A34B2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177B7690" w14:textId="29BBC244" w:rsidR="00390BDF" w:rsidRPr="00DA0EF4" w:rsidRDefault="00390BDF" w:rsidP="00D22F54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DA0EF4">
        <w:rPr>
          <w:rFonts w:eastAsia="Arial Unicode MS"/>
          <w:color w:val="CF4A02"/>
          <w:cs/>
        </w:rPr>
        <w:t>การด้อยค่า</w:t>
      </w:r>
      <w:r w:rsidR="00EB2CA3" w:rsidRPr="00DA0EF4">
        <w:rPr>
          <w:rFonts w:eastAsia="Arial Unicode MS"/>
          <w:color w:val="CF4A02"/>
          <w:cs/>
        </w:rPr>
        <w:t>สำหรับลูกหนี้การค้าและลูกหนี้อื่น</w:t>
      </w:r>
    </w:p>
    <w:p w14:paraId="7680264F" w14:textId="77777777" w:rsidR="00EB2CA3" w:rsidRPr="00DA0EF4" w:rsidRDefault="00EB2CA3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2D4AA727" w14:textId="3371EFC2" w:rsidR="00390BDF" w:rsidRPr="00DA0EF4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กลุ่มกิจการใช้วิธีอย่างง่าย (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Simplified approach) </w:t>
      </w:r>
      <w:r w:rsidR="00433B2D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ตาม </w:t>
      </w:r>
      <w:r w:rsidR="00433B2D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TFRS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="00433B2D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ในการรับรู้การด้อยค่า</w:t>
      </w:r>
      <w:r w:rsidR="00433B2D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ของลูกหนี้การค้าและลูกหนี้อื่นตามประมาณการผลขาดทุนด้านเครดิตตลอดอายุของสินทรัพย์ดังกล่าวตั้งแต่วันที่กลุ่มกิจการ</w:t>
      </w:r>
      <w:r w:rsidR="008A6FAC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เริ่มรับ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รู้ลูกหนี้</w:t>
      </w:r>
    </w:p>
    <w:p w14:paraId="1913BC17" w14:textId="77777777" w:rsidR="00390BDF" w:rsidRPr="00DA0EF4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25236DA3" w14:textId="32E16B15" w:rsidR="00390BDF" w:rsidRPr="00DA0EF4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ผลขาดทุนและการกลับรายการผลขาดทุนจากการด้อยค่าบันทึกในกำไรหรือขาดทุน</w:t>
      </w:r>
      <w:r w:rsidR="000846A5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และแสดงรวมอยู่ในรายการค่าใช้จ่าย</w:t>
      </w:r>
      <w:r w:rsidR="005202C5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="000846A5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ในการบริหาร</w:t>
      </w:r>
    </w:p>
    <w:p w14:paraId="17FE98F2" w14:textId="6C6E8343" w:rsidR="00FC16F9" w:rsidRPr="00DA0EF4" w:rsidRDefault="00A34B27" w:rsidP="00FC16F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 w:type="page"/>
      </w:r>
    </w:p>
    <w:p w14:paraId="42FF5049" w14:textId="32C29F97" w:rsidR="00FC16F9" w:rsidRPr="00DA0EF4" w:rsidRDefault="00DA0EF4" w:rsidP="00FC16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C16F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C16F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16F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57B7D15E" w14:textId="77777777" w:rsidR="00FC16F9" w:rsidRPr="00DA0EF4" w:rsidRDefault="00FC16F9" w:rsidP="00FC16F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128ED2A" w14:textId="77777777" w:rsidR="00A958CE" w:rsidRPr="00DA0EF4" w:rsidRDefault="00A958CE" w:rsidP="007E30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อสังหาริมทรัพย์เพื่อการลงทุนของกลุ่มกิจการคือ ที่ดิน ซึ่งกลุ่มกิจการถือไว้และไม่ได้มีไว้ใช้งานในกลุ่มกิจการ ซึ่งกลุ่มกิจการถือไว้ เพื่อหาประโยชน์จากรายได้ค่าเช่าหรือจากการเพิ่มขึ้นของมูลค่าของสินทรัพย์</w:t>
      </w:r>
    </w:p>
    <w:p w14:paraId="5A1F30D5" w14:textId="77777777" w:rsidR="00A958CE" w:rsidRPr="00DA0EF4" w:rsidRDefault="00A958CE" w:rsidP="00A958C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A14DA4" w14:textId="77777777" w:rsidR="00A958CE" w:rsidRPr="00DA0EF4" w:rsidRDefault="00A958CE" w:rsidP="00A958C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C2C8CDB" w14:textId="77777777" w:rsidR="00A958CE" w:rsidRPr="00DA0EF4" w:rsidRDefault="00A958CE" w:rsidP="00A958C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3D27CB" w14:textId="74274EDD" w:rsidR="00A958CE" w:rsidRPr="00DA0EF4" w:rsidRDefault="00A958CE" w:rsidP="00A5250C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ที่กลุ่มกิจการจะได้รับประโยชน์เชิงเศรษฐกิจในอนาคตจากรายจ่ายนั้น ต้นทุนค่าซ่อมแซมและบำรุงรักษาอื่น ๆ จะบันทึกเป็นค่าใช้จ่ายเมื่อเกิดขึ้น</w:t>
      </w:r>
    </w:p>
    <w:p w14:paraId="3D2C8BB6" w14:textId="77777777" w:rsidR="00A958CE" w:rsidRPr="00DA0EF4" w:rsidRDefault="00A958CE" w:rsidP="00A958C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42BA3F" w14:textId="70F88D58" w:rsidR="00FC16F9" w:rsidRPr="00DA0EF4" w:rsidRDefault="00A958CE" w:rsidP="00A958C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อสังหาริมทรัพย์เพื่อการลงทุนประเภทที่ดินแสดงรายการด้วย ราคาทุน หัก ค่าเผื่อการลดลงของมูลค่าสะสม (ถ้ามี)</w:t>
      </w:r>
    </w:p>
    <w:p w14:paraId="18C5F656" w14:textId="7D87EE1F" w:rsidR="00FC16F9" w:rsidRPr="00DA0EF4" w:rsidRDefault="00FC16F9" w:rsidP="00FC16F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D7DC14" w14:textId="02D67409" w:rsidR="00142C55" w:rsidRPr="00DA0EF4" w:rsidRDefault="00DA0EF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42C5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142C5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42C5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4D22A689" w14:textId="77777777" w:rsidR="00142C55" w:rsidRPr="00DA0EF4" w:rsidRDefault="00142C55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55BA33F" w14:textId="77777777" w:rsidR="00390BDF" w:rsidRPr="00DA0EF4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7927AAE" w14:textId="77777777" w:rsidR="00390BDF" w:rsidRPr="00DA0EF4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795A65" w14:textId="52BA61A5" w:rsidR="00142C55" w:rsidRPr="00DA0EF4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8A144C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3F8DD831" w14:textId="77777777" w:rsidR="00A61043" w:rsidRPr="00DA0EF4" w:rsidRDefault="00A6104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ABA140" w14:textId="1CC0EE76" w:rsidR="00142C55" w:rsidRPr="00DA0EF4" w:rsidRDefault="00540EC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6104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จะรับรู้ต้นทุน</w:t>
      </w:r>
      <w:r w:rsidR="00A61043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ค่าซ่อมแซมและบำรุงรักษาอื่น </w:t>
      </w:r>
      <w:r w:rsidR="00A6104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ๆ </w:t>
      </w:r>
      <w:r w:rsidR="00142C55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เป็นค่าใช้จ่ายในกำไรขาดทุนเมื่อเกิดขึ้น</w:t>
      </w:r>
    </w:p>
    <w:p w14:paraId="3655D8BC" w14:textId="29244222" w:rsidR="00D15B12" w:rsidRPr="00DA0EF4" w:rsidRDefault="00D15B12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687EE3" w14:textId="77777777" w:rsidR="00D37A96" w:rsidRPr="00DA0EF4" w:rsidRDefault="00D37A9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</w:t>
      </w:r>
      <w:r w:rsidR="000B4A5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</w:t>
      </w:r>
      <w:r w:rsidR="0032238F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</w:t>
      </w:r>
      <w:r w:rsidR="000B4A5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ยใช้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วิธีเส้นตรงเพื่อลดราคาทุน </w:t>
      </w:r>
      <w:r w:rsidR="00CA3D2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ตลอด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อายุการให้ประโยชน์</w:t>
      </w:r>
      <w:r w:rsidR="00CA3D2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ที่ประมาณการไว้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ของสินทรัพย์ดังต่อไปนี้</w:t>
      </w:r>
    </w:p>
    <w:p w14:paraId="1E18EB00" w14:textId="77777777" w:rsidR="00FC16F9" w:rsidRPr="00DA0EF4" w:rsidRDefault="00FC16F9" w:rsidP="00A365CC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DC9043" w14:textId="4246EB41" w:rsidR="007365D1" w:rsidRPr="00DA0EF4" w:rsidRDefault="007365D1" w:rsidP="00A365CC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ส่วนปรับปรุงที่ดิน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A77D1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A77D1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-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14:paraId="24972C50" w14:textId="095775E2" w:rsidR="00ED54FD" w:rsidRPr="00DA0EF4" w:rsidRDefault="009265E3" w:rsidP="00A365CC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อาคารและ</w:t>
      </w:r>
      <w:r w:rsidR="00ED54FD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ส่วนปรับปรุงอาคาร</w:t>
      </w:r>
      <w:r w:rsidR="00ED54FD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A77D1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A77D1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-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D54FD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ปี</w:t>
      </w:r>
    </w:p>
    <w:p w14:paraId="568BC7F6" w14:textId="156357AB" w:rsidR="006B63FF" w:rsidRPr="00DA0EF4" w:rsidRDefault="009265E3" w:rsidP="00A365CC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เครื่องจักร</w:t>
      </w:r>
      <w:r w:rsidR="005E27B4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และอุปกรณ์</w:t>
      </w:r>
      <w:r w:rsidR="0029056F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A77D1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-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6B63FF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ปี</w:t>
      </w:r>
    </w:p>
    <w:p w14:paraId="4B830C79" w14:textId="327CC230" w:rsidR="00437E1B" w:rsidRPr="00DA0EF4" w:rsidRDefault="00EA0855" w:rsidP="00A365CC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เครื่องตกแต่ง</w:t>
      </w:r>
      <w:r w:rsidR="00E96BBF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ติดตั้ง</w:t>
      </w:r>
      <w:r w:rsidR="00E96BBF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และ</w:t>
      </w:r>
      <w:r w:rsidR="00437E1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อุปกรณ์สำนักงาน</w:t>
      </w:r>
      <w:r w:rsidR="00437E1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37E1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37E1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ปี</w:t>
      </w:r>
    </w:p>
    <w:p w14:paraId="7D824B34" w14:textId="66A3184F" w:rsidR="00EA0855" w:rsidRPr="00DA0EF4" w:rsidRDefault="00EA0855" w:rsidP="00A365CC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ยานพาหนะ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ปี</w:t>
      </w:r>
    </w:p>
    <w:p w14:paraId="0A8C1483" w14:textId="77777777" w:rsidR="007365D1" w:rsidRPr="00DA0EF4" w:rsidRDefault="007365D1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FB9A91" w14:textId="77777777" w:rsidR="00D37A96" w:rsidRPr="00DA0EF4" w:rsidRDefault="00CA3D2B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D37A96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  <w:r w:rsidR="00A6104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ทุกสิ้นรอบระยะเวลารายงาน</w:t>
      </w:r>
    </w:p>
    <w:p w14:paraId="61657042" w14:textId="77777777" w:rsidR="00D37A96" w:rsidRPr="00DA0EF4" w:rsidRDefault="00D37A9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B908E0A" w14:textId="77777777" w:rsidR="00390BDF" w:rsidRPr="00DA0EF4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3" w:name="_Toc437874737"/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</w:t>
      </w:r>
      <w:r w:rsidR="000846A5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รวมอยู่ในรายได้อื่นหรือค่าใช้จ่ายในการบริหาร</w:t>
      </w:r>
    </w:p>
    <w:p w14:paraId="43A5C4FD" w14:textId="2963EA6C" w:rsidR="00390BDF" w:rsidRPr="00DA0EF4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C7F095" w14:textId="77777777" w:rsidR="00223E08" w:rsidRPr="00DA0EF4" w:rsidRDefault="00223E08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982EFF5" w14:textId="08AB1202" w:rsidR="00755753" w:rsidRPr="00DA0EF4" w:rsidRDefault="00DA0EF4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20FF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390BD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390BD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55753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3F3C5FDF" w14:textId="77777777" w:rsidR="00B71877" w:rsidRPr="00DA0EF4" w:rsidRDefault="00B71877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36CE00" w14:textId="77777777" w:rsidR="009E72B7" w:rsidRPr="00DA0EF4" w:rsidRDefault="009E72B7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การซื้อสิทธิ</w:t>
      </w:r>
      <w:r w:rsidR="00390BDF" w:rsidRPr="00DA0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บัตร</w:t>
      </w:r>
      <w:r w:rsidRPr="00DA0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73897D42" w14:textId="77777777" w:rsidR="004F6FFF" w:rsidRPr="00DA0EF4" w:rsidRDefault="004F6FF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975412" w14:textId="67236AA5" w:rsidR="000B4A53" w:rsidRPr="00DA0EF4" w:rsidRDefault="000B4A5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สิทธิการใช้โปรแกรมคอมพิวเตอร์ที่ซื้</w:t>
      </w:r>
      <w:r w:rsidR="0032238F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มาจะถูกบันทึกด้วยราคาทุน และถูกตัดจำหน่ายโ</w:t>
      </w:r>
      <w:r w:rsidR="0032238F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ยใช้วิธีเส้นตรงตลอดอายุประมาณการให้ประโยชน์ภายในระยะเวลา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</w:t>
      </w:r>
    </w:p>
    <w:p w14:paraId="5481238F" w14:textId="77777777" w:rsidR="000B4A53" w:rsidRPr="00DA0EF4" w:rsidRDefault="000B4A5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13"/>
    <w:p w14:paraId="793E09E0" w14:textId="77777777" w:rsidR="0082187D" w:rsidRPr="00DA0EF4" w:rsidRDefault="0082187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</w:t>
      </w:r>
      <w:r w:rsidR="00881126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เกี่ยวกับ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การบำรุงรักษาโปรแกรมคอมพิวเตอร์บันทึกเป็นค่าใช้จ่ายเมื่อเกิดขึ้น </w:t>
      </w:r>
    </w:p>
    <w:p w14:paraId="52EC6281" w14:textId="08F85D67" w:rsidR="00C51FCC" w:rsidRPr="00DA0EF4" w:rsidRDefault="00C51FCC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07F372" w14:textId="76585F1B" w:rsidR="00D37A96" w:rsidRPr="00DA0EF4" w:rsidRDefault="00DA0EF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D439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D439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37A96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0413234D" w14:textId="77777777" w:rsidR="00D37A96" w:rsidRPr="00DA0EF4" w:rsidRDefault="00D37A9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3DEE01" w14:textId="0CD5C9DE" w:rsidR="00A61043" w:rsidRPr="00DA0EF4" w:rsidRDefault="00173CC8" w:rsidP="00173CC8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</w:t>
      </w:r>
      <w:r w:rsidR="005202C5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  <w:r w:rsidR="00A6104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7BE07C91" w14:textId="77777777" w:rsidR="00A61043" w:rsidRPr="00DA0EF4" w:rsidRDefault="00A61043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17CF91" w14:textId="77777777" w:rsidR="00A61043" w:rsidRPr="00DA0EF4" w:rsidRDefault="00A61043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282E87C" w14:textId="259A0098" w:rsidR="00EB2CA3" w:rsidRPr="00DA0EF4" w:rsidRDefault="00EB2CA3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1DABCD" w14:textId="0391CC26" w:rsidR="003F1374" w:rsidRPr="00DA0EF4" w:rsidRDefault="00DA0EF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F137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3F137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F137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659DC819" w14:textId="77777777" w:rsidR="00724D07" w:rsidRPr="00DA0EF4" w:rsidRDefault="00724D07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125047" w14:textId="77777777" w:rsidR="00A61043" w:rsidRPr="00DA0EF4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69EB4E4" w14:textId="77777777" w:rsidR="00A61043" w:rsidRPr="00DA0EF4" w:rsidRDefault="00A6104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8E8DD4" w14:textId="00ADF6D6" w:rsidR="00390BDF" w:rsidRPr="00DA0EF4" w:rsidRDefault="00390BDF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5202C5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4E3F9A7" w14:textId="77777777" w:rsidR="00390BDF" w:rsidRPr="00DA0EF4" w:rsidRDefault="00390BDF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ED240E" w14:textId="0345D8F3" w:rsidR="00390BDF" w:rsidRPr="00DA0EF4" w:rsidRDefault="00390BDF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</w:p>
    <w:p w14:paraId="7C8D0340" w14:textId="518BDAD6" w:rsidR="00957B25" w:rsidRPr="00DA0EF4" w:rsidRDefault="00957B25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C2AA1B" w14:textId="77777777" w:rsidR="00390BDF" w:rsidRPr="00DA0EF4" w:rsidRDefault="00390BDF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F04B163" w14:textId="77777777" w:rsidR="002944A0" w:rsidRPr="00DA0EF4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A0EF4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2160C2B" w14:textId="77777777" w:rsidR="002944A0" w:rsidRPr="00DA0EF4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A0EF4">
        <w:rPr>
          <w:rFonts w:ascii="Browallia New" w:hAnsi="Browallia New" w:cs="Browallia New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42DD81FF" w14:textId="77777777" w:rsidR="002944A0" w:rsidRPr="00DA0EF4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A0EF4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6D0EC34" w14:textId="77777777" w:rsidR="002944A0" w:rsidRPr="00DA0EF4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A0EF4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8025531" w14:textId="77777777" w:rsidR="002944A0" w:rsidRPr="00DA0EF4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A0EF4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C8B0B85" w14:textId="4BDAE1D9" w:rsidR="00390BDF" w:rsidRPr="00DA0EF4" w:rsidRDefault="00223E08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D45DB8A" w14:textId="77777777" w:rsidR="002944A0" w:rsidRPr="00DA0EF4" w:rsidRDefault="002944A0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6C03F819" w14:textId="7D5713C3" w:rsidR="002944A0" w:rsidRPr="00DA0EF4" w:rsidRDefault="002944A0" w:rsidP="00223E0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6F51D569" w14:textId="2015A054" w:rsidR="002944A0" w:rsidRPr="00DA0EF4" w:rsidRDefault="002944A0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957B25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8B48410" w14:textId="77777777" w:rsidR="00A5250C" w:rsidRPr="00DA0EF4" w:rsidRDefault="00A5250C" w:rsidP="00223E0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70A3E2BD" w14:textId="77777777" w:rsidR="002944A0" w:rsidRPr="00DA0EF4" w:rsidRDefault="002944A0" w:rsidP="00A365C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0EF4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A3E569C" w14:textId="77777777" w:rsidR="002944A0" w:rsidRPr="00DA0EF4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0EF4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248D7285" w14:textId="77777777" w:rsidR="002944A0" w:rsidRPr="00DA0EF4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0EF4">
        <w:rPr>
          <w:rFonts w:ascii="Browallia New" w:hAnsi="Browallia New" w:cs="Browallia New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616F159B" w14:textId="77777777" w:rsidR="002944A0" w:rsidRPr="00DA0EF4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0EF4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</w:t>
      </w:r>
    </w:p>
    <w:p w14:paraId="7D9CCB79" w14:textId="77777777" w:rsidR="002944A0" w:rsidRPr="00DA0EF4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0EF4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0336DDF1" w14:textId="77777777" w:rsidR="002944A0" w:rsidRPr="00DA0EF4" w:rsidRDefault="002944A0" w:rsidP="00223E0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6AED1920" w14:textId="5EAC2B09" w:rsidR="002944A0" w:rsidRPr="00DA0EF4" w:rsidRDefault="002944A0" w:rsidP="00A365C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0EF4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CE2E1C" w:rsidRPr="00DA0EF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A0EF4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DA0EF4" w:rsidRPr="00DA0EF4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DA0EF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7EA3A11B" w14:textId="3FF63D68" w:rsidR="002A7F14" w:rsidRPr="00DA0EF4" w:rsidRDefault="002A7F14" w:rsidP="00A365C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92147C3" w14:textId="77777777" w:rsidR="00383AB0" w:rsidRPr="00DA0EF4" w:rsidRDefault="00383AB0" w:rsidP="00A365CC">
      <w:pPr>
        <w:ind w:left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DA0EF4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สัญญาเช่า </w:t>
      </w:r>
      <w:r w:rsidRPr="00DA0EF4">
        <w:rPr>
          <w:rFonts w:ascii="Browallia New" w:hAnsi="Browallia New" w:cs="Browallia New"/>
          <w:color w:val="CF4A02"/>
          <w:spacing w:val="-4"/>
          <w:sz w:val="26"/>
          <w:szCs w:val="26"/>
        </w:rPr>
        <w:t>-</w:t>
      </w:r>
      <w:r w:rsidRPr="00DA0EF4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CCACB79" w14:textId="77777777" w:rsidR="00383AB0" w:rsidRPr="00DA0EF4" w:rsidRDefault="00383AB0" w:rsidP="00A365C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1AECAD50" w14:textId="19E4539E" w:rsidR="00383AB0" w:rsidRPr="00DA0EF4" w:rsidRDefault="00383AB0" w:rsidP="00A365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การเงินเริ่มแรกและจะทยอยรับรู้โดยลดจากรายได้ตลอดอายุของสัญญาเช่า</w:t>
      </w:r>
    </w:p>
    <w:p w14:paraId="04C18D10" w14:textId="77777777" w:rsidR="00383AB0" w:rsidRPr="00DA0EF4" w:rsidRDefault="00383AB0" w:rsidP="00223E0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104D5EBB" w14:textId="77777777" w:rsidR="00383AB0" w:rsidRPr="00DA0EF4" w:rsidRDefault="00383AB0" w:rsidP="00A365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6B5CEDF6" w14:textId="01EB0BAD" w:rsidR="00383AB0" w:rsidRPr="00DA0EF4" w:rsidRDefault="00383AB0" w:rsidP="00223E0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6721E735" w14:textId="4E69B4E4" w:rsidR="00383AB0" w:rsidRPr="00DA0EF4" w:rsidRDefault="00DA0EF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83AB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383AB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3AB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2D3FB6AB" w14:textId="77777777" w:rsidR="009842E9" w:rsidRPr="00DA0EF4" w:rsidRDefault="009842E9" w:rsidP="00223E0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04F83A9" w14:textId="77777777" w:rsidR="009842E9" w:rsidRPr="00DA0EF4" w:rsidRDefault="009842E9" w:rsidP="00D22F54">
      <w:pPr>
        <w:pStyle w:val="Style10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A0EF4">
        <w:rPr>
          <w:rFonts w:eastAsia="Arial Unicode MS"/>
          <w:color w:val="CF4A02"/>
          <w:cs/>
        </w:rPr>
        <w:t>การจัดประเภท</w:t>
      </w:r>
    </w:p>
    <w:p w14:paraId="057A8D17" w14:textId="77777777" w:rsidR="00D400CD" w:rsidRPr="00DA0EF4" w:rsidRDefault="00D400CD" w:rsidP="00A365CC">
      <w:pPr>
        <w:pStyle w:val="Style10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498362A7" w14:textId="77777777" w:rsidR="009842E9" w:rsidRPr="00DA0EF4" w:rsidRDefault="009842E9" w:rsidP="00A365CC">
      <w:pPr>
        <w:pStyle w:val="Style10"/>
        <w:ind w:left="1080" w:firstLine="0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06C8AD4" w14:textId="77777777" w:rsidR="009842E9" w:rsidRPr="00DA0EF4" w:rsidRDefault="009842E9" w:rsidP="00A365CC">
      <w:pPr>
        <w:pStyle w:val="Style10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6F16B8C3" w14:textId="77777777" w:rsidR="009842E9" w:rsidRPr="00DA0EF4" w:rsidRDefault="009842E9" w:rsidP="00D22F54">
      <w:pPr>
        <w:pStyle w:val="Style10"/>
        <w:numPr>
          <w:ilvl w:val="0"/>
          <w:numId w:val="11"/>
        </w:numPr>
        <w:ind w:left="1418" w:hanging="338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14C53" w:rsidRPr="00DA0EF4">
        <w:rPr>
          <w:rFonts w:eastAsia="Arial Unicode MS"/>
          <w:cs/>
        </w:rPr>
        <w:br/>
      </w:r>
      <w:r w:rsidRPr="00DA0EF4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A365CC" w:rsidRPr="00DA0EF4">
        <w:rPr>
          <w:rFonts w:eastAsia="Arial Unicode MS"/>
        </w:rPr>
        <w:br/>
      </w:r>
      <w:r w:rsidRPr="00DA0EF4">
        <w:rPr>
          <w:rFonts w:eastAsia="Arial Unicode MS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5BAF132" w14:textId="77777777" w:rsidR="009842E9" w:rsidRPr="00DA0EF4" w:rsidRDefault="009842E9" w:rsidP="00D22F54">
      <w:pPr>
        <w:pStyle w:val="Style10"/>
        <w:numPr>
          <w:ilvl w:val="0"/>
          <w:numId w:val="11"/>
        </w:numPr>
        <w:ind w:left="1418" w:hanging="338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FC3FBC7" w14:textId="77777777" w:rsidR="009842E9" w:rsidRPr="00DA0EF4" w:rsidRDefault="009842E9" w:rsidP="00A365CC">
      <w:pPr>
        <w:pStyle w:val="Style10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1C9F01B9" w14:textId="11704592" w:rsidR="009842E9" w:rsidRPr="00DA0EF4" w:rsidRDefault="009842E9" w:rsidP="00A365CC">
      <w:pPr>
        <w:pStyle w:val="Style10"/>
        <w:ind w:left="1080" w:firstLine="0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DA0EF4" w:rsidRPr="00DA0EF4">
        <w:rPr>
          <w:rFonts w:eastAsia="Arial Unicode MS"/>
        </w:rPr>
        <w:t>12</w:t>
      </w:r>
      <w:r w:rsidRPr="00DA0EF4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2587F3CC" w14:textId="6BA0A456" w:rsidR="00223E08" w:rsidRPr="00DA0EF4" w:rsidRDefault="00223E08" w:rsidP="00223E08">
      <w:pPr>
        <w:pStyle w:val="Style10"/>
        <w:ind w:left="1080" w:firstLine="0"/>
        <w:jc w:val="thaiDistribute"/>
        <w:rPr>
          <w:rFonts w:eastAsia="Arial Unicode MS"/>
        </w:rPr>
      </w:pPr>
      <w:r w:rsidRPr="00DA0EF4">
        <w:rPr>
          <w:rFonts w:eastAsia="Arial Unicode MS"/>
        </w:rPr>
        <w:br w:type="page"/>
      </w:r>
    </w:p>
    <w:p w14:paraId="16617A01" w14:textId="77777777" w:rsidR="00EB2CA3" w:rsidRPr="00DA0EF4" w:rsidRDefault="00EB2CA3" w:rsidP="00D22F54">
      <w:pPr>
        <w:pStyle w:val="Style10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A0EF4">
        <w:rPr>
          <w:rFonts w:eastAsia="Arial Unicode MS"/>
          <w:color w:val="CF4A02"/>
          <w:cs/>
        </w:rPr>
        <w:t>การวัดมูลค่า</w:t>
      </w:r>
    </w:p>
    <w:p w14:paraId="34923F79" w14:textId="77777777" w:rsidR="00EB2CA3" w:rsidRPr="00DA0EF4" w:rsidRDefault="00EB2CA3" w:rsidP="00223E0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999C6E4" w14:textId="35530326" w:rsidR="00EB2CA3" w:rsidRPr="00DA0EF4" w:rsidRDefault="00EB2CA3" w:rsidP="00A365CC">
      <w:pPr>
        <w:pStyle w:val="Style10"/>
        <w:ind w:left="1080" w:firstLine="0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2D535E" w:rsidRPr="00DA0EF4">
        <w:rPr>
          <w:rFonts w:eastAsia="Arial Unicode MS"/>
        </w:rPr>
        <w:br/>
      </w:r>
      <w:r w:rsidRPr="00DA0EF4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  <w:r w:rsidR="007F6D41" w:rsidRPr="00DA0EF4">
        <w:rPr>
          <w:rFonts w:eastAsia="Arial Unicode MS"/>
          <w:cs/>
        </w:rPr>
        <w:t>ยกเว้นหนี้สินอนุพันธ์ ซึ่งกลุ่มกิจการวัดมูลค่าเครื่องมือทางการเงินดังกล่าวด้วยมูลค่ายุติธรรมผ่านกำไรหรือขาดทุน</w:t>
      </w:r>
      <w:r w:rsidR="00E210F1" w:rsidRPr="00DA0EF4">
        <w:rPr>
          <w:rFonts w:eastAsia="Arial Unicode MS"/>
        </w:rPr>
        <w:t xml:space="preserve"> (FVPL)</w:t>
      </w:r>
    </w:p>
    <w:p w14:paraId="4B701309" w14:textId="5D8A0FA7" w:rsidR="00EB2CA3" w:rsidRPr="00DA0EF4" w:rsidRDefault="00EB2CA3" w:rsidP="00A365CC">
      <w:pPr>
        <w:pStyle w:val="Style10"/>
        <w:ind w:left="1080" w:firstLine="0"/>
        <w:jc w:val="thaiDistribute"/>
        <w:rPr>
          <w:rFonts w:eastAsia="Arial Unicode MS"/>
        </w:rPr>
      </w:pPr>
    </w:p>
    <w:p w14:paraId="259723ED" w14:textId="77777777" w:rsidR="009842E9" w:rsidRPr="00DA0EF4" w:rsidRDefault="009842E9" w:rsidP="00D22F54">
      <w:pPr>
        <w:pStyle w:val="Style10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A0EF4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324A04E7" w14:textId="77777777" w:rsidR="009842E9" w:rsidRPr="00DA0EF4" w:rsidRDefault="009842E9" w:rsidP="00223E0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CAAE889" w14:textId="77777777" w:rsidR="009842E9" w:rsidRPr="00DA0EF4" w:rsidRDefault="009842E9" w:rsidP="00A365CC">
      <w:pPr>
        <w:pStyle w:val="Style10"/>
        <w:ind w:left="1080" w:firstLine="0"/>
        <w:jc w:val="thaiDistribute"/>
        <w:rPr>
          <w:rFonts w:eastAsia="Arial Unicode MS"/>
          <w:cs/>
        </w:rPr>
      </w:pPr>
      <w:r w:rsidRPr="00DA0EF4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697B402" w14:textId="3F596348" w:rsidR="00C51FCC" w:rsidRPr="00DA0EF4" w:rsidRDefault="00C51FCC" w:rsidP="00223E0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20018E5" w14:textId="7AA7AFC9" w:rsidR="009842E9" w:rsidRPr="00DA0EF4" w:rsidRDefault="009842E9" w:rsidP="00A365CC">
      <w:pPr>
        <w:pStyle w:val="Style10"/>
        <w:ind w:left="1080" w:firstLine="0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DA0EF4">
        <w:rPr>
          <w:rFonts w:eastAsia="Arial Unicode MS"/>
        </w:rPr>
        <w:br/>
      </w:r>
      <w:r w:rsidRPr="00DA0EF4">
        <w:rPr>
          <w:rFonts w:eastAsia="Arial Unicode MS"/>
          <w:cs/>
        </w:rPr>
        <w:t>ที่เหลืออยู่ และรับรู้ส่วนต่างในรายการกำไร</w:t>
      </w:r>
      <w:r w:rsidR="002A161F" w:rsidRPr="00DA0EF4">
        <w:rPr>
          <w:rFonts w:eastAsia="Arial Unicode MS"/>
          <w:cs/>
        </w:rPr>
        <w:t>หรือ</w:t>
      </w:r>
      <w:r w:rsidRPr="00DA0EF4">
        <w:rPr>
          <w:rFonts w:eastAsia="Arial Unicode MS"/>
          <w:cs/>
        </w:rPr>
        <w:t xml:space="preserve">ขาดทุนอื่นในกำไรหรือขาดทุน </w:t>
      </w:r>
    </w:p>
    <w:p w14:paraId="08C7EDAD" w14:textId="77777777" w:rsidR="009842E9" w:rsidRPr="00DA0EF4" w:rsidRDefault="009842E9" w:rsidP="00223E0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8F5A949" w14:textId="77777777" w:rsidR="00D90C5E" w:rsidRPr="00DA0EF4" w:rsidRDefault="009842E9" w:rsidP="00A365CC">
      <w:pPr>
        <w:pStyle w:val="Style10"/>
        <w:ind w:left="1080" w:firstLine="0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A0EF4">
        <w:rPr>
          <w:rFonts w:eastAsia="Arial Unicode MS"/>
        </w:rPr>
        <w:t xml:space="preserve">(Original effective interest rate) </w:t>
      </w:r>
      <w:r w:rsidRPr="00DA0EF4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36C5281" w14:textId="36053BCF" w:rsidR="00226C75" w:rsidRPr="00DA0EF4" w:rsidRDefault="00226C75" w:rsidP="000B2608">
      <w:pPr>
        <w:pStyle w:val="Style10"/>
        <w:ind w:left="1080" w:firstLine="0"/>
        <w:jc w:val="thaiDistribute"/>
        <w:rPr>
          <w:rFonts w:eastAsia="Arial Unicode MS"/>
        </w:rPr>
      </w:pPr>
    </w:p>
    <w:p w14:paraId="4FECF7A5" w14:textId="5E6D0601" w:rsidR="00D90C5E" w:rsidRPr="00DA0EF4" w:rsidRDefault="00DA0EF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50E54C9B" w14:textId="77777777" w:rsidR="00D90C5E" w:rsidRPr="00DA0EF4" w:rsidRDefault="00D90C5E" w:rsidP="00223E0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7B8C415" w14:textId="773DE6D0" w:rsidR="00D90C5E" w:rsidRPr="00DA0EF4" w:rsidRDefault="00D90C5E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สินทรัพย์ที่เข้าเงื่อนไข (สินทรัพย์ที่ต้องใช้ระยะเวล</w:t>
      </w:r>
      <w:r w:rsidR="000B2608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</w:t>
      </w:r>
      <w:r w:rsidR="00A365CC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นาน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</w:t>
      </w:r>
      <w:r w:rsidR="000B4A5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การรวมต้นทุน</w:t>
      </w:r>
      <w:r w:rsidR="004E2B4E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</w:t>
      </w:r>
      <w:r w:rsidR="004E2B4E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สภาพพร้อมที่จะใช้ได้ตามประสงค์หรือพร้อมที่จะขายได้เสร็จสิ้นลง </w:t>
      </w:r>
    </w:p>
    <w:p w14:paraId="56471113" w14:textId="77777777" w:rsidR="00D90C5E" w:rsidRPr="00DA0EF4" w:rsidRDefault="00D90C5E" w:rsidP="00223E0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F66EF9F" w14:textId="77777777" w:rsidR="00D90C5E" w:rsidRPr="00DA0EF4" w:rsidRDefault="00D90C5E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3F8FC153" w14:textId="7D604424" w:rsidR="002A7F14" w:rsidRPr="00DA0EF4" w:rsidRDefault="002A7F14" w:rsidP="00A5250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DB3006" w14:textId="7A3B6BFF" w:rsidR="00F33A5C" w:rsidRPr="00DA0EF4" w:rsidRDefault="00DA0EF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842E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F33A5C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33A5C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3ECE350A" w14:textId="77777777" w:rsidR="00F33A5C" w:rsidRPr="00DA0EF4" w:rsidRDefault="00F33A5C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7D598D4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4E2B4E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854A87A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2D01148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1333E381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3BEBC48" w14:textId="3DC8CC10" w:rsidR="00A958CE" w:rsidRPr="00DA0EF4" w:rsidRDefault="00D90C5E" w:rsidP="00A958C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EEB20E5" w14:textId="0D59BE12" w:rsidR="00A5250C" w:rsidRPr="00DA0EF4" w:rsidRDefault="00A5250C" w:rsidP="00A958C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645EAAB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1348541A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CF22D7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D787131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9B2B89" w14:textId="77777777" w:rsidR="00D90C5E" w:rsidRPr="00DA0EF4" w:rsidRDefault="00D90C5E" w:rsidP="00A365CC">
      <w:pPr>
        <w:pStyle w:val="ListParagraph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BE1EC3A" w14:textId="77777777" w:rsidR="00D90C5E" w:rsidRPr="00DA0EF4" w:rsidRDefault="00D90C5E" w:rsidP="00A365CC">
      <w:pPr>
        <w:pStyle w:val="ListParagraph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5305585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4DB11A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18FE77F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B0BDB0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ที่จะนำจำนวนผลต่างชั่วคราวนั้นมาใช้ประโยชน์ </w:t>
      </w:r>
    </w:p>
    <w:p w14:paraId="2F69FEE0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63AD9F" w14:textId="6BD18AA5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A958C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และทั้งสินทรัพย์และหนี้สินภาษีเงินได้ของงวดปัจจุบันเกี่ยวข้อง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B0862DC" w14:textId="2B9F1A39" w:rsidR="00B92A6B" w:rsidRPr="00DA0EF4" w:rsidRDefault="00B92A6B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C5714E" w14:textId="5A43B658" w:rsidR="0089278F" w:rsidRPr="00DA0EF4" w:rsidRDefault="00DA0EF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9278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89278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9278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  <w:r w:rsidR="0089278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10989FF2" w14:textId="77777777" w:rsidR="0089278F" w:rsidRPr="00DA0EF4" w:rsidRDefault="0089278F" w:rsidP="000B26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3CBBE3" w14:textId="77777777" w:rsidR="00D90C5E" w:rsidRPr="00DA0EF4" w:rsidRDefault="00D90C5E" w:rsidP="00B92A6B">
      <w:pPr>
        <w:pStyle w:val="ListParagraph"/>
        <w:tabs>
          <w:tab w:val="left" w:pos="1080"/>
        </w:tabs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1700DD6B" w14:textId="77777777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3AFF35" w14:textId="28664320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A0EF4" w:rsidRPr="00DA0E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</w:t>
      </w:r>
      <w:r w:rsidR="00DA358E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ลาประจำปีและลาป่วยที่มีการจ่ายค่าแรง ส่วนแบ่งกำไรและโบนัส และค่ารักษาพยาบาลของพนักงานปัจจุบัน</w:t>
      </w:r>
      <w:r w:rsidR="00DA358E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="00C4014A"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กลุ่มกิจการจะบันทึกหนี้สินด้วยจำนวนที่คาดว่าจะต้องจ่าย</w:t>
      </w:r>
    </w:p>
    <w:p w14:paraId="4D5D439C" w14:textId="77777777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F789B9" w14:textId="77777777" w:rsidR="00D90C5E" w:rsidRPr="00DA0EF4" w:rsidRDefault="00D90C5E" w:rsidP="00B92A6B">
      <w:pPr>
        <w:pStyle w:val="ListParagraph"/>
        <w:tabs>
          <w:tab w:val="left" w:pos="1080"/>
        </w:tabs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โครงการสมทบเงิน</w:t>
      </w:r>
    </w:p>
    <w:p w14:paraId="6C6B2DB6" w14:textId="77777777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C57F19" w14:textId="399C4F12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กลุ่มกิจการจะจ่ายสมทบให้กับกองทุนสำรองเลี้ยงชีพตามความสมัครใจ</w:t>
      </w:r>
      <w:r w:rsidRPr="00DA0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3C923FAE" w14:textId="77777777" w:rsidR="00A5250C" w:rsidRPr="00DA0EF4" w:rsidRDefault="00A5250C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A9D625" w14:textId="32EAD2E8" w:rsidR="00773ADA" w:rsidRPr="00DA0EF4" w:rsidRDefault="009E6FB1" w:rsidP="000B26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B893125" w14:textId="77777777" w:rsidR="00D90C5E" w:rsidRPr="00DA0EF4" w:rsidRDefault="00D90C5E" w:rsidP="00A365CC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492F1AE7" w14:textId="77777777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2F27EE2E" w14:textId="77777777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29E92185" w14:textId="77777777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cs/>
        </w:rPr>
      </w:pPr>
    </w:p>
    <w:p w14:paraId="6FB7B7BE" w14:textId="77777777" w:rsidR="000B4A53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B92A6B" w:rsidRPr="00DA0EF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6115BD"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</w:t>
      </w:r>
      <w:r w:rsidRPr="00DA0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ซึ่งเป็นสกุลเงินเดียวกับสกุลเงินประมาณการกระแสเงินสด </w:t>
      </w:r>
    </w:p>
    <w:p w14:paraId="02EE1F54" w14:textId="77777777" w:rsidR="00A958CE" w:rsidRPr="00DA0EF4" w:rsidRDefault="00A958CE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7F48D6EC" w14:textId="77777777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 w:rsidR="004E2B4E" w:rsidRPr="00DA0EF4">
        <w:rPr>
          <w:rFonts w:ascii="Browallia New" w:eastAsia="Arial Unicode MS" w:hAnsi="Browallia New" w:cs="Browallia New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</w:p>
    <w:p w14:paraId="286A2109" w14:textId="77777777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0A820F25" w14:textId="77777777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A8BACBF" w14:textId="77777777" w:rsidR="009842E9" w:rsidRPr="00DA0EF4" w:rsidRDefault="009842E9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1B6EFEF8" w14:textId="4F1C25EA" w:rsidR="00D90C5E" w:rsidRPr="00DA0EF4" w:rsidRDefault="00DA0EF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842E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9842E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0C3832EF" w14:textId="77777777" w:rsidR="00D90C5E" w:rsidRPr="00DA0EF4" w:rsidRDefault="00D90C5E" w:rsidP="00B92A6B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306AF33" w14:textId="77777777" w:rsidR="00D90C5E" w:rsidRPr="00DA0EF4" w:rsidRDefault="00D90C5E" w:rsidP="00B92A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0B4A53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27C1018" w14:textId="77777777" w:rsidR="00D90C5E" w:rsidRPr="00DA0EF4" w:rsidRDefault="00D90C5E" w:rsidP="00B92A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C823705" w14:textId="77777777" w:rsidR="00D90C5E" w:rsidRPr="00DA0EF4" w:rsidRDefault="00D90C5E" w:rsidP="00B92A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B92A6B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A858D89" w14:textId="77777777" w:rsidR="00AE3982" w:rsidRPr="00DA0EF4" w:rsidRDefault="00AE3982" w:rsidP="00B92A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093AEFE" w14:textId="639B46E4" w:rsidR="005B4C9C" w:rsidRPr="00DA0EF4" w:rsidRDefault="00DA0EF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B4C9C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5B4C9C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B4C9C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5CAD012A" w14:textId="77777777" w:rsidR="005B4C9C" w:rsidRPr="00DA0EF4" w:rsidRDefault="005B4C9C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4129F9E" w14:textId="77777777" w:rsidR="00DB43BA" w:rsidRPr="00DA0EF4" w:rsidRDefault="00DB43BA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หุ้นสามัญจะจัดประเภทไว้เป็นส่วนของเจ้าของ </w:t>
      </w:r>
    </w:p>
    <w:p w14:paraId="098257CE" w14:textId="77777777" w:rsidR="00DB43BA" w:rsidRPr="00DA0EF4" w:rsidRDefault="00DB43BA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86F206C" w14:textId="77777777" w:rsidR="00DB43BA" w:rsidRPr="00DA0EF4" w:rsidRDefault="00DB43BA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ต้นทุนส่วนเพิ่มที่เกี่ยวข้องกับการออกหุ้นใหม่</w:t>
      </w:r>
      <w:r w:rsidR="000B4A5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หรือการออกสิทธิในการซื้อหุ้นซึ่ง</w:t>
      </w:r>
      <w:r w:rsidR="008B016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สุทธิจากภาษีจะถูก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แสดงเป็น</w:t>
      </w:r>
      <w:r w:rsidR="000B4A5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หักในส่วนของเจ้าของ</w:t>
      </w:r>
    </w:p>
    <w:p w14:paraId="0A3BBDFB" w14:textId="6E29DD19" w:rsidR="004E2B4E" w:rsidRPr="00DA0EF4" w:rsidRDefault="004E2B4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0F40B7E" w14:textId="202A9464" w:rsidR="00D90C5E" w:rsidRPr="00DA0EF4" w:rsidRDefault="00DA0EF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4" w:name="_Toc494360339"/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4"/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  <w:r w:rsidR="00D90C5E" w:rsidRPr="00DA0EF4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1D69BB4A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7C42C98A" w14:textId="77777777" w:rsidR="00632A8B" w:rsidRPr="00DA0EF4" w:rsidRDefault="00B92A6B" w:rsidP="00B92A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ที่กลุ่มกิจการได้รับจากกิจกรรมตามปกติธุรกิจ</w:t>
      </w:r>
    </w:p>
    <w:p w14:paraId="293AB429" w14:textId="77777777" w:rsidR="009842E9" w:rsidRPr="00DA0EF4" w:rsidRDefault="009842E9" w:rsidP="00B92A6B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C1E5AA4" w14:textId="5340D713" w:rsidR="00DA358E" w:rsidRPr="00DA0EF4" w:rsidRDefault="009842E9" w:rsidP="00B92A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</w:t>
      </w:r>
      <w:r w:rsidR="00B92A6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การรับคืน</w:t>
      </w:r>
      <w:r w:rsidR="000B2608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92A6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เงินคืน</w:t>
      </w:r>
      <w:r w:rsidR="000B2608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92A6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และส่วนลด ซึ่งไม่รวมรายการขาย</w:t>
      </w:r>
      <w:r w:rsidR="00324872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ภายในกลุ่มกิจการสำหรับงบการเงินรวม โดย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รายได้เมื่อคาดว่ามีความเป็นไปได้ค่อนข้างแน่ที่จะได้รับชำระเมื่ออำนาจในการควบคุมสินค้าเป็นของลูกค้าแล้ว</w:t>
      </w:r>
    </w:p>
    <w:p w14:paraId="438825F0" w14:textId="77777777" w:rsidR="009842E9" w:rsidRPr="00DA0EF4" w:rsidRDefault="009842E9" w:rsidP="00B92A6B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5924324A" w14:textId="77777777" w:rsidR="00D90C5E" w:rsidRPr="00DA0EF4" w:rsidRDefault="00D90C5E" w:rsidP="00A5250C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0B91671" w14:textId="75A9ED4A" w:rsidR="000B2608" w:rsidRPr="00DA0EF4" w:rsidRDefault="009E6FB1" w:rsidP="00B92A6B">
      <w:pPr>
        <w:pStyle w:val="ListParagraph"/>
        <w:tabs>
          <w:tab w:val="left" w:pos="1080"/>
        </w:tabs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bookmarkStart w:id="15" w:name="_Hlk62488167"/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0881B256" w14:textId="3CB32C59" w:rsidR="009842E9" w:rsidRPr="00DA0EF4" w:rsidRDefault="009842E9" w:rsidP="00B92A6B">
      <w:pPr>
        <w:pStyle w:val="ListParagraph"/>
        <w:tabs>
          <w:tab w:val="left" w:pos="1080"/>
        </w:tabs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32A3D"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รายได้จาก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การขายสินค้า</w:t>
      </w:r>
    </w:p>
    <w:bookmarkEnd w:id="15"/>
    <w:p w14:paraId="72A33327" w14:textId="77777777" w:rsidR="009842E9" w:rsidRPr="00DA0EF4" w:rsidRDefault="009842E9" w:rsidP="00A32A3D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9EE5BEC" w14:textId="77777777" w:rsidR="009842E9" w:rsidRPr="00DA0EF4" w:rsidRDefault="009842E9" w:rsidP="00A32A3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กลุ่มกิจการเป็นผู้ผลิตและจำหน่ายพืชและผลไม้ทางการเกษตรทั้งสดและแปรรูปทุกชนิด ซึ่ง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กลุ่มกิจการจะรับรู้รายได้จากการขายสินค้าโดยพิจารณาว่าอำนาจในการควบคุมสินค้าเป็นของลูกค้าแล้ว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A32A3D" w:rsidRPr="00DA0EF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ซึ่งสามารถ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แบ่งได้เป็นกรณีดังต่อไปนี้</w:t>
      </w:r>
    </w:p>
    <w:p w14:paraId="48495735" w14:textId="77777777" w:rsidR="00D90C5E" w:rsidRPr="00DA0EF4" w:rsidRDefault="00D90C5E" w:rsidP="00A32A3D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0A36A70" w14:textId="77777777" w:rsidR="00D90C5E" w:rsidRPr="00DA0EF4" w:rsidRDefault="00D90C5E" w:rsidP="00A32A3D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กรณีที่บรรจุภัณฑ์ของสินค้ามีการระบุลักษณะเฉพาะ เช่น ที่อยู่ ตราสินค้าของผู้ซื้อ กลุ่มกิจการจะรับรู้รายได้</w:t>
      </w:r>
      <w:r w:rsidR="002125DD" w:rsidRPr="00DA0EF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เมื่อสินค้าได้บรรจุในบรรจุภัณฑ์แล้ว</w:t>
      </w:r>
    </w:p>
    <w:p w14:paraId="583730E3" w14:textId="77777777" w:rsidR="00D90C5E" w:rsidRPr="00DA0EF4" w:rsidRDefault="00D90C5E" w:rsidP="00A32A3D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กรณีทั่วไป กลุ่มกิจการจะรับรู้รายได้เมื่อผู้ซื้อได้ครอบครองสินค้าแล้ว</w:t>
      </w:r>
    </w:p>
    <w:p w14:paraId="585B6B60" w14:textId="77777777" w:rsidR="002B0561" w:rsidRPr="00DA0EF4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63325D4" w14:textId="2ECCD35C" w:rsidR="002B0561" w:rsidRPr="00DA0EF4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สิ่งตอบแทนที่จ่ายให้กับลูกค้า</w:t>
      </w:r>
    </w:p>
    <w:p w14:paraId="333F1BB2" w14:textId="77777777" w:rsidR="002B0561" w:rsidRPr="00DA0EF4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1641CD" w14:textId="77777777" w:rsidR="002B0561" w:rsidRPr="00DA0EF4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</w:t>
      </w:r>
      <w:r w:rsidR="00EF31DB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4BE7098C" w14:textId="77777777" w:rsidR="002B0561" w:rsidRPr="00DA0EF4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96622E9" w14:textId="77777777" w:rsidR="002B0561" w:rsidRPr="00DA0EF4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หนี้สินที่เกิดจากสัญญา</w:t>
      </w:r>
    </w:p>
    <w:p w14:paraId="5E5649CA" w14:textId="77777777" w:rsidR="002B0561" w:rsidRPr="00DA0EF4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F59C20B" w14:textId="77777777" w:rsidR="002B0561" w:rsidRPr="00DA0EF4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EF31DB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จะปฏิบัติตามภาระที่ต้องปฏิบัติ</w:t>
      </w:r>
    </w:p>
    <w:p w14:paraId="2175FCE9" w14:textId="77777777" w:rsidR="002B0561" w:rsidRPr="00DA0EF4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674331D" w14:textId="77777777" w:rsidR="002B0561" w:rsidRPr="00DA0EF4" w:rsidRDefault="002B0561" w:rsidP="00A365CC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รายได้อื่น</w:t>
      </w:r>
      <w:r w:rsidR="00A32A3D"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และดอกเบี้ยรับ</w:t>
      </w:r>
    </w:p>
    <w:p w14:paraId="72D9A969" w14:textId="77777777" w:rsidR="002B0561" w:rsidRPr="00DA0EF4" w:rsidRDefault="002B0561" w:rsidP="00A5250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3452518" w14:textId="77777777" w:rsidR="002B0561" w:rsidRPr="00DA0EF4" w:rsidRDefault="00A32A3D" w:rsidP="00A5250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รายได้อื่นและดอกเบี้ยรับ</w:t>
      </w:r>
      <w:r w:rsidR="002B0561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รับรู้ตามเกณฑ์คงค้าง เว้นแต่จะมีความไม่แน่นอนในการรับชำระ</w:t>
      </w:r>
    </w:p>
    <w:p w14:paraId="001E9DA9" w14:textId="4AA5E87D" w:rsidR="000B2608" w:rsidRPr="00DA0EF4" w:rsidRDefault="000B2608" w:rsidP="00A5250C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8E4FF28" w14:textId="0DFF1843" w:rsidR="00D90C5E" w:rsidRPr="00DA0EF4" w:rsidRDefault="00DA0EF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441D7E5E" w14:textId="77777777" w:rsidR="00D90C5E" w:rsidRPr="00DA0EF4" w:rsidRDefault="00D90C5E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A85B803" w14:textId="77777777" w:rsidR="005B5AA6" w:rsidRPr="00DA0EF4" w:rsidRDefault="00D90C5E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EF31DB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6F11917" w14:textId="77777777" w:rsidR="00AE3982" w:rsidRPr="00DA0EF4" w:rsidRDefault="00AE3982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A5C6491" w14:textId="0BB56DA7" w:rsidR="00CA4021" w:rsidRPr="00DA0EF4" w:rsidRDefault="00DA0EF4" w:rsidP="00CA402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4021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A4021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A4021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</w:t>
      </w:r>
    </w:p>
    <w:p w14:paraId="258AE705" w14:textId="77777777" w:rsidR="00CA4021" w:rsidRPr="00DA0EF4" w:rsidRDefault="00CA4021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F9F616" w14:textId="2CE31129" w:rsidR="008A6FAC" w:rsidRPr="00DA0EF4" w:rsidRDefault="00CA4021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</w:t>
      </w:r>
      <w:r w:rsidR="005202C5"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มูลค่ายุติธรรมในรายการกำไรหรือขาดทุน </w:t>
      </w:r>
    </w:p>
    <w:p w14:paraId="5E6B8AF1" w14:textId="77777777" w:rsidR="008A6FAC" w:rsidRPr="00DA0EF4" w:rsidRDefault="008A6FAC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CCD6436" w14:textId="6A627691" w:rsidR="00CA4021" w:rsidRPr="00DA0EF4" w:rsidRDefault="00CA4021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E8A4AB3" w14:textId="175B3980" w:rsidR="00CA4021" w:rsidRPr="00DA0EF4" w:rsidRDefault="008B1778" w:rsidP="00A52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58386B15" w14:textId="77777777" w:rsidTr="002D5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60A220" w14:textId="7BEB8EEA" w:rsidR="00767150" w:rsidRPr="00DA0EF4" w:rsidRDefault="00DA0EF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24A6F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4A6F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770ED15" w14:textId="7C9A8423" w:rsidR="00D90C5E" w:rsidRPr="00DA0EF4" w:rsidRDefault="00D90C5E" w:rsidP="00A52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CC3EFB" w14:textId="38555466" w:rsidR="008B1778" w:rsidRPr="00DA0EF4" w:rsidRDefault="008B1778" w:rsidP="008B177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3C938C4B" w14:textId="6C5FA9F6" w:rsidR="008B1778" w:rsidRPr="00DA0EF4" w:rsidRDefault="008B1778" w:rsidP="008B177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7" w:type="dxa"/>
        <w:tblInd w:w="108" w:type="dxa"/>
        <w:tblLook w:val="04A0" w:firstRow="1" w:lastRow="0" w:firstColumn="1" w:lastColumn="0" w:noHBand="0" w:noVBand="1"/>
      </w:tblPr>
      <w:tblGrid>
        <w:gridCol w:w="1908"/>
        <w:gridCol w:w="2803"/>
        <w:gridCol w:w="2039"/>
        <w:gridCol w:w="2717"/>
      </w:tblGrid>
      <w:tr w:rsidR="004854FD" w:rsidRPr="00DA0EF4" w14:paraId="78424620" w14:textId="77777777" w:rsidTr="004854FD">
        <w:trPr>
          <w:tblHeader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14:paraId="1ADDF5D9" w14:textId="77777777" w:rsidR="008B1778" w:rsidRPr="00DA0EF4" w:rsidRDefault="008B1778" w:rsidP="004854F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ความเสี่ยง</w:t>
            </w:r>
          </w:p>
        </w:tc>
        <w:tc>
          <w:tcPr>
            <w:tcW w:w="2803" w:type="dxa"/>
            <w:tcBorders>
              <w:bottom w:val="single" w:sz="4" w:space="0" w:color="auto"/>
            </w:tcBorders>
            <w:shd w:val="clear" w:color="auto" w:fill="auto"/>
          </w:tcPr>
          <w:p w14:paraId="502D4C7D" w14:textId="77777777" w:rsidR="008B1778" w:rsidRPr="00DA0EF4" w:rsidRDefault="008B1778" w:rsidP="004854F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ความเสี่ยงจาก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</w:tcPr>
          <w:p w14:paraId="74DC3C43" w14:textId="77777777" w:rsidR="008B1778" w:rsidRPr="00DA0EF4" w:rsidRDefault="008B1778" w:rsidP="004854F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วัด</w:t>
            </w: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2717" w:type="dxa"/>
            <w:tcBorders>
              <w:bottom w:val="single" w:sz="4" w:space="0" w:color="auto"/>
            </w:tcBorders>
            <w:shd w:val="clear" w:color="auto" w:fill="auto"/>
          </w:tcPr>
          <w:p w14:paraId="4000C2E9" w14:textId="77777777" w:rsidR="008B1778" w:rsidRPr="00DA0EF4" w:rsidRDefault="008B1778" w:rsidP="004854F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บริหารความเสี่ยงโดย</w:t>
            </w:r>
          </w:p>
        </w:tc>
      </w:tr>
      <w:tr w:rsidR="004854FD" w:rsidRPr="00DA0EF4" w14:paraId="668C3FC9" w14:textId="77777777" w:rsidTr="004854FD"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</w:tcPr>
          <w:p w14:paraId="04E153AA" w14:textId="77777777" w:rsidR="00A5250C" w:rsidRPr="00DA0EF4" w:rsidRDefault="00A5250C" w:rsidP="004854F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  <w:p w14:paraId="21891F88" w14:textId="22CD154B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ความเสี่ยงจากตลาด  อัตราแลกเปลี่ยน</w:t>
            </w:r>
          </w:p>
        </w:tc>
        <w:tc>
          <w:tcPr>
            <w:tcW w:w="2803" w:type="dxa"/>
            <w:tcBorders>
              <w:top w:val="single" w:sz="4" w:space="0" w:color="auto"/>
            </w:tcBorders>
            <w:shd w:val="clear" w:color="auto" w:fill="auto"/>
          </w:tcPr>
          <w:p w14:paraId="3CC26B44" w14:textId="77777777" w:rsidR="00A5250C" w:rsidRPr="00DA0EF4" w:rsidRDefault="00A5250C" w:rsidP="004854F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  <w:p w14:paraId="248B5915" w14:textId="53534672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รายการทางการค้าในอนาคต</w:t>
            </w:r>
          </w:p>
          <w:p w14:paraId="10E548B5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สินทรัพย์และหนี้สินทางการเงินที่ไม่ได้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อยู่ในสกุล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เงินบาท</w:t>
            </w:r>
          </w:p>
        </w:tc>
        <w:tc>
          <w:tcPr>
            <w:tcW w:w="2039" w:type="dxa"/>
            <w:tcBorders>
              <w:top w:val="single" w:sz="4" w:space="0" w:color="auto"/>
            </w:tcBorders>
            <w:shd w:val="clear" w:color="auto" w:fill="auto"/>
          </w:tcPr>
          <w:p w14:paraId="6F371B76" w14:textId="77777777" w:rsidR="00A5250C" w:rsidRPr="00DA0EF4" w:rsidRDefault="00A5250C" w:rsidP="004854F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  <w:p w14:paraId="25998643" w14:textId="0999E01B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การวิเคราะห์ความอ่อนไหว</w:t>
            </w:r>
          </w:p>
        </w:tc>
        <w:tc>
          <w:tcPr>
            <w:tcW w:w="2717" w:type="dxa"/>
            <w:tcBorders>
              <w:top w:val="single" w:sz="4" w:space="0" w:color="auto"/>
            </w:tcBorders>
            <w:shd w:val="clear" w:color="auto" w:fill="auto"/>
          </w:tcPr>
          <w:p w14:paraId="26A4E9D8" w14:textId="77777777" w:rsidR="00A5250C" w:rsidRPr="00DA0EF4" w:rsidRDefault="00A5250C" w:rsidP="004854F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AE677BC" w14:textId="30256BCA" w:rsidR="008B1778" w:rsidRPr="00DA0EF4" w:rsidRDefault="00293917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</w:tr>
      <w:tr w:rsidR="004854FD" w:rsidRPr="00DA0EF4" w14:paraId="5EA901D5" w14:textId="77777777" w:rsidTr="004854FD">
        <w:tc>
          <w:tcPr>
            <w:tcW w:w="1908" w:type="dxa"/>
            <w:shd w:val="clear" w:color="auto" w:fill="auto"/>
          </w:tcPr>
          <w:p w14:paraId="2D77EFB7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03" w:type="dxa"/>
            <w:shd w:val="clear" w:color="auto" w:fill="auto"/>
          </w:tcPr>
          <w:p w14:paraId="6D341652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039" w:type="dxa"/>
            <w:shd w:val="clear" w:color="auto" w:fill="auto"/>
          </w:tcPr>
          <w:p w14:paraId="024935A3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17" w:type="dxa"/>
            <w:shd w:val="clear" w:color="auto" w:fill="auto"/>
          </w:tcPr>
          <w:p w14:paraId="4D9B6CC8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4854FD" w:rsidRPr="00DA0EF4" w14:paraId="673B7F69" w14:textId="77777777" w:rsidTr="004854FD">
        <w:tc>
          <w:tcPr>
            <w:tcW w:w="1908" w:type="dxa"/>
            <w:shd w:val="clear" w:color="auto" w:fill="auto"/>
          </w:tcPr>
          <w:p w14:paraId="14B83CAC" w14:textId="30B6A5CE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ความเสี่ยงจากตลาด  อัตราดอกเบี้ย</w:t>
            </w:r>
          </w:p>
        </w:tc>
        <w:tc>
          <w:tcPr>
            <w:tcW w:w="2803" w:type="dxa"/>
            <w:shd w:val="clear" w:color="auto" w:fill="auto"/>
          </w:tcPr>
          <w:p w14:paraId="7AFC425C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เงินกู้ยืมระยะยาว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ซึ่งมี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อัตราดอกเบี้ยผันแปร</w:t>
            </w:r>
          </w:p>
        </w:tc>
        <w:tc>
          <w:tcPr>
            <w:tcW w:w="2039" w:type="dxa"/>
            <w:shd w:val="clear" w:color="auto" w:fill="auto"/>
          </w:tcPr>
          <w:p w14:paraId="3A8AC63F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การวิเคราะห์ความอ่อนไหว</w:t>
            </w:r>
          </w:p>
        </w:tc>
        <w:tc>
          <w:tcPr>
            <w:tcW w:w="2717" w:type="dxa"/>
            <w:shd w:val="clear" w:color="auto" w:fill="auto"/>
          </w:tcPr>
          <w:p w14:paraId="78E43E6B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สัญญาแลกเปลี่ยนอัตราดอกเบี้ย</w:t>
            </w:r>
          </w:p>
        </w:tc>
      </w:tr>
      <w:tr w:rsidR="004854FD" w:rsidRPr="00DA0EF4" w14:paraId="4F812262" w14:textId="77777777" w:rsidTr="004854FD">
        <w:tc>
          <w:tcPr>
            <w:tcW w:w="1908" w:type="dxa"/>
            <w:shd w:val="clear" w:color="auto" w:fill="auto"/>
          </w:tcPr>
          <w:p w14:paraId="244C0110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03" w:type="dxa"/>
            <w:shd w:val="clear" w:color="auto" w:fill="auto"/>
          </w:tcPr>
          <w:p w14:paraId="12D184D4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039" w:type="dxa"/>
            <w:shd w:val="clear" w:color="auto" w:fill="auto"/>
          </w:tcPr>
          <w:p w14:paraId="0AE16D78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17" w:type="dxa"/>
            <w:shd w:val="clear" w:color="auto" w:fill="auto"/>
          </w:tcPr>
          <w:p w14:paraId="05314DC5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4854FD" w:rsidRPr="00DA0EF4" w14:paraId="3EAE8061" w14:textId="77777777" w:rsidTr="004854FD">
        <w:tc>
          <w:tcPr>
            <w:tcW w:w="1908" w:type="dxa"/>
            <w:shd w:val="clear" w:color="auto" w:fill="auto"/>
          </w:tcPr>
          <w:p w14:paraId="2810DCB3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ความเสี่ยงด้านการให้สินเชื่อ</w:t>
            </w:r>
          </w:p>
        </w:tc>
        <w:tc>
          <w:tcPr>
            <w:tcW w:w="2803" w:type="dxa"/>
            <w:shd w:val="clear" w:color="auto" w:fill="auto"/>
          </w:tcPr>
          <w:p w14:paraId="6247F8A0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เงินสดและรายการเทียบเท่าเงินสด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ลูกหนี้การค้าและลูกหนี้อื่น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29EF835D" w14:textId="5B7B52B4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2039" w:type="dxa"/>
            <w:shd w:val="clear" w:color="auto" w:fill="auto"/>
          </w:tcPr>
          <w:p w14:paraId="648F536F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การวิเคราะห์อายุ</w:t>
            </w:r>
          </w:p>
          <w:p w14:paraId="6980C28E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การ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ลำดับ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bidi="ar-SA"/>
              </w:rPr>
              <w:br/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ด้านเครดิต</w:t>
            </w:r>
          </w:p>
        </w:tc>
        <w:tc>
          <w:tcPr>
            <w:tcW w:w="2717" w:type="dxa"/>
            <w:shd w:val="clear" w:color="auto" w:fill="auto"/>
          </w:tcPr>
          <w:p w14:paraId="2FDFFB0A" w14:textId="2F59F244" w:rsidR="008B1778" w:rsidRPr="00DA0EF4" w:rsidRDefault="008B1778" w:rsidP="004854FD">
            <w:pPr>
              <w:ind w:left="187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มี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เงินฝากกับ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หลายธนาคาร 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bidi="ar-SA"/>
              </w:rPr>
              <w:br/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การจำกัดวงเงิน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และ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bidi="ar-SA"/>
              </w:rPr>
              <w:br/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การขอจดหมายค้ำประกัน</w:t>
            </w:r>
          </w:p>
        </w:tc>
      </w:tr>
      <w:tr w:rsidR="004854FD" w:rsidRPr="00DA0EF4" w14:paraId="0142EF22" w14:textId="77777777" w:rsidTr="004854FD">
        <w:tc>
          <w:tcPr>
            <w:tcW w:w="1908" w:type="dxa"/>
            <w:shd w:val="clear" w:color="auto" w:fill="auto"/>
          </w:tcPr>
          <w:p w14:paraId="477FE999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03" w:type="dxa"/>
            <w:shd w:val="clear" w:color="auto" w:fill="auto"/>
          </w:tcPr>
          <w:p w14:paraId="11315CB0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039" w:type="dxa"/>
            <w:shd w:val="clear" w:color="auto" w:fill="auto"/>
          </w:tcPr>
          <w:p w14:paraId="2DBD9811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17" w:type="dxa"/>
            <w:shd w:val="clear" w:color="auto" w:fill="auto"/>
          </w:tcPr>
          <w:p w14:paraId="5D7F8CA1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4854FD" w:rsidRPr="00DA0EF4" w14:paraId="114E45F8" w14:textId="77777777" w:rsidTr="004854FD">
        <w:tc>
          <w:tcPr>
            <w:tcW w:w="1908" w:type="dxa"/>
            <w:shd w:val="clear" w:color="auto" w:fill="auto"/>
          </w:tcPr>
          <w:p w14:paraId="1444B87F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ความเสี่ยงด้าน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bidi="ar-SA"/>
              </w:rPr>
              <w:br/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สภาพคล่อง</w:t>
            </w:r>
          </w:p>
          <w:p w14:paraId="7FDC9B61" w14:textId="4CAC97B4" w:rsidR="002D535E" w:rsidRPr="00DA0EF4" w:rsidRDefault="002D535E" w:rsidP="004854FD">
            <w:pPr>
              <w:ind w:left="187" w:right="-72" w:hanging="187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2803" w:type="dxa"/>
            <w:shd w:val="clear" w:color="auto" w:fill="auto"/>
          </w:tcPr>
          <w:p w14:paraId="4D41C2A3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เงินกู้ยืมและหนี้สินอื่นๆ</w:t>
            </w:r>
          </w:p>
        </w:tc>
        <w:tc>
          <w:tcPr>
            <w:tcW w:w="2039" w:type="dxa"/>
            <w:shd w:val="clear" w:color="auto" w:fill="auto"/>
          </w:tcPr>
          <w:p w14:paraId="6ED4C9E5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การประมาณกระแส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bidi="ar-SA"/>
              </w:rPr>
              <w:br/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เงินสดหมุนเวียน</w:t>
            </w:r>
          </w:p>
        </w:tc>
        <w:tc>
          <w:tcPr>
            <w:tcW w:w="2717" w:type="dxa"/>
            <w:shd w:val="clear" w:color="auto" w:fill="auto"/>
          </w:tcPr>
          <w:p w14:paraId="7452387F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2D08287F" w14:textId="77777777" w:rsidR="008B1778" w:rsidRPr="00DA0EF4" w:rsidRDefault="008B1778" w:rsidP="008B177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1B0ABD" w14:textId="13F23FCA" w:rsidR="008B1778" w:rsidRPr="00DA0EF4" w:rsidRDefault="00ED1A37" w:rsidP="008B177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 xml:space="preserve">กลุ่มกิจการมีส่วนงานบริหารการเงินในการจัดการความเสี่ยง </w:t>
      </w:r>
      <w:r w:rsidR="00B17529" w:rsidRPr="00DA0EF4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ซึ่งคณะกรรมการบร</w:t>
      </w:r>
      <w:r w:rsidR="00627FD9" w:rsidRPr="00DA0EF4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ิหาร</w:t>
      </w:r>
      <w:r w:rsidR="00B17529" w:rsidRPr="00DA0EF4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เป็นผู้อนุมัตินโยบายที่เกี่ยวข้องต่างๆ</w:t>
      </w:r>
      <w:r w:rsidR="00B17529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ส่วนงานบริหารการเงิน</w:t>
      </w:r>
      <w:r w:rsidR="00B17529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</w:t>
      </w:r>
      <w:r w:rsidR="00627FD9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ริหาร</w:t>
      </w:r>
      <w:r w:rsidR="00B17529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</w:t>
      </w:r>
      <w:r w:rsidR="005202C5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17529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645D9EC8" w14:textId="77777777" w:rsidR="008B1778" w:rsidRPr="00DA0EF4" w:rsidRDefault="008B1778" w:rsidP="00A365CC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43FA0D" w14:textId="41EB2A9C" w:rsidR="00D90C5E" w:rsidRPr="00DA0EF4" w:rsidRDefault="00DA0EF4" w:rsidP="00A365CC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</w:t>
      </w:r>
      <w:r w:rsidR="00C612F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ด้าน</w:t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การเงิน</w:t>
      </w:r>
    </w:p>
    <w:p w14:paraId="54DC79C5" w14:textId="77777777" w:rsidR="00D90C5E" w:rsidRPr="00DA0EF4" w:rsidRDefault="00D90C5E" w:rsidP="00A365CC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CD0D33" w14:textId="0B8336AC" w:rsidR="002B0561" w:rsidRPr="00DA0EF4" w:rsidRDefault="00DA0EF4" w:rsidP="00B02BD5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705CA" w:rsidRPr="00DA0E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B0561" w:rsidRPr="00DA0EF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0E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B0561" w:rsidRPr="00DA0E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ความเสี่ยงจากจากตลาด</w:t>
      </w:r>
    </w:p>
    <w:p w14:paraId="3480423B" w14:textId="77777777" w:rsidR="002B0561" w:rsidRPr="00DA0EF4" w:rsidRDefault="002B0561" w:rsidP="00A365CC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</w:rPr>
      </w:pPr>
    </w:p>
    <w:p w14:paraId="3779B012" w14:textId="77777777" w:rsidR="002B0561" w:rsidRPr="00DA0EF4" w:rsidRDefault="002B0561" w:rsidP="00D22F54">
      <w:pPr>
        <w:numPr>
          <w:ilvl w:val="0"/>
          <w:numId w:val="12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A0EF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526465D3" w14:textId="77777777" w:rsidR="00B02BD5" w:rsidRPr="00DA0EF4" w:rsidRDefault="00B02BD5" w:rsidP="00A5250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70A32DD6" w14:textId="1600B96C" w:rsidR="002B0561" w:rsidRPr="00DA0EF4" w:rsidRDefault="002B0561" w:rsidP="00A52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โดยเฉพาะจากสกุลเงินดอลลาห์สหรัฐ อันเกี่ยวเนื่องมาจากรายการขายสินค้าในสกุลเงินต่างประเทศ 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</w:t>
      </w:r>
      <w:r w:rsidR="00A648B6" w:rsidRPr="00DA0EF4">
        <w:rPr>
          <w:rFonts w:ascii="Browallia New" w:eastAsia="Arial Unicode MS" w:hAnsi="Browallia New" w:cs="Browallia New"/>
          <w:sz w:val="26"/>
          <w:szCs w:val="26"/>
          <w:cs/>
        </w:rPr>
        <w:t>กับสถาบันการเงิน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ตามความเหมาะสม</w:t>
      </w:r>
      <w:r w:rsidR="00A648B6"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ในอัตราส่วนประมาณร้อยละ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A648B6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02C5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A648B6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A648B6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648B6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B02BD5" w:rsidRPr="00DA0EF4">
        <w:rPr>
          <w:rFonts w:ascii="Browallia New" w:eastAsia="Arial Unicode MS" w:hAnsi="Browallia New" w:cs="Browallia New"/>
          <w:sz w:val="26"/>
          <w:szCs w:val="26"/>
          <w:cs/>
        </w:rPr>
        <w:t>ยอดขายที่เป็นเงินตราต่างประเทศเท่าที่ได้รับคำสั่งซื้อจากลูกค้า</w:t>
      </w:r>
    </w:p>
    <w:p w14:paraId="5E93D89F" w14:textId="68EA4212" w:rsidR="00373234" w:rsidRPr="00DA0EF4" w:rsidRDefault="00373234" w:rsidP="00A5250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7DF5A578" w14:textId="527EF133" w:rsidR="00373234" w:rsidRPr="00DA0EF4" w:rsidRDefault="00373234" w:rsidP="00A52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จึงรับรู้สัญญาแลกเปลี่ยนเงินตราต่างประเทศล่วงหน้า 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5F80C313" w14:textId="3515D092" w:rsidR="00460CB5" w:rsidRPr="00DA0EF4" w:rsidRDefault="00E0671B" w:rsidP="00A5250C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i/>
          <w:iCs/>
          <w:color w:val="000000"/>
          <w:cs/>
          <w:lang w:val="en-GB"/>
        </w:rPr>
        <w:br w:type="page"/>
      </w:r>
    </w:p>
    <w:p w14:paraId="0BF89E6D" w14:textId="1FFE7A43" w:rsidR="00460CB5" w:rsidRPr="00DA0EF4" w:rsidRDefault="00460CB5" w:rsidP="00A5250C">
      <w:pPr>
        <w:tabs>
          <w:tab w:val="left" w:pos="567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A0EF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4EC8FF24" w14:textId="77777777" w:rsidR="00460CB5" w:rsidRPr="00DA0EF4" w:rsidRDefault="00460CB5" w:rsidP="00A5250C">
      <w:pPr>
        <w:ind w:left="108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2D3EBB9" w14:textId="7303B498" w:rsidR="00460CB5" w:rsidRPr="00DA0EF4" w:rsidRDefault="00460CB5" w:rsidP="00A52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5706F98A" w14:textId="77777777" w:rsidR="00460CB5" w:rsidRPr="00DA0EF4" w:rsidRDefault="00460CB5" w:rsidP="00A5250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24" w:type="dxa"/>
        <w:tblInd w:w="562" w:type="dxa"/>
        <w:tblLook w:val="04A0" w:firstRow="1" w:lastRow="0" w:firstColumn="1" w:lastColumn="0" w:noHBand="0" w:noVBand="1"/>
      </w:tblPr>
      <w:tblGrid>
        <w:gridCol w:w="2892"/>
        <w:gridCol w:w="1161"/>
        <w:gridCol w:w="904"/>
        <w:gridCol w:w="972"/>
        <w:gridCol w:w="1157"/>
        <w:gridCol w:w="966"/>
        <w:gridCol w:w="972"/>
      </w:tblGrid>
      <w:tr w:rsidR="00401D7B" w:rsidRPr="00DA0EF4" w14:paraId="501CAA1C" w14:textId="77777777" w:rsidTr="00A5250C">
        <w:tc>
          <w:tcPr>
            <w:tcW w:w="2892" w:type="dxa"/>
            <w:shd w:val="clear" w:color="auto" w:fill="auto"/>
            <w:vAlign w:val="bottom"/>
          </w:tcPr>
          <w:p w14:paraId="419FFB19" w14:textId="77777777" w:rsidR="00460CB5" w:rsidRPr="00DA0EF4" w:rsidRDefault="00460CB5" w:rsidP="008A144C">
            <w:pPr>
              <w:ind w:left="-15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61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0D15D" w14:textId="77777777" w:rsidR="00460CB5" w:rsidRPr="00DA0EF4" w:rsidRDefault="00460CB5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1D7B" w:rsidRPr="00DA0EF4" w14:paraId="66590871" w14:textId="77777777" w:rsidTr="00A5250C">
        <w:tc>
          <w:tcPr>
            <w:tcW w:w="2892" w:type="dxa"/>
            <w:shd w:val="clear" w:color="auto" w:fill="auto"/>
            <w:vAlign w:val="bottom"/>
          </w:tcPr>
          <w:p w14:paraId="76B6DF64" w14:textId="77777777" w:rsidR="00460CB5" w:rsidRPr="00DA0EF4" w:rsidRDefault="00460CB5" w:rsidP="008A144C">
            <w:pPr>
              <w:ind w:left="-15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30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4FCC2" w14:textId="63832D54" w:rsidR="00460CB5" w:rsidRPr="00DA0EF4" w:rsidRDefault="00460CB5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DA0EF4"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17B04" w14:textId="47FE706B" w:rsidR="00460CB5" w:rsidRPr="00DA0EF4" w:rsidRDefault="00460CB5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DA0EF4"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01D7B" w:rsidRPr="00DA0EF4" w14:paraId="61787293" w14:textId="77777777" w:rsidTr="00A5250C">
        <w:tc>
          <w:tcPr>
            <w:tcW w:w="2892" w:type="dxa"/>
            <w:shd w:val="clear" w:color="auto" w:fill="auto"/>
            <w:vAlign w:val="bottom"/>
          </w:tcPr>
          <w:p w14:paraId="00A5B58A" w14:textId="77777777" w:rsidR="00460CB5" w:rsidRPr="00DA0EF4" w:rsidRDefault="00460CB5" w:rsidP="008A144C">
            <w:pPr>
              <w:ind w:left="-15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2247B" w14:textId="77777777" w:rsidR="00460CB5" w:rsidRPr="00DA0EF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ดอลลาห์สหรัฐ</w:t>
            </w:r>
          </w:p>
          <w:p w14:paraId="4EAE691C" w14:textId="4E058FFC" w:rsidR="00460CB5" w:rsidRPr="00DA0EF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3483E" w14:textId="77777777" w:rsidR="00460CB5" w:rsidRPr="00DA0EF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CF729AB" w14:textId="77777777" w:rsidR="00460CB5" w:rsidRPr="00DA0EF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ยูโร</w:t>
            </w:r>
          </w:p>
          <w:p w14:paraId="11067957" w14:textId="7383343D" w:rsidR="00460CB5" w:rsidRPr="00DA0EF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9A784" w14:textId="77777777" w:rsidR="00460CB5" w:rsidRPr="00DA0EF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04C5389" w14:textId="77777777" w:rsidR="00460CB5" w:rsidRPr="00DA0EF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  <w:p w14:paraId="7B2D8DC6" w14:textId="0FE5EB07" w:rsidR="00460CB5" w:rsidRPr="00DA0EF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4F16C" w14:textId="77777777" w:rsidR="00460CB5" w:rsidRPr="00DA0EF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ดอลลาห์สหรัฐ</w:t>
            </w:r>
          </w:p>
          <w:p w14:paraId="5BCE85E3" w14:textId="565D8877" w:rsidR="00460CB5" w:rsidRPr="00DA0EF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34483" w14:textId="77777777" w:rsidR="00460CB5" w:rsidRPr="00DA0EF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B981069" w14:textId="77777777" w:rsidR="00460CB5" w:rsidRPr="00DA0EF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ยูโร</w:t>
            </w:r>
          </w:p>
          <w:p w14:paraId="53BA562C" w14:textId="08D8107B" w:rsidR="00460CB5" w:rsidRPr="00DA0EF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8C182" w14:textId="77777777" w:rsidR="00460CB5" w:rsidRPr="00DA0EF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F7464CD" w14:textId="77777777" w:rsidR="00460CB5" w:rsidRPr="00DA0EF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  <w:p w14:paraId="3F4BFEBD" w14:textId="42D5981E" w:rsidR="00460CB5" w:rsidRPr="00DA0EF4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144C" w:rsidRPr="00DA0EF4" w14:paraId="5001C449" w14:textId="77777777" w:rsidTr="00A5250C">
        <w:tc>
          <w:tcPr>
            <w:tcW w:w="2892" w:type="dxa"/>
            <w:shd w:val="clear" w:color="auto" w:fill="auto"/>
            <w:vAlign w:val="bottom"/>
          </w:tcPr>
          <w:p w14:paraId="1CE617EA" w14:textId="77777777" w:rsidR="008A144C" w:rsidRPr="00DA0EF4" w:rsidRDefault="008A144C" w:rsidP="008A144C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03357" w14:textId="77777777" w:rsidR="008A144C" w:rsidRPr="00DA0EF4" w:rsidRDefault="008A144C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E6772" w14:textId="77777777" w:rsidR="008A144C" w:rsidRPr="00DA0EF4" w:rsidRDefault="008A144C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36E42" w14:textId="77777777" w:rsidR="008A144C" w:rsidRPr="00DA0EF4" w:rsidRDefault="008A144C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9BEC1" w14:textId="77777777" w:rsidR="008A144C" w:rsidRPr="00DA0EF4" w:rsidRDefault="008A144C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7D7B8" w14:textId="77777777" w:rsidR="008A144C" w:rsidRPr="00DA0EF4" w:rsidRDefault="008A144C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B6D02" w14:textId="77777777" w:rsidR="008A144C" w:rsidRPr="00DA0EF4" w:rsidRDefault="008A144C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</w:tr>
      <w:tr w:rsidR="00A30326" w:rsidRPr="00DA0EF4" w14:paraId="4243ACB9" w14:textId="77777777" w:rsidTr="00A5250C">
        <w:tc>
          <w:tcPr>
            <w:tcW w:w="2892" w:type="dxa"/>
            <w:shd w:val="clear" w:color="auto" w:fill="auto"/>
            <w:vAlign w:val="bottom"/>
          </w:tcPr>
          <w:p w14:paraId="64D04A0A" w14:textId="77777777" w:rsidR="00A30326" w:rsidRPr="00DA0EF4" w:rsidRDefault="00A30326" w:rsidP="00A30326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DA0EF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25B55D44" w14:textId="444DCFB9" w:rsidR="00A30326" w:rsidRPr="00DA0EF4" w:rsidRDefault="00DA0EF4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39C7C84E" w14:textId="2A3D4650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405C2091" w14:textId="3C3AB3A7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295A386A" w14:textId="511FDF95" w:rsidR="00A30326" w:rsidRPr="00DA0EF4" w:rsidRDefault="00DA0EF4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150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532F6E7" w14:textId="788F0891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F36BED5" w14:textId="58C5763D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30326" w:rsidRPr="00DA0EF4" w14:paraId="00EB7AEE" w14:textId="77777777" w:rsidTr="00A5250C">
        <w:tc>
          <w:tcPr>
            <w:tcW w:w="2892" w:type="dxa"/>
            <w:shd w:val="clear" w:color="auto" w:fill="auto"/>
            <w:vAlign w:val="bottom"/>
          </w:tcPr>
          <w:p w14:paraId="394609A7" w14:textId="46766B04" w:rsidR="00A30326" w:rsidRPr="00DA0EF4" w:rsidRDefault="00A30326" w:rsidP="00A30326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DA0EF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  <w:r w:rsidR="009E6FB1" w:rsidRPr="00DA0EF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และลูกหนี้อื่น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4EED1A58" w14:textId="4BD19A6F" w:rsidR="00A30326" w:rsidRPr="00DA0EF4" w:rsidRDefault="00DA0EF4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260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382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7918712A" w14:textId="5F8B28B0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39BA583C" w14:textId="0112DCD9" w:rsidR="00A30326" w:rsidRPr="00DA0EF4" w:rsidRDefault="00DA0EF4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CD7D8ED" w14:textId="18CBBF7B" w:rsidR="00A30326" w:rsidRPr="00DA0EF4" w:rsidRDefault="00DA0EF4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123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829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FA9E1DA" w14:textId="768C9567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34A354B" w14:textId="78A3F07D" w:rsidR="00A30326" w:rsidRPr="00DA0EF4" w:rsidRDefault="00DA0EF4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091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A30326" w:rsidRPr="00DA0EF4" w14:paraId="7764E8CF" w14:textId="77777777" w:rsidTr="00A5250C">
        <w:tc>
          <w:tcPr>
            <w:tcW w:w="2892" w:type="dxa"/>
            <w:shd w:val="clear" w:color="auto" w:fill="auto"/>
            <w:vAlign w:val="bottom"/>
          </w:tcPr>
          <w:p w14:paraId="77F07409" w14:textId="38BCF665" w:rsidR="00A30326" w:rsidRPr="00DA0EF4" w:rsidRDefault="00A30326" w:rsidP="00A30326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DA0EF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  <w:p w14:paraId="1C85CD93" w14:textId="03993ED6" w:rsidR="00A30326" w:rsidRPr="00DA0EF4" w:rsidRDefault="00A30326" w:rsidP="00A30326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(จำนวนเงินตามสัญญา)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41A5F5EF" w14:textId="77777777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3FD4A4A4" w14:textId="78E23F68" w:rsidR="00A30326" w:rsidRPr="00DA0EF4" w:rsidRDefault="00DA0EF4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  <w:r w:rsidR="0046047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  <w:r w:rsidR="0046047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593378D6" w14:textId="77777777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7E258971" w14:textId="26AF7F03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2DE6DB04" w14:textId="77777777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60A900F1" w14:textId="0C6CFC27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D723F32" w14:textId="77777777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4E95F704" w14:textId="5E26F8DB" w:rsidR="00A30326" w:rsidRPr="00DA0EF4" w:rsidRDefault="00DA0EF4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379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DEC0FB2" w14:textId="77777777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6A32351C" w14:textId="3422E546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57A01AD" w14:textId="77777777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232C5927" w14:textId="649F4C5F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30326" w:rsidRPr="00DA0EF4" w14:paraId="66673BCE" w14:textId="77777777" w:rsidTr="00A5250C">
        <w:tc>
          <w:tcPr>
            <w:tcW w:w="2892" w:type="dxa"/>
            <w:shd w:val="clear" w:color="auto" w:fill="auto"/>
            <w:vAlign w:val="bottom"/>
          </w:tcPr>
          <w:p w14:paraId="33C8B591" w14:textId="77777777" w:rsidR="00A30326" w:rsidRPr="00DA0EF4" w:rsidRDefault="00A30326" w:rsidP="00A30326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DA0EF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5EA5D3C" w14:textId="7CFF43A0" w:rsidR="00A30326" w:rsidRPr="00DA0EF4" w:rsidRDefault="00DA0EF4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961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7B078D4D" w14:textId="01BF3058" w:rsidR="00A30326" w:rsidRPr="00DA0EF4" w:rsidRDefault="00DA0EF4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6BC4C040" w14:textId="5D6A3D72" w:rsidR="00A30326" w:rsidRPr="00DA0EF4" w:rsidRDefault="00DA0EF4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76104C0F" w14:textId="593C1304" w:rsidR="00A30326" w:rsidRPr="00DA0EF4" w:rsidRDefault="00DA0EF4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943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A42E28B" w14:textId="0843FE22" w:rsidR="00A30326" w:rsidRPr="00DA0EF4" w:rsidRDefault="00DA0EF4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529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2F9DB85" w14:textId="7C02DAE8" w:rsidR="00A30326" w:rsidRPr="00DA0EF4" w:rsidRDefault="00DA0EF4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A30326" w:rsidRPr="00DA0EF4" w14:paraId="2813BB46" w14:textId="77777777" w:rsidTr="00A5250C">
        <w:tc>
          <w:tcPr>
            <w:tcW w:w="2892" w:type="dxa"/>
            <w:shd w:val="clear" w:color="auto" w:fill="auto"/>
            <w:vAlign w:val="bottom"/>
          </w:tcPr>
          <w:p w14:paraId="5BCB2347" w14:textId="4FC1093E" w:rsidR="00A30326" w:rsidRPr="00DA0EF4" w:rsidRDefault="00A30326" w:rsidP="00A30326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DA0EF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  <w:p w14:paraId="08B5AB09" w14:textId="1B1552E8" w:rsidR="00A30326" w:rsidRPr="00DA0EF4" w:rsidRDefault="00A30326" w:rsidP="00A30326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</w:pPr>
            <w:r w:rsidRPr="00DA0EF4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(จำนวนเงินตามสัญญา)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166240A8" w14:textId="77777777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3C6F2A79" w14:textId="52572873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4" w:type="dxa"/>
            <w:shd w:val="clear" w:color="auto" w:fill="FAFAFA"/>
            <w:vAlign w:val="bottom"/>
          </w:tcPr>
          <w:p w14:paraId="2418800E" w14:textId="77777777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FBD3243" w14:textId="5AF55DDF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17B63BFD" w14:textId="77777777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683DE0B2" w14:textId="45282244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779D3BEB" w14:textId="77777777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28E1FAE3" w14:textId="53C14EE6" w:rsidR="00A30326" w:rsidRPr="00DA0EF4" w:rsidRDefault="00DA0EF4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A755B79" w14:textId="77777777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062915D" w14:textId="5342D4FF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527A58C" w14:textId="77777777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606F476B" w14:textId="0D06E000" w:rsidR="00A30326" w:rsidRPr="00DA0EF4" w:rsidRDefault="00A30326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A40D507" w14:textId="54395D1C" w:rsidR="00460CB5" w:rsidRPr="00DA0EF4" w:rsidRDefault="00460CB5" w:rsidP="008A14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4" w:type="dxa"/>
        <w:tblInd w:w="562" w:type="dxa"/>
        <w:tblLook w:val="04A0" w:firstRow="1" w:lastRow="0" w:firstColumn="1" w:lastColumn="0" w:noHBand="0" w:noVBand="1"/>
      </w:tblPr>
      <w:tblGrid>
        <w:gridCol w:w="2890"/>
        <w:gridCol w:w="1161"/>
        <w:gridCol w:w="902"/>
        <w:gridCol w:w="972"/>
        <w:gridCol w:w="1161"/>
        <w:gridCol w:w="966"/>
        <w:gridCol w:w="972"/>
      </w:tblGrid>
      <w:tr w:rsidR="00401D7B" w:rsidRPr="00DA0EF4" w14:paraId="4E84549D" w14:textId="77777777" w:rsidTr="002D535E">
        <w:tc>
          <w:tcPr>
            <w:tcW w:w="2890" w:type="dxa"/>
            <w:shd w:val="clear" w:color="auto" w:fill="auto"/>
            <w:vAlign w:val="bottom"/>
          </w:tcPr>
          <w:p w14:paraId="6CDA4F11" w14:textId="77777777" w:rsidR="00677A7A" w:rsidRPr="00DA0EF4" w:rsidRDefault="00677A7A" w:rsidP="008A144C">
            <w:pPr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1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81FB0" w14:textId="7218863F" w:rsidR="00677A7A" w:rsidRPr="00DA0EF4" w:rsidRDefault="00677A7A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01D7B" w:rsidRPr="00DA0EF4" w14:paraId="4C4F5061" w14:textId="77777777" w:rsidTr="002D535E">
        <w:tc>
          <w:tcPr>
            <w:tcW w:w="2890" w:type="dxa"/>
            <w:shd w:val="clear" w:color="auto" w:fill="auto"/>
            <w:vAlign w:val="bottom"/>
          </w:tcPr>
          <w:p w14:paraId="45AEF549" w14:textId="77777777" w:rsidR="00677A7A" w:rsidRPr="00DA0EF4" w:rsidRDefault="00677A7A" w:rsidP="008A144C">
            <w:pPr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0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4BAB9" w14:textId="08E444D6" w:rsidR="00677A7A" w:rsidRPr="00DA0EF4" w:rsidRDefault="00677A7A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C36CE" w14:textId="5E65BB1B" w:rsidR="00677A7A" w:rsidRPr="00DA0EF4" w:rsidRDefault="00677A7A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01D7B" w:rsidRPr="00DA0EF4" w14:paraId="2DF4BF6D" w14:textId="77777777" w:rsidTr="002D535E">
        <w:tc>
          <w:tcPr>
            <w:tcW w:w="2890" w:type="dxa"/>
            <w:shd w:val="clear" w:color="auto" w:fill="auto"/>
            <w:vAlign w:val="bottom"/>
          </w:tcPr>
          <w:p w14:paraId="19CB8763" w14:textId="77777777" w:rsidR="00677A7A" w:rsidRPr="00DA0EF4" w:rsidRDefault="00677A7A" w:rsidP="008A144C">
            <w:pPr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594E4" w14:textId="77777777" w:rsidR="00677A7A" w:rsidRPr="00DA0EF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ดอลลาห์สหรัฐ</w:t>
            </w:r>
          </w:p>
          <w:p w14:paraId="46FDC3F2" w14:textId="77777777" w:rsidR="00677A7A" w:rsidRPr="00DA0EF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301F2" w14:textId="77777777" w:rsidR="00677A7A" w:rsidRPr="00DA0EF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B7E4B06" w14:textId="77777777" w:rsidR="00677A7A" w:rsidRPr="00DA0EF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ยูโร</w:t>
            </w:r>
          </w:p>
          <w:p w14:paraId="1711022B" w14:textId="77777777" w:rsidR="00677A7A" w:rsidRPr="00DA0EF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CEF10" w14:textId="77777777" w:rsidR="00677A7A" w:rsidRPr="00DA0EF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3BBD834" w14:textId="77777777" w:rsidR="00677A7A" w:rsidRPr="00DA0EF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  <w:p w14:paraId="08624738" w14:textId="77777777" w:rsidR="00677A7A" w:rsidRPr="00DA0EF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2F15B" w14:textId="77777777" w:rsidR="00677A7A" w:rsidRPr="00DA0EF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ดอลลาห์สหรัฐ</w:t>
            </w:r>
          </w:p>
          <w:p w14:paraId="32020ADF" w14:textId="77777777" w:rsidR="00677A7A" w:rsidRPr="00DA0EF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7EC8C" w14:textId="77777777" w:rsidR="00677A7A" w:rsidRPr="00DA0EF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4EA810B" w14:textId="77777777" w:rsidR="00677A7A" w:rsidRPr="00DA0EF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ยูโร</w:t>
            </w:r>
          </w:p>
          <w:p w14:paraId="03652FBB" w14:textId="77777777" w:rsidR="00677A7A" w:rsidRPr="00DA0EF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4DD44" w14:textId="77777777" w:rsidR="00677A7A" w:rsidRPr="00DA0EF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6096CB7" w14:textId="77777777" w:rsidR="00677A7A" w:rsidRPr="00DA0EF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  <w:p w14:paraId="629CA1B6" w14:textId="77777777" w:rsidR="00677A7A" w:rsidRPr="00DA0EF4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144C" w:rsidRPr="00DA0EF4" w14:paraId="5B575EB3" w14:textId="77777777" w:rsidTr="002D535E">
        <w:tc>
          <w:tcPr>
            <w:tcW w:w="2890" w:type="dxa"/>
            <w:shd w:val="clear" w:color="auto" w:fill="auto"/>
            <w:vAlign w:val="bottom"/>
          </w:tcPr>
          <w:p w14:paraId="600C23E1" w14:textId="77777777" w:rsidR="008A144C" w:rsidRPr="00DA0EF4" w:rsidRDefault="008A144C" w:rsidP="008A144C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94894" w14:textId="77777777" w:rsidR="008A144C" w:rsidRPr="00DA0EF4" w:rsidRDefault="008A144C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22770" w14:textId="77777777" w:rsidR="008A144C" w:rsidRPr="00DA0EF4" w:rsidRDefault="008A144C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FCD14" w14:textId="77777777" w:rsidR="008A144C" w:rsidRPr="00DA0EF4" w:rsidRDefault="008A144C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B467D" w14:textId="77777777" w:rsidR="008A144C" w:rsidRPr="00DA0EF4" w:rsidRDefault="008A144C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C1B88" w14:textId="77777777" w:rsidR="008A144C" w:rsidRPr="00DA0EF4" w:rsidRDefault="008A144C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8D606" w14:textId="77777777" w:rsidR="008A144C" w:rsidRPr="00DA0EF4" w:rsidRDefault="008A144C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</w:tr>
      <w:tr w:rsidR="00A30326" w:rsidRPr="00DA0EF4" w14:paraId="3C6A1D82" w14:textId="77777777" w:rsidTr="002D535E">
        <w:tc>
          <w:tcPr>
            <w:tcW w:w="2890" w:type="dxa"/>
            <w:shd w:val="clear" w:color="auto" w:fill="auto"/>
            <w:vAlign w:val="bottom"/>
          </w:tcPr>
          <w:p w14:paraId="21607930" w14:textId="77777777" w:rsidR="00A30326" w:rsidRPr="00DA0EF4" w:rsidRDefault="00A30326" w:rsidP="00A30326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DA0EF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0D15EFF2" w14:textId="2A7BCDDF" w:rsidR="00A30326" w:rsidRPr="00DA0EF4" w:rsidRDefault="00DA0EF4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844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902" w:type="dxa"/>
            <w:shd w:val="clear" w:color="auto" w:fill="FAFAFA"/>
            <w:vAlign w:val="bottom"/>
          </w:tcPr>
          <w:p w14:paraId="1DA2D1A9" w14:textId="7992CE17" w:rsidR="00A30326" w:rsidRPr="00DA0EF4" w:rsidRDefault="00A30326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0A520375" w14:textId="0FF9524D" w:rsidR="00A30326" w:rsidRPr="00DA0EF4" w:rsidRDefault="00A30326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75B68CA" w14:textId="4737BD7B" w:rsidR="00A30326" w:rsidRPr="00DA0EF4" w:rsidRDefault="00DA0EF4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58CFB338" w14:textId="72EDEAAF" w:rsidR="00A30326" w:rsidRPr="00DA0EF4" w:rsidRDefault="00A30326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31B6122" w14:textId="42FEF802" w:rsidR="00A30326" w:rsidRPr="00DA0EF4" w:rsidRDefault="00A30326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30326" w:rsidRPr="00DA0EF4" w14:paraId="6608F1F3" w14:textId="77777777" w:rsidTr="002D535E">
        <w:tc>
          <w:tcPr>
            <w:tcW w:w="2890" w:type="dxa"/>
            <w:shd w:val="clear" w:color="auto" w:fill="auto"/>
            <w:vAlign w:val="bottom"/>
          </w:tcPr>
          <w:p w14:paraId="4DFADAFE" w14:textId="4AB95D30" w:rsidR="00A30326" w:rsidRPr="00DA0EF4" w:rsidRDefault="009E6FB1" w:rsidP="00A30326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DA0EF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2BB02927" w14:textId="2D833E7A" w:rsidR="00A30326" w:rsidRPr="00DA0EF4" w:rsidRDefault="00DA0EF4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565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902" w:type="dxa"/>
            <w:shd w:val="clear" w:color="auto" w:fill="FAFAFA"/>
            <w:vAlign w:val="bottom"/>
          </w:tcPr>
          <w:p w14:paraId="20277FB5" w14:textId="2C71A8ED" w:rsidR="00A30326" w:rsidRPr="00DA0EF4" w:rsidRDefault="00A30326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265B019F" w14:textId="72CDB1C7" w:rsidR="00A30326" w:rsidRPr="00DA0EF4" w:rsidRDefault="00DA0EF4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C59F374" w14:textId="604F7C2E" w:rsidR="00A30326" w:rsidRPr="00DA0EF4" w:rsidRDefault="00DA0EF4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123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132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1DD4F93" w14:textId="2D243EE3" w:rsidR="00A30326" w:rsidRPr="00DA0EF4" w:rsidRDefault="00A30326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242C192" w14:textId="316AA9E7" w:rsidR="00A30326" w:rsidRPr="00DA0EF4" w:rsidRDefault="00DA0EF4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091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A30326" w:rsidRPr="00DA0EF4" w14:paraId="72E3496B" w14:textId="77777777" w:rsidTr="002D535E">
        <w:tc>
          <w:tcPr>
            <w:tcW w:w="2890" w:type="dxa"/>
            <w:shd w:val="clear" w:color="auto" w:fill="auto"/>
            <w:vAlign w:val="bottom"/>
          </w:tcPr>
          <w:p w14:paraId="3B402E8D" w14:textId="77777777" w:rsidR="00A30326" w:rsidRPr="00DA0EF4" w:rsidRDefault="00A30326" w:rsidP="00A30326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DA0EF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  <w:p w14:paraId="0036F769" w14:textId="2846B87B" w:rsidR="00A30326" w:rsidRPr="00DA0EF4" w:rsidRDefault="00A30326" w:rsidP="00A30326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DA0EF4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(จำนวนเงินตามสัญญา)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639559D" w14:textId="77777777" w:rsidR="00A30326" w:rsidRPr="00DA0EF4" w:rsidRDefault="00A30326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57BE1B7C" w14:textId="28C3F997" w:rsidR="00A30326" w:rsidRPr="00DA0EF4" w:rsidRDefault="00DA0EF4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  <w:r w:rsidR="0046047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  <w:r w:rsidR="0046047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902" w:type="dxa"/>
            <w:shd w:val="clear" w:color="auto" w:fill="FAFAFA"/>
            <w:vAlign w:val="bottom"/>
          </w:tcPr>
          <w:p w14:paraId="071F5804" w14:textId="77777777" w:rsidR="00A30326" w:rsidRPr="00DA0EF4" w:rsidRDefault="00A30326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3331418F" w14:textId="58803891" w:rsidR="00A30326" w:rsidRPr="00DA0EF4" w:rsidRDefault="00A30326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1C956DC8" w14:textId="77777777" w:rsidR="00A30326" w:rsidRPr="00DA0EF4" w:rsidRDefault="00A30326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3ACE731" w14:textId="2BA14A01" w:rsidR="00A30326" w:rsidRPr="00DA0EF4" w:rsidRDefault="00A30326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FE3D681" w14:textId="77777777" w:rsidR="00A30326" w:rsidRPr="00DA0EF4" w:rsidRDefault="00A30326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1B2DE6EB" w14:textId="30ADC3F0" w:rsidR="00A30326" w:rsidRPr="00DA0EF4" w:rsidRDefault="00DA0EF4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379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3D2FB2D" w14:textId="77777777" w:rsidR="00A30326" w:rsidRPr="00DA0EF4" w:rsidRDefault="00A30326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4B008DFA" w14:textId="4FFAA5D8" w:rsidR="00A30326" w:rsidRPr="00DA0EF4" w:rsidRDefault="00A30326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3335038" w14:textId="77777777" w:rsidR="00A30326" w:rsidRPr="00DA0EF4" w:rsidRDefault="00A30326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6F538A08" w14:textId="02993550" w:rsidR="00A30326" w:rsidRPr="00DA0EF4" w:rsidRDefault="00A30326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30326" w:rsidRPr="00DA0EF4" w14:paraId="10C89779" w14:textId="77777777" w:rsidTr="002D535E">
        <w:tc>
          <w:tcPr>
            <w:tcW w:w="2890" w:type="dxa"/>
            <w:shd w:val="clear" w:color="auto" w:fill="auto"/>
            <w:vAlign w:val="bottom"/>
          </w:tcPr>
          <w:p w14:paraId="798BF59D" w14:textId="77777777" w:rsidR="00A30326" w:rsidRPr="00DA0EF4" w:rsidRDefault="00A30326" w:rsidP="00A30326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DA0EF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095A6FF7" w14:textId="39366D27" w:rsidR="00A30326" w:rsidRPr="00DA0EF4" w:rsidRDefault="00DA0EF4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961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902" w:type="dxa"/>
            <w:shd w:val="clear" w:color="auto" w:fill="FAFAFA"/>
            <w:vAlign w:val="bottom"/>
          </w:tcPr>
          <w:p w14:paraId="6D8607CE" w14:textId="5B1249D8" w:rsidR="00A30326" w:rsidRPr="00DA0EF4" w:rsidRDefault="00DA0EF4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49E66910" w14:textId="39D4F312" w:rsidR="00A30326" w:rsidRPr="00DA0EF4" w:rsidRDefault="00DA0EF4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7597523" w14:textId="497703E8" w:rsidR="00A30326" w:rsidRPr="00DA0EF4" w:rsidRDefault="00DA0EF4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943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2DEF8FE4" w14:textId="561B30B1" w:rsidR="00A30326" w:rsidRPr="00DA0EF4" w:rsidRDefault="00DA0EF4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529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A6FDEF1" w14:textId="21802480" w:rsidR="00A30326" w:rsidRPr="00DA0EF4" w:rsidRDefault="00DA0EF4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</w:tbl>
    <w:p w14:paraId="0BF6A80D" w14:textId="6C9CFBE0" w:rsidR="00A5250C" w:rsidRPr="00DA0EF4" w:rsidRDefault="00A5250C" w:rsidP="00F03FB3">
      <w:pPr>
        <w:ind w:left="567"/>
        <w:rPr>
          <w:rFonts w:ascii="Browallia New" w:hAnsi="Browallia New" w:cs="Browallia New"/>
          <w:color w:val="CF4A02"/>
          <w:sz w:val="26"/>
          <w:szCs w:val="26"/>
        </w:rPr>
      </w:pPr>
    </w:p>
    <w:p w14:paraId="5C420A96" w14:textId="77777777" w:rsidR="00A5250C" w:rsidRPr="00DA0EF4" w:rsidRDefault="00A5250C" w:rsidP="00EF1B82">
      <w:pPr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A0EF4">
        <w:rPr>
          <w:rFonts w:ascii="Browallia New" w:hAnsi="Browallia New" w:cs="Browallia New"/>
          <w:i/>
          <w:iCs/>
          <w:color w:val="CF4A02"/>
          <w:sz w:val="26"/>
          <w:szCs w:val="26"/>
        </w:rPr>
        <w:br w:type="page"/>
      </w:r>
    </w:p>
    <w:p w14:paraId="373E0968" w14:textId="06336E1E" w:rsidR="00F03FB3" w:rsidRPr="00DA0EF4" w:rsidRDefault="00F03FB3" w:rsidP="00EF1B82">
      <w:pPr>
        <w:ind w:left="1080"/>
        <w:rPr>
          <w:rFonts w:ascii="Browallia New" w:hAnsi="Browallia New" w:cs="Browallia New"/>
          <w:i/>
          <w:iCs/>
          <w:color w:val="C45911"/>
          <w:sz w:val="26"/>
          <w:szCs w:val="26"/>
          <w:cs/>
          <w:lang w:val="en-GB"/>
        </w:rPr>
      </w:pPr>
      <w:r w:rsidRPr="00DA0EF4">
        <w:rPr>
          <w:rFonts w:ascii="Browallia New" w:hAnsi="Browallia New" w:cs="Browallia New"/>
          <w:i/>
          <w:iCs/>
          <w:color w:val="C45911"/>
          <w:sz w:val="26"/>
          <w:szCs w:val="26"/>
          <w:cs/>
          <w:lang w:val="en-GB"/>
        </w:rPr>
        <w:t>การวิเคราะห์ความอ่อนไหว</w:t>
      </w:r>
    </w:p>
    <w:p w14:paraId="61FB9EBD" w14:textId="77777777" w:rsidR="00F03FB3" w:rsidRPr="00DA0EF4" w:rsidRDefault="00F03FB3" w:rsidP="00EF1B82">
      <w:pPr>
        <w:ind w:left="1080"/>
        <w:rPr>
          <w:rFonts w:ascii="Browallia New" w:hAnsi="Browallia New" w:cs="Browallia New"/>
          <w:i/>
          <w:iCs/>
          <w:color w:val="0D0D0D"/>
          <w:cs/>
          <w:lang w:val="en-GB"/>
        </w:rPr>
      </w:pPr>
    </w:p>
    <w:p w14:paraId="0D05AF33" w14:textId="30224D26" w:rsidR="00F03FB3" w:rsidRPr="00DA0EF4" w:rsidRDefault="00F03FB3" w:rsidP="00EC70D6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D0D0D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</w:t>
      </w:r>
      <w:r w:rsidR="00D138D1"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 กับ</w:t>
      </w:r>
      <w:r w:rsidR="008A144C" w:rsidRPr="00DA0EF4">
        <w:rPr>
          <w:rFonts w:ascii="Browallia New" w:eastAsia="Arial Unicode MS" w:hAnsi="Browallia New" w:cs="Browallia New"/>
          <w:sz w:val="26"/>
          <w:szCs w:val="26"/>
        </w:rPr>
        <w:br/>
      </w:r>
      <w:r w:rsidRPr="00DA0EF4">
        <w:rPr>
          <w:rFonts w:ascii="Browallia New" w:hAnsi="Browallia New" w:cs="Browallia New"/>
          <w:color w:val="0D0D0D"/>
          <w:sz w:val="26"/>
          <w:szCs w:val="26"/>
          <w:cs/>
          <w:lang w:val="en-GB"/>
        </w:rPr>
        <w:t>เงินดอลลาห์สหรัฐ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</w:t>
      </w:r>
    </w:p>
    <w:p w14:paraId="2EF6785B" w14:textId="77777777" w:rsidR="00EF1B82" w:rsidRPr="00DA0EF4" w:rsidRDefault="00EF1B82" w:rsidP="00EF1B82">
      <w:pPr>
        <w:ind w:left="1080"/>
        <w:jc w:val="thaiDistribute"/>
        <w:rPr>
          <w:rFonts w:ascii="Browallia New" w:hAnsi="Browallia New" w:cs="Browallia New"/>
          <w:color w:val="0D0D0D"/>
          <w:sz w:val="26"/>
          <w:szCs w:val="26"/>
          <w:lang w:val="en-GB"/>
        </w:rPr>
      </w:pPr>
    </w:p>
    <w:tbl>
      <w:tblPr>
        <w:tblW w:w="8471" w:type="dxa"/>
        <w:tblInd w:w="109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069"/>
        <w:gridCol w:w="1701"/>
        <w:gridCol w:w="1701"/>
      </w:tblGrid>
      <w:tr w:rsidR="00F03FB3" w:rsidRPr="00DA0EF4" w14:paraId="7A749F98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57F7F" w14:textId="77777777" w:rsidR="00F03FB3" w:rsidRPr="00DA0EF4" w:rsidRDefault="00F03FB3" w:rsidP="00F03FB3">
            <w:pP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bookmarkStart w:id="16" w:name="_Hlk45226197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915C3" w14:textId="0E64A2FE" w:rsidR="00F03FB3" w:rsidRPr="00DA0EF4" w:rsidRDefault="00F03FB3" w:rsidP="00C622FB">
            <w:pPr>
              <w:jc w:val="center"/>
              <w:rPr>
                <w:rFonts w:ascii="Browallia New" w:eastAsia="Arial" w:hAnsi="Browallia New" w:cs="Browallia New"/>
                <w:b/>
                <w:bCs/>
                <w:color w:val="0070C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A2AA4" w:rsidRPr="00DA0EF4" w14:paraId="7928AA91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B8E8A" w14:textId="77777777" w:rsidR="008A2AA4" w:rsidRPr="00DA0EF4" w:rsidRDefault="008A2AA4" w:rsidP="00F03FB3">
            <w:pP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07766" w14:textId="77777777" w:rsidR="008A2AA4" w:rsidRPr="00DA0EF4" w:rsidRDefault="008A2AA4" w:rsidP="00C622F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8A2AA4" w:rsidRPr="00DA0EF4" w14:paraId="0015A76C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47995" w14:textId="77777777" w:rsidR="008A2AA4" w:rsidRPr="00DA0EF4" w:rsidRDefault="008A2AA4" w:rsidP="00F03FB3">
            <w:pP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91B2E" w14:textId="68BF1FE0" w:rsidR="008A2AA4" w:rsidRPr="00DA0EF4" w:rsidRDefault="008A2AA4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7746337" w14:textId="1BF72E44" w:rsidR="008A2AA4" w:rsidRPr="00DA0EF4" w:rsidRDefault="008A2AA4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0F14F6" w14:textId="58A95B6F" w:rsidR="008A2AA4" w:rsidRPr="00DA0EF4" w:rsidRDefault="008A2AA4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8A4155C" w14:textId="30EA3629" w:rsidR="008A2AA4" w:rsidRPr="00DA0EF4" w:rsidRDefault="008A2AA4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1538B" w:rsidRPr="00DA0EF4" w14:paraId="3649E1A4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49653" w14:textId="7998F8BC" w:rsidR="0051538B" w:rsidRPr="00DA0EF4" w:rsidRDefault="0051538B" w:rsidP="0051538B">
            <w:pPr>
              <w:ind w:left="177" w:hanging="177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บาทต่อดอลล่าร์สหรัฐฯ -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  <w:r w:rsidR="004A5CA5" w:rsidRPr="00DA0EF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642B0" w14:textId="77777777" w:rsidR="0051538B" w:rsidRPr="00DA0EF4" w:rsidRDefault="0051538B" w:rsidP="002D535E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65C7E1EA" w14:textId="68D21E1E" w:rsidR="00A30326" w:rsidRPr="00DA0EF4" w:rsidRDefault="00DA0EF4" w:rsidP="002D535E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262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FB75D" w14:textId="77777777" w:rsidR="0051538B" w:rsidRPr="00DA0EF4" w:rsidRDefault="0051538B" w:rsidP="002D535E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4032CDD6" w14:textId="2A6B0A30" w:rsidR="0051538B" w:rsidRPr="00DA0EF4" w:rsidRDefault="00DA0EF4" w:rsidP="002D535E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703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51538B" w:rsidRPr="00DA0EF4" w14:paraId="7F04CE32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22DF1" w14:textId="34A51785" w:rsidR="0051538B" w:rsidRPr="00DA0EF4" w:rsidRDefault="0051538B" w:rsidP="0051538B">
            <w:pPr>
              <w:ind w:left="177" w:hanging="177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บาทต่อดอลล่าร์สหรัฐฯ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  <w:r w:rsidR="004A5CA5" w:rsidRPr="00DA0EF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6A3C5" w14:textId="77777777" w:rsidR="0051538B" w:rsidRPr="00DA0EF4" w:rsidRDefault="0051538B" w:rsidP="002D535E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108941EF" w14:textId="317127CB" w:rsidR="00A30326" w:rsidRPr="00DA0EF4" w:rsidRDefault="00E0671B" w:rsidP="002D535E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401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A6DF0" w14:textId="77777777" w:rsidR="0051538B" w:rsidRPr="00DA0EF4" w:rsidRDefault="0051538B" w:rsidP="002D535E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7CB316F5" w14:textId="5B123848" w:rsidR="0051538B" w:rsidRPr="00DA0EF4" w:rsidRDefault="00E0671B" w:rsidP="002D535E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633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681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bookmarkEnd w:id="16"/>
    <w:p w14:paraId="54803C2A" w14:textId="5CB07030" w:rsidR="008A2AA4" w:rsidRPr="00DA0EF4" w:rsidRDefault="008A2AA4" w:rsidP="002D535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5C2C0165" w14:textId="1F3E6BD1" w:rsidR="00460CB5" w:rsidRPr="00DA0EF4" w:rsidRDefault="00460CB5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tbl>
      <w:tblPr>
        <w:tblW w:w="8471" w:type="dxa"/>
        <w:tblInd w:w="109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069"/>
        <w:gridCol w:w="1701"/>
        <w:gridCol w:w="1701"/>
      </w:tblGrid>
      <w:tr w:rsidR="008A2AA4" w:rsidRPr="00DA0EF4" w14:paraId="4DDE0167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C51F6" w14:textId="77777777" w:rsidR="008A2AA4" w:rsidRPr="00DA0EF4" w:rsidRDefault="008A2AA4" w:rsidP="00EF1B82">
            <w:pPr>
              <w:ind w:left="158" w:hanging="158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11E23" w14:textId="54DA2B09" w:rsidR="008A2AA4" w:rsidRPr="00DA0EF4" w:rsidRDefault="008A2AA4" w:rsidP="00C622FB">
            <w:pPr>
              <w:jc w:val="center"/>
              <w:rPr>
                <w:rFonts w:ascii="Browallia New" w:eastAsia="Arial" w:hAnsi="Browallia New" w:cs="Browallia New"/>
                <w:b/>
                <w:bCs/>
                <w:color w:val="0070C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A2AA4" w:rsidRPr="00DA0EF4" w14:paraId="3EC00C14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89A58" w14:textId="77777777" w:rsidR="008A2AA4" w:rsidRPr="00DA0EF4" w:rsidRDefault="008A2AA4" w:rsidP="00EF1B82">
            <w:pPr>
              <w:ind w:left="158" w:hanging="158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5F835" w14:textId="77777777" w:rsidR="008A2AA4" w:rsidRPr="00DA0EF4" w:rsidRDefault="008A2AA4" w:rsidP="00C622F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51538B" w:rsidRPr="00DA0EF4" w14:paraId="5EAECFF7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C3ACC" w14:textId="77777777" w:rsidR="0051538B" w:rsidRPr="00DA0EF4" w:rsidRDefault="0051538B" w:rsidP="00EF1B82">
            <w:pPr>
              <w:ind w:left="158" w:hanging="158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D6753" w14:textId="35DEC775" w:rsidR="0051538B" w:rsidRPr="00DA0EF4" w:rsidRDefault="0051538B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EBB9DC4" w14:textId="4AF1AFAC" w:rsidR="0051538B" w:rsidRPr="00DA0EF4" w:rsidRDefault="0051538B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35D012" w14:textId="31E4646A" w:rsidR="0051538B" w:rsidRPr="00DA0EF4" w:rsidRDefault="0051538B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1D976CA" w14:textId="4D7BF62A" w:rsidR="0051538B" w:rsidRPr="00DA0EF4" w:rsidRDefault="0051538B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1538B" w:rsidRPr="00DA0EF4" w14:paraId="4D39B63B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D137D" w14:textId="414CF00C" w:rsidR="0051538B" w:rsidRPr="00DA0EF4" w:rsidRDefault="0051538B" w:rsidP="00EF1B82">
            <w:pPr>
              <w:ind w:left="158" w:hanging="158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บาทต่อดอลล่าร์สหรัฐฯ -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  <w:r w:rsidR="004A5CA5" w:rsidRPr="00DA0EF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88B7C" w14:textId="77777777" w:rsidR="0051538B" w:rsidRPr="00DA0EF4" w:rsidRDefault="0051538B" w:rsidP="002D535E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3A919DAB" w14:textId="4E46484D" w:rsidR="00A30326" w:rsidRPr="00DA0EF4" w:rsidRDefault="00DA0EF4" w:rsidP="002D535E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255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1BBE4" w14:textId="77777777" w:rsidR="0051538B" w:rsidRPr="00DA0EF4" w:rsidRDefault="0051538B" w:rsidP="002D535E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7F5A7B50" w14:textId="23AE699D" w:rsidR="0051538B" w:rsidRPr="00DA0EF4" w:rsidRDefault="00DA0EF4" w:rsidP="002D535E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="00E0671B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51538B" w:rsidRPr="00DA0EF4" w14:paraId="5CC9324A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0CD2D" w14:textId="10446B88" w:rsidR="0051538B" w:rsidRPr="00DA0EF4" w:rsidRDefault="0051538B" w:rsidP="00EF1B82">
            <w:pPr>
              <w:ind w:left="158" w:hanging="158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บาทต่อดอลล่าร์สหรัฐฯ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30326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  <w:r w:rsidR="004A5CA5" w:rsidRPr="00DA0EF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890AD" w14:textId="77777777" w:rsidR="0051538B" w:rsidRPr="00DA0EF4" w:rsidRDefault="0051538B" w:rsidP="002D535E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319C05B9" w14:textId="4E54488B" w:rsidR="00A30326" w:rsidRPr="00DA0EF4" w:rsidRDefault="00E0671B" w:rsidP="002D535E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388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371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A03E4" w14:textId="77777777" w:rsidR="0051538B" w:rsidRPr="00DA0EF4" w:rsidRDefault="0051538B" w:rsidP="002D535E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499463E5" w14:textId="1BD317EB" w:rsidR="0051538B" w:rsidRPr="00DA0EF4" w:rsidRDefault="00E0671B" w:rsidP="002D535E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627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F32CC03" w14:textId="77777777" w:rsidR="002D535E" w:rsidRPr="00DA0EF4" w:rsidRDefault="002D535E" w:rsidP="002D535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38BAFF87" w14:textId="78E9A645" w:rsidR="00460CB5" w:rsidRPr="00DA0EF4" w:rsidRDefault="00460CB5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22882477" w14:textId="77777777" w:rsidR="00F12FDE" w:rsidRPr="00DA0EF4" w:rsidRDefault="00F12FDE" w:rsidP="00D22F54">
      <w:pPr>
        <w:numPr>
          <w:ilvl w:val="0"/>
          <w:numId w:val="12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A0EF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5BEBA6D2" w14:textId="77777777" w:rsidR="00496CA4" w:rsidRPr="00DA0EF4" w:rsidRDefault="00496CA4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7A6BABF7" w14:textId="77777777" w:rsidR="002B0561" w:rsidRPr="00DA0EF4" w:rsidRDefault="002B0561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20508A" w:rsidRPr="00DA0EF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 เงินกู้ยืมระยะสั้น</w:t>
      </w:r>
      <w:r w:rsidR="00F12FDE" w:rsidRPr="00DA0EF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</w:t>
      </w:r>
      <w:r w:rsidR="0020508A" w:rsidRPr="00DA0EF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เพื่อบริหารความเสี่ยงเมื่อจำเป็น</w:t>
      </w:r>
    </w:p>
    <w:p w14:paraId="0FB10F3B" w14:textId="77777777" w:rsidR="002B0561" w:rsidRPr="00DA0EF4" w:rsidRDefault="002B0561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16A1FE83" w14:textId="77777777" w:rsidR="002B0561" w:rsidRPr="00DA0EF4" w:rsidRDefault="002B0561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</w:t>
      </w:r>
      <w:r w:rsidR="0020508A" w:rsidRPr="00DA0EF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</w:t>
      </w:r>
      <w:r w:rsidR="0020508A" w:rsidRPr="00DA0EF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5FADA448" w14:textId="77777777" w:rsidR="002B0561" w:rsidRPr="00DA0EF4" w:rsidRDefault="002B0561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23843CF1" w14:textId="761EA549" w:rsidR="002B0561" w:rsidRPr="00DA0EF4" w:rsidRDefault="002B0561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กลุ่มกิจการไม่ได้นำการบัญชีป้องกันความเสี่ยงมาถือปฏิบัติ</w:t>
      </w:r>
    </w:p>
    <w:p w14:paraId="41D8056A" w14:textId="17549571" w:rsidR="008A144C" w:rsidRPr="00DA0EF4" w:rsidRDefault="008A144C" w:rsidP="008A144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</w:rPr>
        <w:br w:type="page"/>
      </w:r>
      <w:bookmarkStart w:id="17" w:name="_Hlk64585952"/>
    </w:p>
    <w:p w14:paraId="075AC4E6" w14:textId="22A0E996" w:rsidR="00614ABC" w:rsidRPr="00DA0EF4" w:rsidRDefault="00614ABC" w:rsidP="003F65C3">
      <w:pPr>
        <w:ind w:left="54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4040531E" w14:textId="77777777" w:rsidR="00614ABC" w:rsidRPr="00DA0EF4" w:rsidRDefault="00614ABC" w:rsidP="008A144C">
      <w:pPr>
        <w:ind w:left="54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78"/>
        <w:gridCol w:w="1008"/>
        <w:gridCol w:w="1008"/>
        <w:gridCol w:w="1008"/>
        <w:gridCol w:w="1008"/>
        <w:gridCol w:w="1008"/>
        <w:gridCol w:w="1008"/>
        <w:gridCol w:w="1008"/>
      </w:tblGrid>
      <w:tr w:rsidR="008A144C" w:rsidRPr="00DA0EF4" w14:paraId="3A8D1B16" w14:textId="77777777" w:rsidTr="008A144C">
        <w:trPr>
          <w:tblHeader/>
        </w:trPr>
        <w:tc>
          <w:tcPr>
            <w:tcW w:w="2678" w:type="dxa"/>
            <w:vAlign w:val="bottom"/>
          </w:tcPr>
          <w:p w14:paraId="1FF31BE9" w14:textId="77777777" w:rsidR="008A144C" w:rsidRPr="00DA0EF4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FE33A" w14:textId="6B1AAA1F" w:rsidR="008A144C" w:rsidRPr="00DA0EF4" w:rsidRDefault="008A144C" w:rsidP="008A144C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งบการเงินรวม</w:t>
            </w:r>
          </w:p>
        </w:tc>
      </w:tr>
      <w:tr w:rsidR="008A144C" w:rsidRPr="00DA0EF4" w14:paraId="632296AE" w14:textId="77777777" w:rsidTr="008A144C">
        <w:trPr>
          <w:tblHeader/>
        </w:trPr>
        <w:tc>
          <w:tcPr>
            <w:tcW w:w="2678" w:type="dxa"/>
            <w:vAlign w:val="bottom"/>
          </w:tcPr>
          <w:p w14:paraId="06E16B58" w14:textId="77777777" w:rsidR="008A144C" w:rsidRPr="00DA0EF4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5ED62A" w14:textId="2AEBBF6D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D406EC" w14:textId="311B70A5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D1A8A5C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E3AEABA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54BAC6D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</w:tr>
      <w:tr w:rsidR="008A144C" w:rsidRPr="00DA0EF4" w14:paraId="09D4E845" w14:textId="77777777" w:rsidTr="008A144C">
        <w:trPr>
          <w:tblHeader/>
        </w:trPr>
        <w:tc>
          <w:tcPr>
            <w:tcW w:w="2678" w:type="dxa"/>
            <w:vAlign w:val="bottom"/>
            <w:hideMark/>
          </w:tcPr>
          <w:p w14:paraId="662A16AA" w14:textId="77777777" w:rsidR="008A144C" w:rsidRPr="00DA0EF4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  <w:p w14:paraId="77B467D9" w14:textId="33FEBCC8" w:rsidR="008A144C" w:rsidRPr="00DA0EF4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DA0EF4"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 </w:t>
            </w:r>
          </w:p>
          <w:p w14:paraId="5F00E5D8" w14:textId="03123B17" w:rsidR="008A144C" w:rsidRPr="00DA0EF4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พ.ศ. </w:t>
            </w:r>
            <w:r w:rsidR="00DA0EF4"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E6C9B" w14:textId="40FB7D2F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4D1947AE" w14:textId="017D0CD6" w:rsidR="008A144C" w:rsidRPr="00DA0EF4" w:rsidRDefault="00DA0EF4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5DDFC217" w14:textId="3FC57945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25CB10" w14:textId="33D25815" w:rsidR="008A144C" w:rsidRPr="00DA0EF4" w:rsidRDefault="00DA0EF4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00EC156F" w14:textId="3730B2DA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B2294" w14:textId="0AFE441A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59CA3792" w14:textId="6E5ED43A" w:rsidR="008A144C" w:rsidRPr="00DA0EF4" w:rsidRDefault="00DA0EF4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3DC2B188" w14:textId="765A1905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2191E9" w14:textId="701BC877" w:rsidR="008A144C" w:rsidRPr="00DA0EF4" w:rsidRDefault="00DA0EF4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2FE779E0" w14:textId="7743681B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1B6276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bookmarkStart w:id="18" w:name="OLE_LINK5"/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ไม่มีอัตราดอกเบี้ย</w:t>
            </w:r>
          </w:p>
          <w:bookmarkEnd w:id="18"/>
          <w:p w14:paraId="7F9D31B0" w14:textId="532682E5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8318F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รวม</w:t>
            </w:r>
          </w:p>
          <w:p w14:paraId="1FE22846" w14:textId="4444D870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93A3F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ดอกเบี้ย</w:t>
            </w:r>
          </w:p>
          <w:p w14:paraId="422FB96E" w14:textId="42BB84FA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(ร้อยละ</w:t>
            </w:r>
          </w:p>
          <w:p w14:paraId="3BE98D0C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ต่อปี)</w:t>
            </w:r>
          </w:p>
        </w:tc>
      </w:tr>
      <w:tr w:rsidR="008A144C" w:rsidRPr="00DA0EF4" w14:paraId="520C751D" w14:textId="77777777" w:rsidTr="008A144C">
        <w:tc>
          <w:tcPr>
            <w:tcW w:w="2678" w:type="dxa"/>
            <w:vAlign w:val="bottom"/>
          </w:tcPr>
          <w:p w14:paraId="47DF498D" w14:textId="77777777" w:rsidR="008A144C" w:rsidRPr="00DA0EF4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157FB0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D05822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57AAE7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4416EA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E1C90A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EA3E1B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5D517F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8A144C" w:rsidRPr="00DA0EF4" w14:paraId="37CEC8B6" w14:textId="77777777" w:rsidTr="00CC54EC">
        <w:tc>
          <w:tcPr>
            <w:tcW w:w="2678" w:type="dxa"/>
            <w:vAlign w:val="bottom"/>
            <w:hideMark/>
          </w:tcPr>
          <w:p w14:paraId="42F5BCAA" w14:textId="77777777" w:rsidR="008A144C" w:rsidRPr="00DA0EF4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3AB82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78DB0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FB1D3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5ED48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0067D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5B682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C795E8" w14:textId="77777777" w:rsidR="008A144C" w:rsidRPr="00DA0EF4" w:rsidRDefault="008A144C" w:rsidP="00075963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FF4DD0" w:rsidRPr="00DA0EF4" w14:paraId="28F07871" w14:textId="77777777" w:rsidTr="008449BB">
        <w:tc>
          <w:tcPr>
            <w:tcW w:w="2678" w:type="dxa"/>
            <w:vAlign w:val="bottom"/>
            <w:hideMark/>
          </w:tcPr>
          <w:p w14:paraId="6DFF40F6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เงินสดและรายการเทียบเท่า</w:t>
            </w:r>
          </w:p>
          <w:p w14:paraId="12F6C962" w14:textId="3E127331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987139" w14:textId="795D5399" w:rsidR="00FF4DD0" w:rsidRPr="00DA0EF4" w:rsidRDefault="00DA0EF4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12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978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734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3C492A" w14:textId="1BF951E6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511CBA" w14:textId="46C7AAEA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C7F60C" w14:textId="74F49BFC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8D050B" w14:textId="6B1E2750" w:rsidR="00FF4DD0" w:rsidRPr="00DA0EF4" w:rsidRDefault="00DA0EF4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344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975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074BAB" w14:textId="1F2DAAA8" w:rsidR="00FF4DD0" w:rsidRPr="00DA0EF4" w:rsidRDefault="00DA0EF4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323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709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EE9C57" w14:textId="09EDFB45" w:rsidR="00FF4DD0" w:rsidRPr="00DA0EF4" w:rsidRDefault="00DA0EF4" w:rsidP="008B7938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-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50</w:t>
            </w:r>
          </w:p>
        </w:tc>
      </w:tr>
      <w:tr w:rsidR="00FF4DD0" w:rsidRPr="00DA0EF4" w14:paraId="68768D41" w14:textId="77777777" w:rsidTr="008449BB">
        <w:tc>
          <w:tcPr>
            <w:tcW w:w="2678" w:type="dxa"/>
            <w:vAlign w:val="bottom"/>
            <w:hideMark/>
          </w:tcPr>
          <w:p w14:paraId="16391EE1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เงินฝากสถาบันการเงิน</w:t>
            </w:r>
          </w:p>
          <w:p w14:paraId="5323501C" w14:textId="34778CA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ที่มีภาระค้ำประกัน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52C33" w14:textId="02C9861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D54D5" w14:textId="5C48AC54" w:rsidR="00FF4DD0" w:rsidRPr="00DA0EF4" w:rsidRDefault="00DA0EF4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5CB76" w14:textId="48B8D828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B30DB" w14:textId="7649450B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75256" w14:textId="73EAB5B2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E7C4A" w14:textId="2DDD2460" w:rsidR="00FF4DD0" w:rsidRPr="00DA0EF4" w:rsidRDefault="00DA0EF4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F314EC" w14:textId="4AAD1839" w:rsidR="00FF4DD0" w:rsidRPr="00DA0EF4" w:rsidRDefault="00DA0EF4" w:rsidP="008B7938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125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-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375</w:t>
            </w:r>
          </w:p>
        </w:tc>
      </w:tr>
      <w:tr w:rsidR="00FF4DD0" w:rsidRPr="00DA0EF4" w14:paraId="31129ACA" w14:textId="77777777" w:rsidTr="00CC54EC">
        <w:tc>
          <w:tcPr>
            <w:tcW w:w="2678" w:type="dxa"/>
            <w:vAlign w:val="bottom"/>
          </w:tcPr>
          <w:p w14:paraId="6526EC9D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502F62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368F1B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8E2E10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89CDC9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C7AA50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DD93BC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795084" w14:textId="77777777" w:rsidR="00FF4DD0" w:rsidRPr="00DA0EF4" w:rsidRDefault="00FF4DD0" w:rsidP="008B7938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F4DD0" w:rsidRPr="00DA0EF4" w14:paraId="3F69B032" w14:textId="77777777" w:rsidTr="00413450">
        <w:tc>
          <w:tcPr>
            <w:tcW w:w="2678" w:type="dxa"/>
            <w:vAlign w:val="bottom"/>
            <w:hideMark/>
          </w:tcPr>
          <w:p w14:paraId="31C9121F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C907D5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3E1E52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9365AA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AFF40A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CAB42A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6E9DC6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A7B222" w14:textId="77777777" w:rsidR="00FF4DD0" w:rsidRPr="00DA0EF4" w:rsidRDefault="00FF4DD0" w:rsidP="008B7938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F4DD0" w:rsidRPr="00DA0EF4" w14:paraId="345D156A" w14:textId="77777777" w:rsidTr="008449BB">
        <w:tc>
          <w:tcPr>
            <w:tcW w:w="2678" w:type="dxa"/>
            <w:vAlign w:val="bottom"/>
          </w:tcPr>
          <w:p w14:paraId="4207D655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เงินเบิกเกินบัญชีและ</w:t>
            </w:r>
          </w:p>
          <w:p w14:paraId="41B64728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 xml:space="preserve"> 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เงินกู้ยืมระยะ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สั้น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จา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ก</w:t>
            </w:r>
          </w:p>
          <w:p w14:paraId="78B4DFD0" w14:textId="0570827F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 xml:space="preserve"> 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สถาบันการเงิน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DFB3908" w14:textId="21258861" w:rsidR="00FF4DD0" w:rsidRPr="00DA0EF4" w:rsidRDefault="00DA0EF4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C7B528" w14:textId="083EAD4E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7DA3C9" w14:textId="678B4B0C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013136" w14:textId="65CAF0A9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C99A45" w14:textId="357F736A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2FFEA4" w14:textId="367DE7FE" w:rsidR="00FF4DD0" w:rsidRPr="00DA0EF4" w:rsidRDefault="00DA0EF4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48AE8C" w14:textId="4471237D" w:rsidR="00FF4DD0" w:rsidRPr="00DA0EF4" w:rsidRDefault="00FF4DD0" w:rsidP="008B7938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</w:rPr>
              <w:t>Saving+</w:t>
            </w:r>
            <w:r w:rsidR="00DA0EF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A0EF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 </w:t>
            </w:r>
            <w:r w:rsidR="00DA0EF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A0EF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FF4DD0" w:rsidRPr="00DA0EF4" w14:paraId="6F68BC62" w14:textId="77777777" w:rsidTr="008A144C">
        <w:tc>
          <w:tcPr>
            <w:tcW w:w="2678" w:type="dxa"/>
            <w:vAlign w:val="bottom"/>
            <w:hideMark/>
          </w:tcPr>
          <w:p w14:paraId="7B426819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เงินกู้ยืมระยะยาวจา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ก</w:t>
            </w:r>
          </w:p>
          <w:p w14:paraId="25C7BDC1" w14:textId="1AFE7126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สถาบันการเงิน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C76B21" w14:textId="5B31A9DD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65BEE8" w14:textId="1B4E75C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5ABEBE5" w14:textId="20838D47" w:rsidR="00FF4DD0" w:rsidRPr="00DA0EF4" w:rsidRDefault="00DA0EF4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8591F8" w14:textId="0D6E4D4F" w:rsidR="00FF4DD0" w:rsidRPr="00DA0EF4" w:rsidRDefault="00DA0EF4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B5AD91" w14:textId="15E91FF0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D06353" w14:textId="0A6E8E5E" w:rsidR="00FF4DD0" w:rsidRPr="00DA0EF4" w:rsidRDefault="00DA0EF4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7F4437" w14:textId="02F8FD87" w:rsidR="00FF4DD0" w:rsidRPr="00DA0EF4" w:rsidRDefault="00FF4DD0" w:rsidP="008B7938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</w:rPr>
              <w:t>MLR-</w:t>
            </w:r>
            <w:r w:rsidR="00DA0EF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A0EF4">
              <w:rPr>
                <w:rFonts w:ascii="Browallia New" w:hAnsi="Browallia New" w:cs="Browallia New"/>
                <w:sz w:val="22"/>
                <w:szCs w:val="22"/>
                <w:cs/>
              </w:rPr>
              <w:t>และ</w:t>
            </w:r>
            <w:r w:rsidRPr="00DA0EF4">
              <w:rPr>
                <w:rFonts w:ascii="Browallia New" w:hAnsi="Browallia New" w:cs="Browallia New"/>
                <w:sz w:val="22"/>
                <w:szCs w:val="22"/>
              </w:rPr>
              <w:t>MLR-</w:t>
            </w:r>
            <w:r w:rsidR="00DA0EF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DA0EF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</w:tr>
      <w:tr w:rsidR="00075963" w:rsidRPr="00DA0EF4" w14:paraId="4E3FAEF5" w14:textId="77777777" w:rsidTr="008B7938">
        <w:tc>
          <w:tcPr>
            <w:tcW w:w="2678" w:type="dxa"/>
            <w:vAlign w:val="bottom"/>
            <w:hideMark/>
          </w:tcPr>
          <w:p w14:paraId="52B798D9" w14:textId="7711F3B8" w:rsidR="00075963" w:rsidRPr="00DA0EF4" w:rsidRDefault="00075963" w:rsidP="00075963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FA5F4" w14:textId="6CA47BD3" w:rsidR="00075963" w:rsidRPr="00DA0EF4" w:rsidRDefault="00DA0EF4" w:rsidP="0007596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75963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="00075963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3E7BC7" w14:textId="2B0A691A" w:rsidR="00075963" w:rsidRPr="00DA0EF4" w:rsidRDefault="00DA0EF4" w:rsidP="0007596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075963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="00075963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57652" w14:textId="4F0A808E" w:rsidR="00075963" w:rsidRPr="00DA0EF4" w:rsidRDefault="00075963" w:rsidP="0007596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B92465" w14:textId="60F2986F" w:rsidR="00075963" w:rsidRPr="00DA0EF4" w:rsidRDefault="00075963" w:rsidP="0007596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0C7E6B" w14:textId="55CEB3CA" w:rsidR="00075963" w:rsidRPr="00DA0EF4" w:rsidRDefault="00075963" w:rsidP="0007596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5AD3B7" w14:textId="71AD01D5" w:rsidR="00075963" w:rsidRPr="00DA0EF4" w:rsidRDefault="00DA0EF4" w:rsidP="0007596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75963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886</w:t>
            </w:r>
            <w:r w:rsidR="00075963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7915A1" w14:textId="56F32D06" w:rsidR="00075963" w:rsidRPr="00DA0EF4" w:rsidRDefault="00DA0EF4" w:rsidP="008B7938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75963" w:rsidRPr="00DA0EF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075963" w:rsidRPr="00DA0EF4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75963" w:rsidRPr="00DA0EF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</w:tr>
    </w:tbl>
    <w:p w14:paraId="36765729" w14:textId="5598FDF7" w:rsidR="00614ABC" w:rsidRPr="00DA0EF4" w:rsidRDefault="00614ABC" w:rsidP="00E65EA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78"/>
        <w:gridCol w:w="1008"/>
        <w:gridCol w:w="1008"/>
        <w:gridCol w:w="1008"/>
        <w:gridCol w:w="1008"/>
        <w:gridCol w:w="1008"/>
        <w:gridCol w:w="1008"/>
        <w:gridCol w:w="1008"/>
      </w:tblGrid>
      <w:tr w:rsidR="006B0924" w:rsidRPr="00DA0EF4" w14:paraId="3B3AFAC9" w14:textId="77777777" w:rsidTr="006B0924">
        <w:trPr>
          <w:tblHeader/>
        </w:trPr>
        <w:tc>
          <w:tcPr>
            <w:tcW w:w="2678" w:type="dxa"/>
            <w:shd w:val="clear" w:color="auto" w:fill="auto"/>
            <w:vAlign w:val="bottom"/>
          </w:tcPr>
          <w:p w14:paraId="19C9563C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E060D" w14:textId="77777777" w:rsidR="006B0924" w:rsidRPr="00DA0EF4" w:rsidRDefault="006B0924" w:rsidP="0008276B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งบการเงินรวม</w:t>
            </w:r>
          </w:p>
        </w:tc>
      </w:tr>
      <w:tr w:rsidR="006B0924" w:rsidRPr="00DA0EF4" w14:paraId="25948231" w14:textId="77777777" w:rsidTr="006B0924">
        <w:trPr>
          <w:tblHeader/>
        </w:trPr>
        <w:tc>
          <w:tcPr>
            <w:tcW w:w="2678" w:type="dxa"/>
            <w:shd w:val="clear" w:color="auto" w:fill="auto"/>
            <w:vAlign w:val="bottom"/>
          </w:tcPr>
          <w:p w14:paraId="60B3D798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2D59B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99105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D5471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54E8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7F2AAA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</w:tr>
      <w:tr w:rsidR="006B0924" w:rsidRPr="00DA0EF4" w14:paraId="3CB05CBC" w14:textId="77777777" w:rsidTr="006B0924">
        <w:trPr>
          <w:tblHeader/>
        </w:trPr>
        <w:tc>
          <w:tcPr>
            <w:tcW w:w="2678" w:type="dxa"/>
            <w:shd w:val="clear" w:color="auto" w:fill="auto"/>
            <w:vAlign w:val="bottom"/>
            <w:hideMark/>
          </w:tcPr>
          <w:p w14:paraId="4D5361C0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  <w:p w14:paraId="12D9D553" w14:textId="6C0A7694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DA0EF4"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 </w:t>
            </w:r>
          </w:p>
          <w:p w14:paraId="49D98B12" w14:textId="4CFB4640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พ.ศ. </w:t>
            </w:r>
            <w:r w:rsidR="00DA0EF4"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B91B0A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0D4F1EE2" w14:textId="05AA6C06" w:rsidR="006B0924" w:rsidRPr="00DA0EF4" w:rsidRDefault="00DA0EF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2F608C2F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EEB6E0" w14:textId="05358402" w:rsidR="006B0924" w:rsidRPr="00DA0EF4" w:rsidRDefault="00DA0EF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51EA7402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15941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5979D500" w14:textId="3BF198BB" w:rsidR="006B0924" w:rsidRPr="00DA0EF4" w:rsidRDefault="00DA0EF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31ED384B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95602C" w14:textId="7331F5F4" w:rsidR="006B0924" w:rsidRPr="00DA0EF4" w:rsidRDefault="00DA0EF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21976A67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D9B2FB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ไม่มีอัตราดอกเบี้ย</w:t>
            </w:r>
          </w:p>
          <w:p w14:paraId="62B41E8C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04D91F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รวม</w:t>
            </w:r>
          </w:p>
          <w:p w14:paraId="5C0A4231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9A3A07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ดอกเบี้ย</w:t>
            </w:r>
          </w:p>
          <w:p w14:paraId="07B0EB6C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(ร้อยละ</w:t>
            </w:r>
          </w:p>
          <w:p w14:paraId="29444FA6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ต่อปี)</w:t>
            </w:r>
          </w:p>
        </w:tc>
      </w:tr>
      <w:tr w:rsidR="006B0924" w:rsidRPr="00DA0EF4" w14:paraId="2D60ABA1" w14:textId="77777777" w:rsidTr="006B0924">
        <w:tc>
          <w:tcPr>
            <w:tcW w:w="2678" w:type="dxa"/>
            <w:shd w:val="clear" w:color="auto" w:fill="auto"/>
            <w:vAlign w:val="bottom"/>
          </w:tcPr>
          <w:p w14:paraId="54E2726F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4CF9DF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AA8EB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CF0F19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2EFC0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345F08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2E9E49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7B0AF9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6B0924" w:rsidRPr="00DA0EF4" w14:paraId="24AFB6AA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70A509AA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0B838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800C1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1BFBC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55E0C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5C887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AB889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64347" w14:textId="77777777" w:rsidR="006B0924" w:rsidRPr="00DA0EF4" w:rsidRDefault="006B0924" w:rsidP="0008276B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6B0924" w:rsidRPr="00DA0EF4" w14:paraId="20D88508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03FF5042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เงินสดและรายการเทียบเท่า</w:t>
            </w:r>
          </w:p>
          <w:p w14:paraId="74B6A5CD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03A1A9" w14:textId="06B95E5A" w:rsidR="006B0924" w:rsidRPr="00DA0EF4" w:rsidRDefault="00DA0EF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279</w:t>
            </w:r>
            <w:r w:rsidR="006B0924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259</w:t>
            </w:r>
            <w:r w:rsidR="006B0924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5D915C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9E3C67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802E48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7C6B88" w14:textId="7C651183" w:rsidR="006B0924" w:rsidRPr="00DA0EF4" w:rsidRDefault="00DA0EF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</w:t>
            </w:r>
            <w:r w:rsidR="006B0924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303</w:t>
            </w:r>
            <w:r w:rsidR="006B0924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35FF0C" w14:textId="1CF7CD04" w:rsidR="006B0924" w:rsidRPr="00DA0EF4" w:rsidRDefault="00DA0EF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293</w:t>
            </w:r>
            <w:r w:rsidR="006B0924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562</w:t>
            </w:r>
            <w:r w:rsidR="006B0924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253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864382" w14:textId="786C5BB9" w:rsidR="006B0924" w:rsidRPr="00DA0EF4" w:rsidRDefault="00DA0EF4" w:rsidP="0008276B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6B0924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</w:t>
            </w:r>
            <w:r w:rsidR="006B0924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-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6B0924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50</w:t>
            </w:r>
          </w:p>
        </w:tc>
      </w:tr>
      <w:tr w:rsidR="006B0924" w:rsidRPr="00DA0EF4" w14:paraId="0A6DDC9D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2D743D3A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เงินฝากสถาบันการเงิน</w:t>
            </w:r>
          </w:p>
          <w:p w14:paraId="5F5DB22F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ที่มีภาระค้ำประกัน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9A64B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D5055" w14:textId="5F8486E4" w:rsidR="006B0924" w:rsidRPr="00DA0EF4" w:rsidRDefault="00DA0EF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F927D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3956F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89CDD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6A673" w14:textId="47ED635A" w:rsidR="006B0924" w:rsidRPr="00DA0EF4" w:rsidRDefault="00DA0EF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3C4D4A" w14:textId="5BE68AE1" w:rsidR="006B0924" w:rsidRPr="00DA0EF4" w:rsidRDefault="00DA0EF4" w:rsidP="0008276B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</w:p>
        </w:tc>
      </w:tr>
      <w:tr w:rsidR="006B0924" w:rsidRPr="00DA0EF4" w14:paraId="0C0184D1" w14:textId="77777777" w:rsidTr="006B0924">
        <w:tc>
          <w:tcPr>
            <w:tcW w:w="2678" w:type="dxa"/>
            <w:shd w:val="clear" w:color="auto" w:fill="auto"/>
            <w:vAlign w:val="bottom"/>
          </w:tcPr>
          <w:p w14:paraId="33B52683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934143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3B80BA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C65429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9774A6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62D048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DD3B0A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EC327" w14:textId="77777777" w:rsidR="006B0924" w:rsidRPr="00DA0EF4" w:rsidRDefault="006B0924" w:rsidP="0008276B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B0924" w:rsidRPr="00DA0EF4" w14:paraId="32B8B008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3150EAA4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66F92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2ED4A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5DAAA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2A118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B00CA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A34E1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B5A01" w14:textId="77777777" w:rsidR="006B0924" w:rsidRPr="00DA0EF4" w:rsidRDefault="006B0924" w:rsidP="0008276B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6B0924" w:rsidRPr="00DA0EF4" w14:paraId="00B24904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7245EA4F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เงินกู้ยืมระยะยาวจา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ก</w:t>
            </w:r>
          </w:p>
          <w:p w14:paraId="7F3ADCDF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สถาบันการเงิน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3840BD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185186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FC6ABB" w14:textId="04B2DA3C" w:rsidR="006B0924" w:rsidRPr="00DA0EF4" w:rsidRDefault="00DA0EF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9754BC" w14:textId="6F409745" w:rsidR="006B0924" w:rsidRPr="00DA0EF4" w:rsidRDefault="00DA0EF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9A911A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BD865C" w14:textId="1126D43C" w:rsidR="006B0924" w:rsidRPr="00DA0EF4" w:rsidRDefault="00DA0EF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D85143" w14:textId="37A8B8BB" w:rsidR="006B0924" w:rsidRPr="00DA0EF4" w:rsidRDefault="006B0924" w:rsidP="0008276B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MLR-</w:t>
            </w:r>
            <w:r w:rsidR="00DA0EF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DA0EF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และ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MLR-</w:t>
            </w:r>
            <w:r w:rsidR="00DA0EF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DA0EF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</w:tr>
      <w:tr w:rsidR="006B0924" w:rsidRPr="00DA0EF4" w14:paraId="4DAE0FF3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52A7D17A" w14:textId="6B704AD2" w:rsidR="006B0924" w:rsidRPr="00DA0EF4" w:rsidRDefault="00075963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C29EA" w14:textId="76A6E276" w:rsidR="006B0924" w:rsidRPr="00DA0EF4" w:rsidRDefault="00DA0EF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0A6DC" w14:textId="73246721" w:rsidR="006B0924" w:rsidRPr="00DA0EF4" w:rsidRDefault="00DA0EF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E303F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DB10F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E73EE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121F04" w14:textId="0074F941" w:rsidR="006B0924" w:rsidRPr="00DA0EF4" w:rsidRDefault="00DA0EF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397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CC715" w14:textId="4E368E56" w:rsidR="006B0924" w:rsidRPr="00DA0EF4" w:rsidRDefault="00DA0EF4" w:rsidP="0008276B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B3616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1B3616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B3616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</w:tr>
    </w:tbl>
    <w:p w14:paraId="5331705A" w14:textId="2AB02123" w:rsidR="00E65EAC" w:rsidRPr="00DA0EF4" w:rsidRDefault="00E65EAC" w:rsidP="00E65EA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C1E33E" w14:textId="76E16EF2" w:rsidR="00E65EAC" w:rsidRPr="00DA0EF4" w:rsidRDefault="00E65EAC" w:rsidP="00E65EA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7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78"/>
        <w:gridCol w:w="1008"/>
        <w:gridCol w:w="1008"/>
        <w:gridCol w:w="1008"/>
        <w:gridCol w:w="1008"/>
        <w:gridCol w:w="1008"/>
        <w:gridCol w:w="1008"/>
        <w:gridCol w:w="1008"/>
      </w:tblGrid>
      <w:tr w:rsidR="00E65EAC" w:rsidRPr="00DA0EF4" w14:paraId="19B0A852" w14:textId="77777777" w:rsidTr="00413082">
        <w:trPr>
          <w:tblHeader/>
        </w:trPr>
        <w:tc>
          <w:tcPr>
            <w:tcW w:w="2678" w:type="dxa"/>
            <w:vAlign w:val="bottom"/>
          </w:tcPr>
          <w:p w14:paraId="60C09599" w14:textId="77777777" w:rsidR="00E65EAC" w:rsidRPr="00DA0EF4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7FB4D" w14:textId="11CDE0A6" w:rsidR="00E65EAC" w:rsidRPr="00DA0EF4" w:rsidRDefault="00E65EAC" w:rsidP="00413082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งบการเงิน</w:t>
            </w: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E65EAC" w:rsidRPr="00DA0EF4" w14:paraId="514D4566" w14:textId="77777777" w:rsidTr="00413082">
        <w:trPr>
          <w:tblHeader/>
        </w:trPr>
        <w:tc>
          <w:tcPr>
            <w:tcW w:w="2678" w:type="dxa"/>
            <w:vAlign w:val="bottom"/>
          </w:tcPr>
          <w:p w14:paraId="2936021F" w14:textId="77777777" w:rsidR="00E65EAC" w:rsidRPr="00DA0EF4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FC18CF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083DB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4DF4D69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5A9A1B8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7ADCAE4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</w:tr>
      <w:tr w:rsidR="00E65EAC" w:rsidRPr="00DA0EF4" w14:paraId="1C8C5B26" w14:textId="77777777" w:rsidTr="00413082">
        <w:trPr>
          <w:tblHeader/>
        </w:trPr>
        <w:tc>
          <w:tcPr>
            <w:tcW w:w="2678" w:type="dxa"/>
            <w:vAlign w:val="bottom"/>
            <w:hideMark/>
          </w:tcPr>
          <w:p w14:paraId="1C6C3937" w14:textId="77777777" w:rsidR="00E65EAC" w:rsidRPr="00DA0EF4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  <w:p w14:paraId="7EDBC0AD" w14:textId="064F61C8" w:rsidR="00E65EAC" w:rsidRPr="00DA0EF4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DA0EF4"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</w:t>
            </w:r>
          </w:p>
          <w:p w14:paraId="4F7BBAE9" w14:textId="724E7FED" w:rsidR="00E65EAC" w:rsidRPr="00DA0EF4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พ.ศ. </w:t>
            </w:r>
            <w:r w:rsidR="00DA0EF4"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BE6578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1B478ADB" w14:textId="5B549450" w:rsidR="00E65EAC" w:rsidRPr="00DA0EF4" w:rsidRDefault="00DA0EF4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22A6BA5E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487493" w14:textId="6E48E103" w:rsidR="00E65EAC" w:rsidRPr="00DA0EF4" w:rsidRDefault="00DA0EF4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03AD0FBC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15B2B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6353391D" w14:textId="540C99BE" w:rsidR="00E65EAC" w:rsidRPr="00DA0EF4" w:rsidRDefault="00DA0EF4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0AC30C18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B3A02D" w14:textId="2F5781F7" w:rsidR="00E65EAC" w:rsidRPr="00DA0EF4" w:rsidRDefault="00DA0EF4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4114C5AD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043E8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ไม่มีอัตราดอกเบี้ย</w:t>
            </w:r>
          </w:p>
          <w:p w14:paraId="2069EEC1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922EE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รวม</w:t>
            </w:r>
          </w:p>
          <w:p w14:paraId="62BDBC81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F59BF9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ดอกเบี้ย</w:t>
            </w:r>
          </w:p>
          <w:p w14:paraId="206D63A5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(ร้อยละ</w:t>
            </w:r>
          </w:p>
          <w:p w14:paraId="1F946FA9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ต่อปี)</w:t>
            </w:r>
          </w:p>
        </w:tc>
      </w:tr>
      <w:tr w:rsidR="00E65EAC" w:rsidRPr="00DA0EF4" w14:paraId="43BC82D9" w14:textId="77777777" w:rsidTr="00413082">
        <w:tc>
          <w:tcPr>
            <w:tcW w:w="2678" w:type="dxa"/>
            <w:vAlign w:val="bottom"/>
          </w:tcPr>
          <w:p w14:paraId="4F916F7C" w14:textId="77777777" w:rsidR="00E65EAC" w:rsidRPr="00DA0EF4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6EC81C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FF8867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20B407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A75DDD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C8C1BA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BCB944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1C1E20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E65EAC" w:rsidRPr="00DA0EF4" w14:paraId="68E3A20A" w14:textId="77777777" w:rsidTr="00413082">
        <w:tc>
          <w:tcPr>
            <w:tcW w:w="2678" w:type="dxa"/>
            <w:vAlign w:val="bottom"/>
            <w:hideMark/>
          </w:tcPr>
          <w:p w14:paraId="31F494C7" w14:textId="77777777" w:rsidR="00E65EAC" w:rsidRPr="00DA0EF4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C56E2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DE59C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E4C6B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667F0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E109A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FE529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725D8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FF4DD0" w:rsidRPr="00DA0EF4" w14:paraId="212CFFA5" w14:textId="77777777" w:rsidTr="006A435C">
        <w:tc>
          <w:tcPr>
            <w:tcW w:w="2678" w:type="dxa"/>
            <w:vAlign w:val="bottom"/>
            <w:hideMark/>
          </w:tcPr>
          <w:p w14:paraId="7FCC39E9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เงินสดและรายการเทียบเท่า</w:t>
            </w:r>
          </w:p>
          <w:p w14:paraId="58D6AF81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17DE7A" w14:textId="46AC1ED3" w:rsidR="00FF4DD0" w:rsidRPr="00DA0EF4" w:rsidRDefault="00DA0EF4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12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595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908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1BEB668" w14:textId="30B81A6A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685D37" w14:textId="21DA2C53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CCF1FB" w14:textId="49E3417F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6BEC59" w14:textId="09C21A22" w:rsidR="00FF4DD0" w:rsidRPr="00DA0EF4" w:rsidRDefault="00DA0EF4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260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678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56D4B8" w14:textId="6E9A2F15" w:rsidR="00FF4DD0" w:rsidRPr="00DA0EF4" w:rsidRDefault="00DA0EF4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856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586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2B6E22" w14:textId="27697E0F" w:rsidR="00FF4DD0" w:rsidRPr="00DA0EF4" w:rsidRDefault="00DA0EF4" w:rsidP="00FF4DD0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-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FF4DD0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50</w:t>
            </w:r>
          </w:p>
        </w:tc>
      </w:tr>
      <w:tr w:rsidR="00FF4DD0" w:rsidRPr="00DA0EF4" w14:paraId="6A54DCDB" w14:textId="77777777" w:rsidTr="006A435C">
        <w:tc>
          <w:tcPr>
            <w:tcW w:w="2678" w:type="dxa"/>
            <w:vAlign w:val="bottom"/>
            <w:hideMark/>
          </w:tcPr>
          <w:p w14:paraId="565828FE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เงินฝากสถาบันการเงิน</w:t>
            </w:r>
          </w:p>
          <w:p w14:paraId="0F298021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ที่มีภาระค้ำประกัน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51C06" w14:textId="21742848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0E833" w14:textId="0DA12AB9" w:rsidR="00FF4DD0" w:rsidRPr="00DA0EF4" w:rsidRDefault="00DA0EF4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8B415" w14:textId="01819AC1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17561" w14:textId="641A9003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0C55C" w14:textId="6A13C23E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019F7" w14:textId="01AEBB9E" w:rsidR="00FF4DD0" w:rsidRPr="00DA0EF4" w:rsidRDefault="00DA0EF4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80CD67" w14:textId="13B62696" w:rsidR="00FF4DD0" w:rsidRPr="00DA0EF4" w:rsidRDefault="00DA0EF4" w:rsidP="00FF4DD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</w:p>
        </w:tc>
      </w:tr>
      <w:tr w:rsidR="00FF4DD0" w:rsidRPr="00DA0EF4" w14:paraId="62FAEBAC" w14:textId="77777777" w:rsidTr="00CC54EC">
        <w:tc>
          <w:tcPr>
            <w:tcW w:w="2678" w:type="dxa"/>
            <w:vAlign w:val="bottom"/>
          </w:tcPr>
          <w:p w14:paraId="54A9A1BD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AEA3E2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D1CEDE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FA1C93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270BE5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001787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934687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054A2A" w14:textId="77777777" w:rsidR="00FF4DD0" w:rsidRPr="00DA0EF4" w:rsidRDefault="00FF4DD0" w:rsidP="00FF4DD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F4DD0" w:rsidRPr="00DA0EF4" w14:paraId="37B9C138" w14:textId="77777777" w:rsidTr="00CC54EC">
        <w:tc>
          <w:tcPr>
            <w:tcW w:w="2678" w:type="dxa"/>
            <w:vAlign w:val="bottom"/>
            <w:hideMark/>
          </w:tcPr>
          <w:p w14:paraId="4F300B16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263086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203CE1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CC400F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C246E6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268D44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064DE2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8E6C253" w14:textId="77777777" w:rsidR="00FF4DD0" w:rsidRPr="00DA0EF4" w:rsidRDefault="00FF4DD0" w:rsidP="00FF4DD0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FF4DD0" w:rsidRPr="00DA0EF4" w14:paraId="3647E091" w14:textId="77777777" w:rsidTr="006A435C">
        <w:tc>
          <w:tcPr>
            <w:tcW w:w="2678" w:type="dxa"/>
            <w:vAlign w:val="bottom"/>
          </w:tcPr>
          <w:p w14:paraId="089D9B37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เงินเบิกเกินบัญชีและ</w:t>
            </w:r>
          </w:p>
          <w:p w14:paraId="7E33F876" w14:textId="64C26F68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 xml:space="preserve"> 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เงินกู้ยืมระยะ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สั้น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จา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ก</w:t>
            </w:r>
          </w:p>
          <w:p w14:paraId="121F3F6C" w14:textId="05FDEF4E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 xml:space="preserve"> 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สถาบันการเงิน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D0C868" w14:textId="72F536F6" w:rsidR="00FF4DD0" w:rsidRPr="00DA0EF4" w:rsidRDefault="00DA0EF4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BA52423" w14:textId="0293CAF8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680AD6" w14:textId="7ADE4C61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748F75" w14:textId="3D251F99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B03B92" w14:textId="730C6D8A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EA0F22" w14:textId="7825C533" w:rsidR="00FF4DD0" w:rsidRPr="00DA0EF4" w:rsidRDefault="00DA0EF4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533C95" w14:textId="21DC5324" w:rsidR="00FF4DD0" w:rsidRPr="00DA0EF4" w:rsidRDefault="00DA0EF4" w:rsidP="00FF4DD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FF4DD0" w:rsidRPr="00DA0EF4" w14:paraId="1445CD40" w14:textId="77777777" w:rsidTr="006A435C">
        <w:tc>
          <w:tcPr>
            <w:tcW w:w="2678" w:type="dxa"/>
            <w:vAlign w:val="bottom"/>
            <w:hideMark/>
          </w:tcPr>
          <w:p w14:paraId="6C365DBA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เงินกู้ยืมระยะยาวจา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ก</w:t>
            </w:r>
          </w:p>
          <w:p w14:paraId="7CB6A758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สถาบันการเงิน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3EE810" w14:textId="0C71C523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59627D" w14:textId="03A48C43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24237D" w14:textId="06974B7B" w:rsidR="00FF4DD0" w:rsidRPr="00DA0EF4" w:rsidRDefault="00DA0EF4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723039" w14:textId="520D6524" w:rsidR="00FF4DD0" w:rsidRPr="00DA0EF4" w:rsidRDefault="00DA0EF4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B0F54B" w14:textId="4991801E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BEF805" w14:textId="6B65074A" w:rsidR="00FF4DD0" w:rsidRPr="00DA0EF4" w:rsidRDefault="00DA0EF4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57AAF1" w14:textId="531C64E5" w:rsidR="00FF4DD0" w:rsidRPr="00DA0EF4" w:rsidRDefault="00FF4DD0" w:rsidP="00FF4DD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</w:rPr>
              <w:t>MLR-</w:t>
            </w:r>
            <w:r w:rsidR="00DA0EF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A0EF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และ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MLR-</w:t>
            </w:r>
            <w:r w:rsidR="00DA0EF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DA0EF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</w:tr>
      <w:tr w:rsidR="00FF4DD0" w:rsidRPr="00DA0EF4" w14:paraId="5F0FE47C" w14:textId="77777777" w:rsidTr="005B2E96">
        <w:tc>
          <w:tcPr>
            <w:tcW w:w="2678" w:type="dxa"/>
            <w:vAlign w:val="bottom"/>
            <w:hideMark/>
          </w:tcPr>
          <w:p w14:paraId="54DFC0BA" w14:textId="7D4BDFFF" w:rsidR="00FF4DD0" w:rsidRPr="00DA0EF4" w:rsidRDefault="00075963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18D6B" w14:textId="623274F0" w:rsidR="00FF4DD0" w:rsidRPr="00DA0EF4" w:rsidRDefault="00DA0EF4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B004A" w14:textId="79ABDFAB" w:rsidR="00FF4DD0" w:rsidRPr="00DA0EF4" w:rsidRDefault="00DA0EF4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D6D61F" w14:textId="63B29E24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E148CA" w14:textId="5669B819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24BF1" w14:textId="30C87BF0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183F3B" w14:textId="0C3BDF0C" w:rsidR="00FF4DD0" w:rsidRPr="00DA0EF4" w:rsidRDefault="00DA0EF4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886</w:t>
            </w:r>
            <w:r w:rsidR="00FF4DD0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3E9CBD" w14:textId="02219491" w:rsidR="00FF4DD0" w:rsidRPr="00DA0EF4" w:rsidRDefault="00DA0EF4" w:rsidP="00FF4DD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B3616" w:rsidRPr="00DA0EF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1B3616" w:rsidRPr="00DA0EF4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B3616" w:rsidRPr="00DA0EF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</w:tr>
    </w:tbl>
    <w:p w14:paraId="5FBFEBA9" w14:textId="77777777" w:rsidR="00E65EAC" w:rsidRPr="00DA0EF4" w:rsidRDefault="00E65EAC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78"/>
        <w:gridCol w:w="1008"/>
        <w:gridCol w:w="1008"/>
        <w:gridCol w:w="1008"/>
        <w:gridCol w:w="1008"/>
        <w:gridCol w:w="1008"/>
        <w:gridCol w:w="1008"/>
        <w:gridCol w:w="1008"/>
      </w:tblGrid>
      <w:tr w:rsidR="006B0924" w:rsidRPr="00DA0EF4" w14:paraId="0CAFADAB" w14:textId="77777777" w:rsidTr="006B0924">
        <w:trPr>
          <w:tblHeader/>
        </w:trPr>
        <w:tc>
          <w:tcPr>
            <w:tcW w:w="2678" w:type="dxa"/>
            <w:shd w:val="clear" w:color="auto" w:fill="auto"/>
            <w:vAlign w:val="bottom"/>
          </w:tcPr>
          <w:p w14:paraId="6B42D26E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8FB214" w14:textId="77777777" w:rsidR="006B0924" w:rsidRPr="00DA0EF4" w:rsidRDefault="006B0924" w:rsidP="0008276B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งบการเงิน</w:t>
            </w: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6B0924" w:rsidRPr="00DA0EF4" w14:paraId="7427B018" w14:textId="77777777" w:rsidTr="006B0924">
        <w:trPr>
          <w:tblHeader/>
        </w:trPr>
        <w:tc>
          <w:tcPr>
            <w:tcW w:w="2678" w:type="dxa"/>
            <w:shd w:val="clear" w:color="auto" w:fill="auto"/>
            <w:vAlign w:val="bottom"/>
          </w:tcPr>
          <w:p w14:paraId="4AA62B19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03DD7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14030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685E88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F733B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46086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</w:tr>
      <w:tr w:rsidR="006B0924" w:rsidRPr="00DA0EF4" w14:paraId="76554871" w14:textId="77777777" w:rsidTr="006B0924">
        <w:trPr>
          <w:tblHeader/>
        </w:trPr>
        <w:tc>
          <w:tcPr>
            <w:tcW w:w="2678" w:type="dxa"/>
            <w:shd w:val="clear" w:color="auto" w:fill="auto"/>
            <w:vAlign w:val="bottom"/>
            <w:hideMark/>
          </w:tcPr>
          <w:p w14:paraId="319B8A80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  <w:p w14:paraId="371D0BC5" w14:textId="024FBD6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DA0EF4"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</w:t>
            </w:r>
          </w:p>
          <w:p w14:paraId="7059520A" w14:textId="37809E03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พ.ศ. </w:t>
            </w:r>
            <w:r w:rsidR="00DA0EF4"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AD42CB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6AE834A5" w14:textId="247ECC1B" w:rsidR="006B0924" w:rsidRPr="00DA0EF4" w:rsidRDefault="00DA0EF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6938820B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E1D39C" w14:textId="1C18B29B" w:rsidR="006B0924" w:rsidRPr="00DA0EF4" w:rsidRDefault="00DA0EF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6D7FEBEC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8ABE49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68B2D29B" w14:textId="7539252F" w:rsidR="006B0924" w:rsidRPr="00DA0EF4" w:rsidRDefault="00DA0EF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2F466737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F279D4" w14:textId="66DA58AE" w:rsidR="006B0924" w:rsidRPr="00DA0EF4" w:rsidRDefault="00DA0EF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0338937C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7EAAE1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ไม่มีอัตราดอกเบี้ย</w:t>
            </w:r>
          </w:p>
          <w:p w14:paraId="126E4160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CEBCDE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รวม</w:t>
            </w:r>
          </w:p>
          <w:p w14:paraId="583064F1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9D58A7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ดอกเบี้ย</w:t>
            </w:r>
          </w:p>
          <w:p w14:paraId="565ED61C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(ร้อยละ</w:t>
            </w:r>
          </w:p>
          <w:p w14:paraId="0F48C90A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ต่อปี)</w:t>
            </w:r>
          </w:p>
        </w:tc>
      </w:tr>
      <w:tr w:rsidR="006B0924" w:rsidRPr="00DA0EF4" w14:paraId="6337FFCC" w14:textId="77777777" w:rsidTr="006B0924">
        <w:tc>
          <w:tcPr>
            <w:tcW w:w="2678" w:type="dxa"/>
            <w:shd w:val="clear" w:color="auto" w:fill="auto"/>
            <w:vAlign w:val="bottom"/>
          </w:tcPr>
          <w:p w14:paraId="40C8FFA7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047305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BD805A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F1C826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983045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80B86F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304D58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140CB2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6B0924" w:rsidRPr="00DA0EF4" w14:paraId="4D0D6CA8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765D2E1E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F1C26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7C356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D7283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F53C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3037F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9ECFD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57530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6B0924" w:rsidRPr="00DA0EF4" w14:paraId="0842C347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170E480B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เงินสดและรายการเทียบเท่า</w:t>
            </w:r>
          </w:p>
          <w:p w14:paraId="19EE8DC3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C13B6B" w14:textId="6AD059F5" w:rsidR="006B0924" w:rsidRPr="00DA0EF4" w:rsidRDefault="00DA0EF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276</w:t>
            </w:r>
            <w:r w:rsidR="006B0924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914</w:t>
            </w:r>
            <w:r w:rsidR="006B0924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674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115FF2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9AAC4B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D089DE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45F493" w14:textId="71FB319F" w:rsidR="006B0924" w:rsidRPr="00DA0EF4" w:rsidRDefault="00DA0EF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</w:t>
            </w:r>
            <w:r w:rsidR="006B0924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219</w:t>
            </w:r>
            <w:r w:rsidR="006B0924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841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C46699" w14:textId="6D372D7A" w:rsidR="006B0924" w:rsidRPr="00DA0EF4" w:rsidRDefault="00DA0EF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291</w:t>
            </w:r>
            <w:r w:rsidR="006B0924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134</w:t>
            </w:r>
            <w:r w:rsidR="006B0924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515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A0C217" w14:textId="05E23680" w:rsidR="006B0924" w:rsidRPr="00DA0EF4" w:rsidRDefault="00DA0EF4" w:rsidP="0008276B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6B0924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</w:t>
            </w:r>
            <w:r w:rsidR="006B0924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-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6B0924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50</w:t>
            </w:r>
          </w:p>
        </w:tc>
      </w:tr>
      <w:tr w:rsidR="006B0924" w:rsidRPr="00DA0EF4" w14:paraId="1B9E1C83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044A22E2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เงินฝากสถาบันการเงิน</w:t>
            </w:r>
          </w:p>
          <w:p w14:paraId="2B28F266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ที่มีภาระค้ำประกัน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7F2AB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56C21" w14:textId="747E180B" w:rsidR="006B0924" w:rsidRPr="00DA0EF4" w:rsidRDefault="00DA0EF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1F7F1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1BD1B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085A8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4577F" w14:textId="12CF1BC3" w:rsidR="006B0924" w:rsidRPr="00DA0EF4" w:rsidRDefault="00DA0EF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1D7855" w14:textId="72E918FB" w:rsidR="006B0924" w:rsidRPr="00DA0EF4" w:rsidRDefault="00DA0EF4" w:rsidP="0008276B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</w:p>
        </w:tc>
      </w:tr>
      <w:tr w:rsidR="006B0924" w:rsidRPr="00DA0EF4" w14:paraId="13AF5CF2" w14:textId="77777777" w:rsidTr="006B0924">
        <w:tc>
          <w:tcPr>
            <w:tcW w:w="2678" w:type="dxa"/>
            <w:shd w:val="clear" w:color="auto" w:fill="auto"/>
            <w:vAlign w:val="bottom"/>
          </w:tcPr>
          <w:p w14:paraId="1BB899F2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68FEA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FBC3EB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980C3F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1AD315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0B2C1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76860F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1AF50" w14:textId="77777777" w:rsidR="006B0924" w:rsidRPr="00DA0EF4" w:rsidRDefault="006B0924" w:rsidP="0008276B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B0924" w:rsidRPr="00DA0EF4" w14:paraId="56B1983B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498D61F7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42775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A8E77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858B4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FB355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F715C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CBA13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0B5B12" w14:textId="77777777" w:rsidR="006B0924" w:rsidRPr="00DA0EF4" w:rsidRDefault="006B0924" w:rsidP="0008276B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6B0924" w:rsidRPr="00DA0EF4" w14:paraId="7DD502A7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7629EF57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เงินกู้ยืมระยะยาวจา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ก</w:t>
            </w:r>
          </w:p>
          <w:p w14:paraId="41CFC9A0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สถาบันการเงิน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76E40D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17BA42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5179A0" w14:textId="24EA68B0" w:rsidR="006B0924" w:rsidRPr="00DA0EF4" w:rsidRDefault="00DA0EF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B3CE82" w14:textId="1D747B87" w:rsidR="006B0924" w:rsidRPr="00DA0EF4" w:rsidRDefault="00DA0EF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0633D5" w14:textId="77777777" w:rsidR="006B0924" w:rsidRPr="00DA0EF4" w:rsidRDefault="006B092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FF4DB7" w14:textId="254436D9" w:rsidR="006B0924" w:rsidRPr="00DA0EF4" w:rsidRDefault="00DA0EF4" w:rsidP="0008276B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6B092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554F6D" w14:textId="349A4A8B" w:rsidR="006B0924" w:rsidRPr="00DA0EF4" w:rsidRDefault="006B0924" w:rsidP="0008276B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</w:rPr>
              <w:t>MLR-</w:t>
            </w:r>
            <w:r w:rsidR="00DA0EF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A0EF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และ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MLR-</w:t>
            </w:r>
            <w:r w:rsidR="00DA0EF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DA0EF4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</w:tr>
      <w:tr w:rsidR="001B3616" w:rsidRPr="00DA0EF4" w14:paraId="3A9999F2" w14:textId="77777777" w:rsidTr="001B3616">
        <w:tc>
          <w:tcPr>
            <w:tcW w:w="2678" w:type="dxa"/>
            <w:shd w:val="clear" w:color="auto" w:fill="auto"/>
            <w:vAlign w:val="bottom"/>
            <w:hideMark/>
          </w:tcPr>
          <w:p w14:paraId="6FD3BCBF" w14:textId="76617E13" w:rsidR="001B3616" w:rsidRPr="00DA0EF4" w:rsidRDefault="001B3616" w:rsidP="001B3616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CE3CC" w14:textId="19426660" w:rsidR="001B3616" w:rsidRPr="00DA0EF4" w:rsidRDefault="00DA0EF4" w:rsidP="001B361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B3616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="001B3616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BDF0E" w14:textId="0168954D" w:rsidR="001B3616" w:rsidRPr="00DA0EF4" w:rsidRDefault="00DA0EF4" w:rsidP="001B361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1B3616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="001B3616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68DCAD" w14:textId="77777777" w:rsidR="001B3616" w:rsidRPr="00DA0EF4" w:rsidRDefault="001B3616" w:rsidP="001B361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E6A25B" w14:textId="77777777" w:rsidR="001B3616" w:rsidRPr="00DA0EF4" w:rsidRDefault="001B3616" w:rsidP="001B361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F37CE" w14:textId="77777777" w:rsidR="001B3616" w:rsidRPr="00DA0EF4" w:rsidRDefault="001B3616" w:rsidP="001B361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C9CE6" w14:textId="6D942324" w:rsidR="001B3616" w:rsidRPr="00DA0EF4" w:rsidRDefault="00DA0EF4" w:rsidP="001B3616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B3616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397</w:t>
            </w:r>
            <w:r w:rsidR="001B3616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BECD6" w14:textId="6BDDCE73" w:rsidR="001B3616" w:rsidRPr="00DA0EF4" w:rsidRDefault="00DA0EF4" w:rsidP="001B3616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B3616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1B3616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B3616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</w:tr>
    </w:tbl>
    <w:p w14:paraId="32E88877" w14:textId="77777777" w:rsidR="003812FA" w:rsidRPr="00DA0EF4" w:rsidRDefault="003812FA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C5098F" w14:textId="080C81DA" w:rsidR="00FD3A09" w:rsidRPr="00DA0EF4" w:rsidRDefault="00E65EAC" w:rsidP="005202C5">
      <w:pPr>
        <w:ind w:left="1080"/>
        <w:jc w:val="thaiDistribute"/>
        <w:rPr>
          <w:rFonts w:ascii="Browallia New" w:hAnsi="Browallia New" w:cs="Browallia New"/>
          <w:i/>
          <w:iCs/>
          <w:color w:val="C45911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</w:rPr>
        <w:br w:type="page"/>
      </w:r>
      <w:bookmarkEnd w:id="17"/>
    </w:p>
    <w:p w14:paraId="655C3435" w14:textId="73C95262" w:rsidR="00471A65" w:rsidRPr="00DA0EF4" w:rsidRDefault="00471A65" w:rsidP="005202C5">
      <w:pPr>
        <w:ind w:left="1080"/>
        <w:jc w:val="thaiDistribute"/>
        <w:rPr>
          <w:rFonts w:ascii="Browallia New" w:hAnsi="Browallia New" w:cs="Browallia New"/>
          <w:i/>
          <w:iCs/>
          <w:color w:val="C45911"/>
          <w:sz w:val="26"/>
          <w:szCs w:val="26"/>
          <w:cs/>
          <w:lang w:val="en-GB"/>
        </w:rPr>
      </w:pPr>
      <w:r w:rsidRPr="00DA0EF4">
        <w:rPr>
          <w:rFonts w:ascii="Browallia New" w:hAnsi="Browallia New" w:cs="Browallia New"/>
          <w:i/>
          <w:iCs/>
          <w:color w:val="C45911"/>
          <w:sz w:val="26"/>
          <w:szCs w:val="26"/>
          <w:cs/>
          <w:lang w:val="en-GB"/>
        </w:rPr>
        <w:t>การวิเคราะห์ความอ่อนไหว</w:t>
      </w:r>
    </w:p>
    <w:p w14:paraId="1D4BC054" w14:textId="77777777" w:rsidR="00471A65" w:rsidRPr="00DA0EF4" w:rsidRDefault="00471A65" w:rsidP="005202C5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</w:p>
    <w:p w14:paraId="7E1E1FA4" w14:textId="18B816B2" w:rsidR="00471A65" w:rsidRPr="00DA0EF4" w:rsidRDefault="00471A65" w:rsidP="005202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ซึ่งเป็นผลมาจากการเปลี่ยนแปลงในอัตราดอกเบี้ยเป็นดังนี้</w:t>
      </w:r>
    </w:p>
    <w:p w14:paraId="694B61BC" w14:textId="77777777" w:rsidR="00BA6D02" w:rsidRPr="00DA0EF4" w:rsidRDefault="00BA6D02" w:rsidP="005202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15" w:type="dxa"/>
        <w:tblInd w:w="95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213"/>
        <w:gridCol w:w="1701"/>
        <w:gridCol w:w="1701"/>
      </w:tblGrid>
      <w:tr w:rsidR="00471A65" w:rsidRPr="00DA0EF4" w14:paraId="0CFBECC6" w14:textId="77777777" w:rsidTr="00EF1B82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9F98F" w14:textId="77777777" w:rsidR="00471A65" w:rsidRPr="00DA0EF4" w:rsidRDefault="00471A65" w:rsidP="00BA6D02">
            <w:pPr>
              <w:ind w:left="115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DB7AB" w14:textId="77777777" w:rsidR="00872E7B" w:rsidRPr="00DA0EF4" w:rsidRDefault="00471A65" w:rsidP="00FD3A09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  <w:r w:rsidR="00872E7B"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  <w:p w14:paraId="15879215" w14:textId="3544506A" w:rsidR="00471A65" w:rsidRPr="00DA0EF4" w:rsidRDefault="00872E7B" w:rsidP="00FD3A09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70C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71A65" w:rsidRPr="00DA0EF4" w14:paraId="7D3B2D48" w14:textId="77777777" w:rsidTr="00EF1B82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723CC" w14:textId="77777777" w:rsidR="00471A65" w:rsidRPr="00DA0EF4" w:rsidRDefault="00471A65" w:rsidP="00BA6D02">
            <w:pPr>
              <w:ind w:left="115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527F9" w14:textId="77777777" w:rsidR="00471A65" w:rsidRPr="00DA0EF4" w:rsidRDefault="00471A65" w:rsidP="00FD3A09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471A65" w:rsidRPr="00DA0EF4" w14:paraId="3F1F4A30" w14:textId="77777777" w:rsidTr="00EF1B82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51B57" w14:textId="77777777" w:rsidR="00471A65" w:rsidRPr="00DA0EF4" w:rsidRDefault="00471A65" w:rsidP="00BA6D02">
            <w:pPr>
              <w:ind w:left="115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6BFEF" w14:textId="1316C6CB" w:rsidR="00471A65" w:rsidRPr="00DA0EF4" w:rsidRDefault="00471A65" w:rsidP="00FD3A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F6DF9CF" w14:textId="77777777" w:rsidR="00471A65" w:rsidRPr="00DA0EF4" w:rsidRDefault="00471A65" w:rsidP="00FD3A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546B3" w14:textId="674F368A" w:rsidR="00471A65" w:rsidRPr="00DA0EF4" w:rsidRDefault="00471A65" w:rsidP="00FD3A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0462C54" w14:textId="77777777" w:rsidR="00471A65" w:rsidRPr="00DA0EF4" w:rsidRDefault="00471A65" w:rsidP="00FD3A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D3A09" w:rsidRPr="00DA0EF4" w14:paraId="72A9FF54" w14:textId="77777777" w:rsidTr="00EF1B82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62D68" w14:textId="77777777" w:rsidR="00FD3A09" w:rsidRPr="00DA0EF4" w:rsidRDefault="00FD3A09" w:rsidP="00BA6D02">
            <w:pPr>
              <w:ind w:left="115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C89C57" w14:textId="77777777" w:rsidR="00FD3A09" w:rsidRPr="00DA0EF4" w:rsidRDefault="00FD3A09" w:rsidP="00FD3A0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279DE" w14:textId="77777777" w:rsidR="00FD3A09" w:rsidRPr="00DA0EF4" w:rsidRDefault="00FD3A09" w:rsidP="00FD3A0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6B0924" w:rsidRPr="00DA0EF4" w14:paraId="3FF4C1BB" w14:textId="77777777" w:rsidTr="00EF1B82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DEBB4" w14:textId="57FA13C2" w:rsidR="006B0924" w:rsidRPr="00DA0EF4" w:rsidRDefault="006B0924" w:rsidP="00BA6D02">
            <w:pPr>
              <w:ind w:left="115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อัตราดอกเบี้ย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เพิ่มขึ้นร้อยละ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376CC2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  <w:r w:rsidR="004A5CA5" w:rsidRPr="00DA0EF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)*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8312E" w14:textId="2923B89F" w:rsidR="006B0924" w:rsidRPr="00DA0EF4" w:rsidRDefault="009E1020" w:rsidP="006B09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263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394EA" w14:textId="227AEE3D" w:rsidR="006B0924" w:rsidRPr="00DA0EF4" w:rsidRDefault="006B0924" w:rsidP="006B09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338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0924" w:rsidRPr="00DA0EF4" w14:paraId="6F645DD8" w14:textId="77777777" w:rsidTr="00EF1B82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8EBEA" w14:textId="53D808AE" w:rsidR="006B0924" w:rsidRPr="00DA0EF4" w:rsidRDefault="006B0924" w:rsidP="00BA6D02">
            <w:pPr>
              <w:ind w:left="115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อัตราดอกเบี้ย - ลดลงร้อยละ 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376CC2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376CC2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(พ.ศ. 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  <w:r w:rsidR="004A5CA5" w:rsidRPr="00DA0EF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F46B2" w14:textId="1A218AE2" w:rsidR="006B0924" w:rsidRPr="00DA0EF4" w:rsidRDefault="00DA0EF4" w:rsidP="006B09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  <w:r w:rsidR="009E1020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820EF" w14:textId="59F779EC" w:rsidR="006B0924" w:rsidRPr="00DA0EF4" w:rsidRDefault="00DA0EF4" w:rsidP="006B09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6B0924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</w:tbl>
    <w:p w14:paraId="10E6403F" w14:textId="77777777" w:rsidR="00BA6D02" w:rsidRPr="00DA0EF4" w:rsidRDefault="00BA6D02" w:rsidP="00BA6D0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23F29283" w14:textId="77777777" w:rsidR="00471A65" w:rsidRPr="00DA0EF4" w:rsidRDefault="00471A65" w:rsidP="00471A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5B38F7" w14:textId="0A881E28" w:rsidR="00B705CA" w:rsidRPr="00DA0EF4" w:rsidRDefault="00DA0EF4" w:rsidP="0020508A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9" w:name="_Toc437874755"/>
      <w:r w:rsidRPr="00DA0E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705CA" w:rsidRPr="00DA0EF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0E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705CA" w:rsidRPr="00DA0EF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0E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705CA" w:rsidRPr="00DA0E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</w:p>
    <w:p w14:paraId="6EA5253C" w14:textId="77777777" w:rsidR="00B705CA" w:rsidRPr="00DA0EF4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924FE7" w14:textId="51F523EC" w:rsidR="00B705CA" w:rsidRPr="00DA0EF4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E06AA6" w:rsidRPr="00DA0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DA0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ความเสี่ยงด้านสินเชื่อแก่ลูกค้า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และลูกหนี้คงค้าง</w:t>
      </w:r>
    </w:p>
    <w:p w14:paraId="18103A58" w14:textId="77777777" w:rsidR="00636B2E" w:rsidRPr="00DA0EF4" w:rsidRDefault="00636B2E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9B0B40" w14:textId="77777777" w:rsidR="00636B2E" w:rsidRPr="00DA0EF4" w:rsidRDefault="00636B2E" w:rsidP="00D22F54">
      <w:pPr>
        <w:numPr>
          <w:ilvl w:val="0"/>
          <w:numId w:val="18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A0EF4">
        <w:rPr>
          <w:rFonts w:ascii="Browallia New" w:hAnsi="Browallia New" w:cs="Browallia New"/>
          <w:color w:val="CF4A02"/>
          <w:sz w:val="26"/>
          <w:szCs w:val="26"/>
          <w:cs/>
          <w:lang w:bidi="ar-SA"/>
        </w:rPr>
        <w:t>การบริหารความเสี่ยง</w:t>
      </w:r>
    </w:p>
    <w:p w14:paraId="740B6273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CCCB90" w14:textId="6D620DF0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FD3A09"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</w:p>
    <w:p w14:paraId="12AA41D6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AC5F39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7CDD52F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E787738" w14:textId="27A78C61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การขายให้กับลูกค้ารายย่อยจะชำระด้วยเงินสดเพื่อลดความเสี่ยงด้านเครดิต 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  <w:r w:rsidR="00987F48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หรือในภูมิภาคใดภูมิภาคหนึ่ง</w:t>
      </w:r>
    </w:p>
    <w:p w14:paraId="5E825EA8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A763F87" w14:textId="77777777" w:rsidR="00636B2E" w:rsidRPr="00DA0EF4" w:rsidRDefault="00636B2E" w:rsidP="00D22F54">
      <w:pPr>
        <w:numPr>
          <w:ilvl w:val="0"/>
          <w:numId w:val="18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bidi="ar-SA"/>
        </w:rPr>
      </w:pPr>
      <w:r w:rsidRPr="00DA0EF4">
        <w:rPr>
          <w:rFonts w:ascii="Browallia New" w:hAnsi="Browallia New" w:cs="Browallia New"/>
          <w:color w:val="CF4A02"/>
          <w:sz w:val="26"/>
          <w:szCs w:val="26"/>
          <w:cs/>
          <w:lang w:bidi="ar-SA"/>
        </w:rPr>
        <w:t>หลักประกัน</w:t>
      </w:r>
    </w:p>
    <w:p w14:paraId="356FF87B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39C69BE" w14:textId="6598AC10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</w:t>
      </w:r>
      <w:r w:rsidR="00BA6D02"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42915672" w14:textId="65BDB1BD" w:rsidR="00636B2E" w:rsidRPr="00DA0EF4" w:rsidRDefault="00FD3A0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5CAE24A3" w14:textId="77777777" w:rsidR="00636B2E" w:rsidRPr="00DA0EF4" w:rsidRDefault="00636B2E" w:rsidP="00D22F54">
      <w:pPr>
        <w:numPr>
          <w:ilvl w:val="0"/>
          <w:numId w:val="18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bidi="ar-SA"/>
        </w:rPr>
      </w:pPr>
      <w:r w:rsidRPr="00DA0EF4">
        <w:rPr>
          <w:rFonts w:ascii="Browallia New" w:hAnsi="Browallia New" w:cs="Browallia New"/>
          <w:color w:val="CF4A02"/>
          <w:sz w:val="26"/>
          <w:szCs w:val="26"/>
          <w:cs/>
          <w:lang w:bidi="ar-SA"/>
        </w:rPr>
        <w:t>การด้อยค่าของสินทรัพย์ทางการเงิน</w:t>
      </w:r>
    </w:p>
    <w:p w14:paraId="1FC05729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DC807C" w14:textId="6911DE4C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ได้แก่ ลูกหนี้การค้าและลูกหนี้อื่น</w:t>
      </w:r>
    </w:p>
    <w:p w14:paraId="1639DE8E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51BA854" w14:textId="4442A041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DA0EF4" w:rsidRPr="00DA0E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="006952ED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พิจารณาว่า</w:t>
      </w:r>
      <w:r w:rsidR="006952ED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เงินสดและรายการเทียบเท่าเงินสดไม่มีความเสี่ยงด้านเครดิตที่มีนัยสำคัญ</w:t>
      </w:r>
    </w:p>
    <w:p w14:paraId="511587F0" w14:textId="77777777" w:rsidR="00B705CA" w:rsidRPr="00DA0EF4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0CF1D5" w14:textId="77777777" w:rsidR="00B705CA" w:rsidRPr="00DA0EF4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ลูกหนี้การค้าและ</w:t>
      </w:r>
      <w:bookmarkStart w:id="20" w:name="_Hlk63839977"/>
      <w:r w:rsidR="0020508A" w:rsidRPr="00DA0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ลูกหนี้อื่น</w:t>
      </w:r>
      <w:bookmarkEnd w:id="20"/>
    </w:p>
    <w:p w14:paraId="05A64496" w14:textId="77777777" w:rsidR="00B705CA" w:rsidRPr="00DA0EF4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A1D78D" w14:textId="7369631D" w:rsidR="00B705CA" w:rsidRPr="00DA0EF4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กลุ่มกิจการใช้วิธีอย่างง่าย (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Simplified approach) 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 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DA0EF4" w:rsidRPr="00DA0E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ซึ่งคำนวณค่าเผื่อผลขาดทุนด้านเครดิตที่คาดว่าจะเกิดขึ้นตลอดอายุลูกหนี้การค้าและ</w:t>
      </w:r>
      <w:r w:rsidR="0020508A" w:rsidRPr="00DA0EF4">
        <w:rPr>
          <w:rFonts w:ascii="Browallia New" w:eastAsia="Arial Unicode MS" w:hAnsi="Browallia New" w:cs="Browallia New"/>
          <w:sz w:val="26"/>
          <w:szCs w:val="26"/>
          <w:cs/>
        </w:rPr>
        <w:t>ลูกหนี้อื่น</w:t>
      </w:r>
    </w:p>
    <w:p w14:paraId="19D72ABF" w14:textId="77777777" w:rsidR="009F18D5" w:rsidRPr="00DA0EF4" w:rsidRDefault="009F18D5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8F91CA" w14:textId="77777777" w:rsidR="009F18D5" w:rsidRPr="00DA0EF4" w:rsidRDefault="009F18D5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5E13A1F3" w14:textId="2AA6A59B" w:rsidR="00B705CA" w:rsidRPr="00DA0EF4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38D37A" w14:textId="25461E59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กลุ่มกิจการจะตัดจำหน่ายลูกหนี้การค้าและลูกหนี้อื่นเมื่อคาดว่าจะไม่ได้รับชำระคืน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DA0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วัน</w:t>
      </w:r>
    </w:p>
    <w:p w14:paraId="4915ADE3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FBCAAA4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ลูกหนี้การค้าและลูกหนี้อื่นจะแสดงเป็นผลขาดทุนจากการด้อยค่าในค่าใช้จ่ายในการบริหาร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63EB32DD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10B2798" w14:textId="4C7D957D" w:rsidR="00636B2E" w:rsidRPr="00DA0EF4" w:rsidRDefault="00636B2E" w:rsidP="00BA6D0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รายละเอียดของผลขาดทุนด้านเครดิตของลูกหนี้การค้าและลูกหนี้อื่น</w:t>
      </w:r>
      <w:r w:rsidR="00E17DB3" w:rsidRPr="00DA0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17DB3" w:rsidRPr="00DA0EF4">
        <w:rPr>
          <w:rFonts w:ascii="Browallia New" w:eastAsia="Arial Unicode MS" w:hAnsi="Browallia New" w:cs="Browallia New"/>
          <w:sz w:val="26"/>
          <w:szCs w:val="26"/>
          <w:cs/>
        </w:rPr>
        <w:t>เป็นดังนี้</w:t>
      </w:r>
    </w:p>
    <w:p w14:paraId="126F5D38" w14:textId="5557D714" w:rsidR="00E17DB3" w:rsidRPr="00DA0EF4" w:rsidRDefault="00E17DB3" w:rsidP="00636B2E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016" w:type="dxa"/>
        <w:tblInd w:w="558" w:type="dxa"/>
        <w:tblLook w:val="04A0" w:firstRow="1" w:lastRow="0" w:firstColumn="1" w:lastColumn="0" w:noHBand="0" w:noVBand="1"/>
      </w:tblPr>
      <w:tblGrid>
        <w:gridCol w:w="1942"/>
        <w:gridCol w:w="1179"/>
        <w:gridCol w:w="1240"/>
        <w:gridCol w:w="10"/>
        <w:gridCol w:w="1115"/>
        <w:gridCol w:w="9"/>
        <w:gridCol w:w="1125"/>
        <w:gridCol w:w="9"/>
        <w:gridCol w:w="1267"/>
        <w:gridCol w:w="9"/>
        <w:gridCol w:w="1102"/>
        <w:gridCol w:w="9"/>
      </w:tblGrid>
      <w:tr w:rsidR="00E17DB3" w:rsidRPr="00DA0EF4" w14:paraId="7E19FA2C" w14:textId="77777777" w:rsidTr="00EF1B82">
        <w:tc>
          <w:tcPr>
            <w:tcW w:w="1942" w:type="dxa"/>
            <w:vAlign w:val="bottom"/>
          </w:tcPr>
          <w:p w14:paraId="0FBB55F9" w14:textId="77777777" w:rsidR="00E17DB3" w:rsidRPr="00DA0EF4" w:rsidRDefault="00E17DB3" w:rsidP="0016299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7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DDF558" w14:textId="77777777" w:rsidR="00E17DB3" w:rsidRPr="00DA0EF4" w:rsidRDefault="00E17DB3" w:rsidP="0016299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17DB3" w:rsidRPr="00DA0EF4" w14:paraId="56531A90" w14:textId="77777777" w:rsidTr="00EF1B82">
        <w:tc>
          <w:tcPr>
            <w:tcW w:w="1942" w:type="dxa"/>
            <w:vAlign w:val="bottom"/>
            <w:hideMark/>
          </w:tcPr>
          <w:p w14:paraId="751FA5C9" w14:textId="7349D574" w:rsidR="00311BB4" w:rsidRPr="00DA0EF4" w:rsidRDefault="00311BB4" w:rsidP="00311BB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CA308AD" w14:textId="5C211835" w:rsidR="00E17DB3" w:rsidRPr="00DA0EF4" w:rsidRDefault="00311BB4" w:rsidP="00311BB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09CA1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77D5A6C6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5A6BF569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B2A42B" w14:textId="6725B887" w:rsidR="00E17DB3" w:rsidRPr="00DA0EF4" w:rsidRDefault="00E17DB3" w:rsidP="0016299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250FC75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F1F1A3" w14:textId="374860CD" w:rsidR="00E17DB3" w:rsidRPr="00DA0EF4" w:rsidRDefault="00DA0EF4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E17DB3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17DB3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7CFF1F3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81DB29" w14:textId="67D93DE8" w:rsidR="00E17DB3" w:rsidRPr="00DA0EF4" w:rsidRDefault="00DA0EF4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17DB3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17DB3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3C16C3F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6250C7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0CC1BC5C" w14:textId="1F6A6A5A" w:rsidR="00E17DB3" w:rsidRPr="00DA0EF4" w:rsidRDefault="00DA0EF4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17DB3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F63D5A2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079B3E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2DB68E0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17DB3" w:rsidRPr="00DA0EF4" w14:paraId="13500E9B" w14:textId="77777777" w:rsidTr="00EF1B82">
        <w:tc>
          <w:tcPr>
            <w:tcW w:w="1942" w:type="dxa"/>
            <w:vAlign w:val="bottom"/>
          </w:tcPr>
          <w:p w14:paraId="4D2EE133" w14:textId="77777777" w:rsidR="00E17DB3" w:rsidRPr="00DA0EF4" w:rsidRDefault="00E17DB3" w:rsidP="0016299A">
            <w:pPr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24808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220F8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77734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4C6B5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7C5CC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C1E38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17DB3" w:rsidRPr="00DA0EF4" w14:paraId="1F366EDA" w14:textId="77777777" w:rsidTr="00EF1B82">
        <w:tc>
          <w:tcPr>
            <w:tcW w:w="1942" w:type="dxa"/>
            <w:vAlign w:val="bottom"/>
          </w:tcPr>
          <w:p w14:paraId="014D15FF" w14:textId="77777777" w:rsidR="00E17DB3" w:rsidRPr="00DA0EF4" w:rsidRDefault="00E17DB3" w:rsidP="0016299A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05518845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23E56E20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FAFAFA"/>
            <w:vAlign w:val="bottom"/>
          </w:tcPr>
          <w:p w14:paraId="33BE834C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2EBFC19B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0D7321FA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shd w:val="clear" w:color="auto" w:fill="FAFAFA"/>
            <w:vAlign w:val="bottom"/>
          </w:tcPr>
          <w:p w14:paraId="14EB3AAB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311BB4" w:rsidRPr="00DA0EF4" w14:paraId="124C095E" w14:textId="77777777" w:rsidTr="00EF1B82">
        <w:tc>
          <w:tcPr>
            <w:tcW w:w="1942" w:type="dxa"/>
            <w:vAlign w:val="bottom"/>
            <w:hideMark/>
          </w:tcPr>
          <w:p w14:paraId="06477049" w14:textId="77777777" w:rsidR="00311BB4" w:rsidRPr="00DA0EF4" w:rsidRDefault="00311BB4" w:rsidP="00311BB4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7DAB5C7F" w14:textId="4BEC8039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360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471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320870A2" w14:textId="3F1E7C59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134" w:type="dxa"/>
            <w:gridSpan w:val="3"/>
            <w:shd w:val="clear" w:color="auto" w:fill="FAFAFA"/>
            <w:vAlign w:val="bottom"/>
          </w:tcPr>
          <w:p w14:paraId="08D5B5B8" w14:textId="6C34EA04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762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09A91689" w14:textId="62EC9C2B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775</w:t>
            </w: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36D22C35" w14:textId="4B844108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11" w:type="dxa"/>
            <w:gridSpan w:val="2"/>
            <w:shd w:val="clear" w:color="auto" w:fill="FAFAFA"/>
            <w:vAlign w:val="bottom"/>
          </w:tcPr>
          <w:p w14:paraId="37F6CE10" w14:textId="7321F315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372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916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</w:p>
        </w:tc>
      </w:tr>
      <w:tr w:rsidR="00311BB4" w:rsidRPr="00DA0EF4" w14:paraId="46B5139C" w14:textId="77777777" w:rsidTr="00EF1B82">
        <w:tc>
          <w:tcPr>
            <w:tcW w:w="1942" w:type="dxa"/>
            <w:vAlign w:val="bottom"/>
          </w:tcPr>
          <w:p w14:paraId="0A100E8E" w14:textId="77777777" w:rsidR="00311BB4" w:rsidRPr="00DA0EF4" w:rsidRDefault="00311BB4" w:rsidP="00311BB4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B01EE" w14:textId="76CC2F8D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716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5BE9C" w14:textId="1E530100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E3486" w14:textId="2592B4D7" w:rsidR="00311BB4" w:rsidRPr="00DA0EF4" w:rsidRDefault="00311BB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1C7F4" w14:textId="439FF3D0" w:rsidR="00311BB4" w:rsidRPr="00DA0EF4" w:rsidRDefault="00311BB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0BC39" w14:textId="005BCB81" w:rsidR="00311BB4" w:rsidRPr="00DA0EF4" w:rsidRDefault="00311BB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1B5B7" w14:textId="7E79418B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929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326</w:t>
            </w:r>
          </w:p>
        </w:tc>
      </w:tr>
      <w:tr w:rsidR="00311BB4" w:rsidRPr="00DA0EF4" w14:paraId="3919A5B6" w14:textId="77777777" w:rsidTr="00EF1B82">
        <w:tc>
          <w:tcPr>
            <w:tcW w:w="1942" w:type="dxa"/>
            <w:vAlign w:val="bottom"/>
            <w:hideMark/>
          </w:tcPr>
          <w:p w14:paraId="2BBE1141" w14:textId="77777777" w:rsidR="00311BB4" w:rsidRPr="00DA0EF4" w:rsidRDefault="00311BB4" w:rsidP="00311BB4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A8AC54" w14:textId="4E3FE495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E7D175" w14:textId="2A86E3D8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5B3F29" w14:textId="64B26B83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92D093" w14:textId="0FF3803D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587896" w14:textId="685EAAAB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6DC98" w14:textId="5B922B8B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569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883</w:t>
            </w:r>
          </w:p>
        </w:tc>
      </w:tr>
      <w:tr w:rsidR="00E17DB3" w:rsidRPr="00DA0EF4" w14:paraId="10BB766C" w14:textId="77777777" w:rsidTr="00BA6D02">
        <w:tc>
          <w:tcPr>
            <w:tcW w:w="1942" w:type="dxa"/>
            <w:shd w:val="clear" w:color="auto" w:fill="auto"/>
            <w:vAlign w:val="bottom"/>
          </w:tcPr>
          <w:p w14:paraId="27F6FF93" w14:textId="77777777" w:rsidR="00E17DB3" w:rsidRPr="00DA0EF4" w:rsidRDefault="00E17DB3" w:rsidP="0016299A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776AE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0C79B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64959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88C1C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3F186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59C56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E17DB3" w:rsidRPr="00DA0EF4" w14:paraId="774D751A" w14:textId="77777777" w:rsidTr="00EF1B82">
        <w:trPr>
          <w:gridAfter w:val="1"/>
          <w:wAfter w:w="9" w:type="dxa"/>
        </w:trPr>
        <w:tc>
          <w:tcPr>
            <w:tcW w:w="1942" w:type="dxa"/>
            <w:vAlign w:val="bottom"/>
          </w:tcPr>
          <w:p w14:paraId="02BAC549" w14:textId="77777777" w:rsidR="00E17DB3" w:rsidRPr="00DA0EF4" w:rsidRDefault="00E17DB3" w:rsidP="0016299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F2FE6" w14:textId="77777777" w:rsidR="00E17DB3" w:rsidRPr="00DA0EF4" w:rsidRDefault="00E17DB3" w:rsidP="0016299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17DB3" w:rsidRPr="00DA0EF4" w14:paraId="420632BC" w14:textId="77777777" w:rsidTr="00BA6D02">
        <w:trPr>
          <w:gridAfter w:val="1"/>
          <w:wAfter w:w="9" w:type="dxa"/>
        </w:trPr>
        <w:tc>
          <w:tcPr>
            <w:tcW w:w="1942" w:type="dxa"/>
            <w:shd w:val="clear" w:color="auto" w:fill="auto"/>
            <w:vAlign w:val="bottom"/>
            <w:hideMark/>
          </w:tcPr>
          <w:p w14:paraId="71926286" w14:textId="3E0395F3" w:rsidR="00E17DB3" w:rsidRPr="00DA0EF4" w:rsidRDefault="00E17DB3" w:rsidP="0016299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7DAA718" w14:textId="27556125" w:rsidR="00E17DB3" w:rsidRPr="00DA0EF4" w:rsidRDefault="00E17DB3" w:rsidP="0016299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48F34D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1BAA9190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799F0AD0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6ED508" w14:textId="4AF858FC" w:rsidR="00E17DB3" w:rsidRPr="00DA0EF4" w:rsidRDefault="00E17DB3" w:rsidP="0016299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7EF7D54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A7EF28" w14:textId="714B854A" w:rsidR="00E17DB3" w:rsidRPr="00DA0EF4" w:rsidRDefault="00DA0EF4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E17DB3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17DB3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A8EC418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05C283" w14:textId="7355ACBD" w:rsidR="00E17DB3" w:rsidRPr="00DA0EF4" w:rsidRDefault="00DA0EF4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17DB3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17DB3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203BD62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852F5F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4772708" w14:textId="1AD65FE4" w:rsidR="00E17DB3" w:rsidRPr="00DA0EF4" w:rsidRDefault="00DA0EF4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17DB3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A211760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8AA3EE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3BBFA413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17DB3" w:rsidRPr="00DA0EF4" w14:paraId="63BD0C0C" w14:textId="77777777" w:rsidTr="00BA6D02">
        <w:trPr>
          <w:gridAfter w:val="1"/>
          <w:wAfter w:w="9" w:type="dxa"/>
        </w:trPr>
        <w:tc>
          <w:tcPr>
            <w:tcW w:w="1942" w:type="dxa"/>
            <w:shd w:val="clear" w:color="auto" w:fill="auto"/>
            <w:vAlign w:val="bottom"/>
          </w:tcPr>
          <w:p w14:paraId="02D53B3B" w14:textId="77777777" w:rsidR="00E17DB3" w:rsidRPr="00DA0EF4" w:rsidRDefault="00E17DB3" w:rsidP="0016299A">
            <w:pPr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DED3F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3672D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9F94C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DAB2E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CE3FE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370D9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17DB3" w:rsidRPr="00DA0EF4" w14:paraId="4F7E0356" w14:textId="77777777" w:rsidTr="00BA6D02">
        <w:trPr>
          <w:gridAfter w:val="1"/>
          <w:wAfter w:w="9" w:type="dxa"/>
        </w:trPr>
        <w:tc>
          <w:tcPr>
            <w:tcW w:w="1942" w:type="dxa"/>
            <w:shd w:val="clear" w:color="auto" w:fill="auto"/>
            <w:vAlign w:val="bottom"/>
          </w:tcPr>
          <w:p w14:paraId="668412AE" w14:textId="77777777" w:rsidR="00E17DB3" w:rsidRPr="00DA0EF4" w:rsidRDefault="00E17DB3" w:rsidP="0016299A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3CD93BF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30A9EDDD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2170B49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9189462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F015B87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0221386B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11BB4" w:rsidRPr="00DA0EF4" w14:paraId="2A40A3EA" w14:textId="77777777" w:rsidTr="00BA6D02">
        <w:trPr>
          <w:gridAfter w:val="1"/>
          <w:wAfter w:w="9" w:type="dxa"/>
        </w:trPr>
        <w:tc>
          <w:tcPr>
            <w:tcW w:w="1942" w:type="dxa"/>
            <w:shd w:val="clear" w:color="auto" w:fill="auto"/>
            <w:vAlign w:val="bottom"/>
            <w:hideMark/>
          </w:tcPr>
          <w:p w14:paraId="3052E95D" w14:textId="77777777" w:rsidR="00311BB4" w:rsidRPr="00DA0EF4" w:rsidRDefault="00311BB4" w:rsidP="00311BB4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7CF6D92" w14:textId="0241C94F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653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752</w:t>
            </w: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6BAB839B" w14:textId="5E476466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349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2DE4BE08" w14:textId="7B3D7F5D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237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B5B01F6" w14:textId="64023E72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D671807" w14:textId="5F787A89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6711A054" w14:textId="234DDA15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345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810</w:t>
            </w:r>
          </w:p>
        </w:tc>
      </w:tr>
      <w:tr w:rsidR="00311BB4" w:rsidRPr="00DA0EF4" w14:paraId="05D15EA2" w14:textId="77777777" w:rsidTr="00BA6D02">
        <w:trPr>
          <w:gridAfter w:val="1"/>
          <w:wAfter w:w="9" w:type="dxa"/>
        </w:trPr>
        <w:tc>
          <w:tcPr>
            <w:tcW w:w="1942" w:type="dxa"/>
            <w:shd w:val="clear" w:color="auto" w:fill="auto"/>
            <w:vAlign w:val="bottom"/>
          </w:tcPr>
          <w:p w14:paraId="0CDD02FB" w14:textId="77777777" w:rsidR="00311BB4" w:rsidRPr="00DA0EF4" w:rsidRDefault="00311BB4" w:rsidP="00311BB4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08CA" w14:textId="7A607408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356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5EA4D" w14:textId="57EFA955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946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601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A594D" w14:textId="7C877CEF" w:rsidR="00311BB4" w:rsidRPr="00DA0EF4" w:rsidRDefault="00311BB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0A3D4" w14:textId="08386FD9" w:rsidR="00311BB4" w:rsidRPr="00DA0EF4" w:rsidRDefault="00311BB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9F972" w14:textId="1FF5A8ED" w:rsidR="00311BB4" w:rsidRPr="00DA0EF4" w:rsidRDefault="00311BB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366F4" w14:textId="63E82AF2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276</w:t>
            </w:r>
          </w:p>
        </w:tc>
      </w:tr>
      <w:tr w:rsidR="00311BB4" w:rsidRPr="00DA0EF4" w14:paraId="4700A187" w14:textId="77777777" w:rsidTr="00BA6D02">
        <w:trPr>
          <w:gridAfter w:val="1"/>
          <w:wAfter w:w="9" w:type="dxa"/>
        </w:trPr>
        <w:tc>
          <w:tcPr>
            <w:tcW w:w="1942" w:type="dxa"/>
            <w:shd w:val="clear" w:color="auto" w:fill="auto"/>
            <w:vAlign w:val="bottom"/>
            <w:hideMark/>
          </w:tcPr>
          <w:p w14:paraId="4C2824F9" w14:textId="77777777" w:rsidR="00311BB4" w:rsidRPr="00DA0EF4" w:rsidRDefault="00311BB4" w:rsidP="00311BB4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F402B" w14:textId="2300D223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ED980C" w14:textId="78A2325B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516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EEE9D1" w14:textId="2CF7D7CD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135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CA828" w14:textId="617E5B17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1BC6F9" w14:textId="54C1EFD2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CFA06" w14:textId="161F59AA" w:rsidR="00311BB4" w:rsidRPr="00DA0EF4" w:rsidRDefault="00DA0EF4" w:rsidP="00311BB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816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645</w:t>
            </w:r>
          </w:p>
        </w:tc>
      </w:tr>
    </w:tbl>
    <w:p w14:paraId="4D989F27" w14:textId="77777777" w:rsidR="00E17DB3" w:rsidRPr="00DA0EF4" w:rsidRDefault="00BA6D02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8995" w:type="dxa"/>
        <w:tblInd w:w="558" w:type="dxa"/>
        <w:tblLook w:val="04A0" w:firstRow="1" w:lastRow="0" w:firstColumn="1" w:lastColumn="0" w:noHBand="0" w:noVBand="1"/>
      </w:tblPr>
      <w:tblGrid>
        <w:gridCol w:w="1930"/>
        <w:gridCol w:w="1179"/>
        <w:gridCol w:w="1250"/>
        <w:gridCol w:w="1115"/>
        <w:gridCol w:w="1134"/>
        <w:gridCol w:w="1276"/>
        <w:gridCol w:w="1111"/>
      </w:tblGrid>
      <w:tr w:rsidR="00E17DB3" w:rsidRPr="00DA0EF4" w14:paraId="6FC395D5" w14:textId="77777777" w:rsidTr="0016299A">
        <w:tc>
          <w:tcPr>
            <w:tcW w:w="1930" w:type="dxa"/>
          </w:tcPr>
          <w:p w14:paraId="5F0163A1" w14:textId="77777777" w:rsidR="00E17DB3" w:rsidRPr="00DA0EF4" w:rsidRDefault="00E17DB3" w:rsidP="0016299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57F0F4" w14:textId="77777777" w:rsidR="00E17DB3" w:rsidRPr="00DA0EF4" w:rsidRDefault="00E17DB3" w:rsidP="0016299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7DB3" w:rsidRPr="00DA0EF4" w14:paraId="462C93D5" w14:textId="77777777" w:rsidTr="0016299A">
        <w:tc>
          <w:tcPr>
            <w:tcW w:w="1930" w:type="dxa"/>
            <w:vAlign w:val="bottom"/>
            <w:hideMark/>
          </w:tcPr>
          <w:p w14:paraId="3D57FA60" w14:textId="3CB059E0" w:rsidR="00E17DB3" w:rsidRPr="00DA0EF4" w:rsidRDefault="00E17DB3" w:rsidP="0016299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32D0139" w14:textId="0B439BF9" w:rsidR="00E17DB3" w:rsidRPr="00DA0EF4" w:rsidRDefault="00E17DB3" w:rsidP="0016299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94EB6F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C18C164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2CBFD86B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E5876" w14:textId="1D8BD4D4" w:rsidR="00E17DB3" w:rsidRPr="00DA0EF4" w:rsidRDefault="00E17DB3" w:rsidP="0016299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AF48DAC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EBBB0E" w14:textId="4EBBF338" w:rsidR="00E17DB3" w:rsidRPr="00DA0EF4" w:rsidRDefault="00DA0EF4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E17DB3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17DB3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873CB13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425A36" w14:textId="7D4547B9" w:rsidR="00E17DB3" w:rsidRPr="00DA0EF4" w:rsidRDefault="00DA0EF4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17DB3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17DB3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58BD74E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CFB7C3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0BC96106" w14:textId="6240CD18" w:rsidR="00E17DB3" w:rsidRPr="00DA0EF4" w:rsidRDefault="00DA0EF4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17DB3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79BEAF6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91B9A8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88C3726" w14:textId="77777777" w:rsidR="00E17DB3" w:rsidRPr="00DA0EF4" w:rsidRDefault="00E17DB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17DB3" w:rsidRPr="00DA0EF4" w14:paraId="32A06F1D" w14:textId="77777777" w:rsidTr="0016299A">
        <w:tc>
          <w:tcPr>
            <w:tcW w:w="1930" w:type="dxa"/>
          </w:tcPr>
          <w:p w14:paraId="373022DA" w14:textId="77777777" w:rsidR="00E17DB3" w:rsidRPr="00DA0EF4" w:rsidRDefault="00E17DB3" w:rsidP="0016299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5E22E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2E882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EAF5A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E9C75E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2396B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B1874E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17DB3" w:rsidRPr="00DA0EF4" w14:paraId="3A338C6E" w14:textId="77777777" w:rsidTr="0016299A">
        <w:tc>
          <w:tcPr>
            <w:tcW w:w="1930" w:type="dxa"/>
          </w:tcPr>
          <w:p w14:paraId="4FD372B7" w14:textId="77777777" w:rsidR="00E17DB3" w:rsidRPr="00DA0EF4" w:rsidRDefault="00E17DB3" w:rsidP="0016299A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7DE4C5BF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4C832679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AFAFA"/>
            <w:vAlign w:val="bottom"/>
          </w:tcPr>
          <w:p w14:paraId="5E67D3FC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03C5731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5E9DB2D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</w:tcPr>
          <w:p w14:paraId="678A2829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17DB3" w:rsidRPr="00DA0EF4" w14:paraId="4D95878B" w14:textId="77777777" w:rsidTr="0016299A">
        <w:tc>
          <w:tcPr>
            <w:tcW w:w="1930" w:type="dxa"/>
            <w:hideMark/>
          </w:tcPr>
          <w:p w14:paraId="669F2223" w14:textId="77777777" w:rsidR="00E17DB3" w:rsidRPr="00DA0EF4" w:rsidRDefault="00E17DB3" w:rsidP="0016299A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01ED922D" w14:textId="7EC9CA04" w:rsidR="00E17DB3" w:rsidRPr="00DA0EF4" w:rsidRDefault="00DA0EF4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358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599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120D8CAF" w14:textId="25A48E8E" w:rsidR="00E17DB3" w:rsidRPr="00DA0EF4" w:rsidRDefault="00DA0EF4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115" w:type="dxa"/>
            <w:shd w:val="clear" w:color="auto" w:fill="FAFAFA"/>
            <w:vAlign w:val="bottom"/>
          </w:tcPr>
          <w:p w14:paraId="2CDAE23B" w14:textId="7F7C1B6E" w:rsidR="00E17DB3" w:rsidRPr="00DA0EF4" w:rsidRDefault="00DA0EF4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425B4F1" w14:textId="7A00C87B" w:rsidR="00E17DB3" w:rsidRPr="00DA0EF4" w:rsidRDefault="00DA0EF4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59B74A5" w14:textId="2D4A9137" w:rsidR="00E17DB3" w:rsidRPr="00DA0EF4" w:rsidRDefault="00DA0EF4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11" w:type="dxa"/>
            <w:shd w:val="clear" w:color="auto" w:fill="FAFAFA"/>
          </w:tcPr>
          <w:p w14:paraId="07D6916C" w14:textId="3CB7DA92" w:rsidR="00E17DB3" w:rsidRPr="00DA0EF4" w:rsidRDefault="00DA0EF4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371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044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163</w:t>
            </w:r>
          </w:p>
        </w:tc>
      </w:tr>
      <w:tr w:rsidR="00E17DB3" w:rsidRPr="00DA0EF4" w14:paraId="11B4B54B" w14:textId="77777777" w:rsidTr="0016299A">
        <w:tc>
          <w:tcPr>
            <w:tcW w:w="1930" w:type="dxa"/>
          </w:tcPr>
          <w:p w14:paraId="7C7DB8E2" w14:textId="77777777" w:rsidR="00E17DB3" w:rsidRPr="00DA0EF4" w:rsidRDefault="00E17DB3" w:rsidP="0016299A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AAAB0" w14:textId="26AB8875" w:rsidR="00E17DB3" w:rsidRPr="00DA0EF4" w:rsidRDefault="00DA0EF4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716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3140E" w14:textId="6D8C3D3F" w:rsidR="00E17DB3" w:rsidRPr="00DA0EF4" w:rsidRDefault="00DA0EF4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52924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80B91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08A12" w14:textId="77777777" w:rsidR="00E17DB3" w:rsidRPr="00DA0EF4" w:rsidRDefault="00E17DB3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</w:tcPr>
          <w:p w14:paraId="6D2DD0EB" w14:textId="4EFC8A8A" w:rsidR="00E17DB3" w:rsidRPr="00DA0EF4" w:rsidRDefault="00E17DB3" w:rsidP="0016299A">
            <w:pPr>
              <w:pStyle w:val="BlockText"/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929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326</w:t>
            </w:r>
          </w:p>
        </w:tc>
      </w:tr>
      <w:tr w:rsidR="00E17DB3" w:rsidRPr="00DA0EF4" w14:paraId="5AC00D21" w14:textId="77777777" w:rsidTr="0016299A">
        <w:tc>
          <w:tcPr>
            <w:tcW w:w="1930" w:type="dxa"/>
            <w:hideMark/>
          </w:tcPr>
          <w:p w14:paraId="5C9BC3B4" w14:textId="77777777" w:rsidR="00E17DB3" w:rsidRPr="00DA0EF4" w:rsidRDefault="00E17DB3" w:rsidP="0016299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FB8D7" w14:textId="5E1E5569" w:rsidR="00E17DB3" w:rsidRPr="00DA0EF4" w:rsidRDefault="00DA0EF4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52F1E4" w14:textId="51DDE73F" w:rsidR="00E17DB3" w:rsidRPr="00DA0EF4" w:rsidRDefault="00DA0EF4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66CE2" w14:textId="068C5045" w:rsidR="00E17DB3" w:rsidRPr="00DA0EF4" w:rsidRDefault="00DA0EF4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5BBE4C" w14:textId="47FA8CFB" w:rsidR="00E17DB3" w:rsidRPr="00DA0EF4" w:rsidRDefault="00DA0EF4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A012D3" w14:textId="69D4013D" w:rsidR="00E17DB3" w:rsidRPr="00DA0EF4" w:rsidRDefault="00DA0EF4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FED862" w14:textId="1702FAB6" w:rsidR="00E17DB3" w:rsidRPr="00DA0EF4" w:rsidRDefault="00DA0EF4" w:rsidP="0016299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569</w:t>
            </w:r>
            <w:r w:rsidR="00E17DB3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883</w:t>
            </w:r>
          </w:p>
        </w:tc>
      </w:tr>
    </w:tbl>
    <w:p w14:paraId="058F2169" w14:textId="1C70C0E0" w:rsidR="00E17DB3" w:rsidRPr="00DA0EF4" w:rsidRDefault="00E17DB3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2" w:type="dxa"/>
        <w:tblInd w:w="558" w:type="dxa"/>
        <w:tblLook w:val="04A0" w:firstRow="1" w:lastRow="0" w:firstColumn="1" w:lastColumn="0" w:noHBand="0" w:noVBand="1"/>
      </w:tblPr>
      <w:tblGrid>
        <w:gridCol w:w="1930"/>
        <w:gridCol w:w="1177"/>
        <w:gridCol w:w="1240"/>
        <w:gridCol w:w="1134"/>
        <w:gridCol w:w="1134"/>
        <w:gridCol w:w="1276"/>
        <w:gridCol w:w="1111"/>
      </w:tblGrid>
      <w:tr w:rsidR="00311BB4" w:rsidRPr="00DA0EF4" w14:paraId="4D4C7EA9" w14:textId="77777777" w:rsidTr="00BA6D02">
        <w:tc>
          <w:tcPr>
            <w:tcW w:w="1930" w:type="dxa"/>
            <w:shd w:val="clear" w:color="auto" w:fill="auto"/>
          </w:tcPr>
          <w:p w14:paraId="2E9C8B5D" w14:textId="77777777" w:rsidR="00311BB4" w:rsidRPr="00DA0EF4" w:rsidRDefault="00311BB4" w:rsidP="0014701E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B4255" w14:textId="77777777" w:rsidR="00311BB4" w:rsidRPr="00DA0EF4" w:rsidRDefault="00311BB4" w:rsidP="0014701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11BB4" w:rsidRPr="00DA0EF4" w14:paraId="79850157" w14:textId="77777777" w:rsidTr="00BA6D02">
        <w:tc>
          <w:tcPr>
            <w:tcW w:w="1930" w:type="dxa"/>
            <w:shd w:val="clear" w:color="auto" w:fill="auto"/>
            <w:vAlign w:val="bottom"/>
            <w:hideMark/>
          </w:tcPr>
          <w:p w14:paraId="36E21865" w14:textId="6753DDB8" w:rsidR="00311BB4" w:rsidRPr="00DA0EF4" w:rsidRDefault="00311BB4" w:rsidP="00311BB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EC855B1" w14:textId="4C75AC7E" w:rsidR="00311BB4" w:rsidRPr="00DA0EF4" w:rsidRDefault="00311BB4" w:rsidP="00311BB4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8C4E53" w14:textId="77777777" w:rsidR="00311BB4" w:rsidRPr="00DA0EF4" w:rsidRDefault="00311BB4" w:rsidP="00147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7FA5BCFC" w14:textId="77777777" w:rsidR="00311BB4" w:rsidRPr="00DA0EF4" w:rsidRDefault="00311BB4" w:rsidP="00147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1450130D" w14:textId="77777777" w:rsidR="00311BB4" w:rsidRPr="00DA0EF4" w:rsidRDefault="00311BB4" w:rsidP="00147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F784CE" w14:textId="03662FE5" w:rsidR="00311BB4" w:rsidRPr="00DA0EF4" w:rsidRDefault="00311BB4" w:rsidP="0014701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8AEBDAF" w14:textId="77777777" w:rsidR="00311BB4" w:rsidRPr="00DA0EF4" w:rsidRDefault="00311BB4" w:rsidP="00147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AFBD2A" w14:textId="6A87D447" w:rsidR="00311BB4" w:rsidRPr="00DA0EF4" w:rsidRDefault="00DA0EF4" w:rsidP="00147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311BB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311BB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AF8BEE2" w14:textId="77777777" w:rsidR="00311BB4" w:rsidRPr="00DA0EF4" w:rsidRDefault="00311BB4" w:rsidP="00147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BFE101" w14:textId="0C7B1AF1" w:rsidR="00311BB4" w:rsidRPr="00DA0EF4" w:rsidRDefault="00DA0EF4" w:rsidP="00147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311BB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311BB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327DBC6" w14:textId="77777777" w:rsidR="00311BB4" w:rsidRPr="00DA0EF4" w:rsidRDefault="00311BB4" w:rsidP="00147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2710CC" w14:textId="77777777" w:rsidR="00311BB4" w:rsidRPr="00DA0EF4" w:rsidRDefault="00311BB4" w:rsidP="00147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64BC4217" w14:textId="253DF96C" w:rsidR="00311BB4" w:rsidRPr="00DA0EF4" w:rsidRDefault="00DA0EF4" w:rsidP="00147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311BB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5406059" w14:textId="77777777" w:rsidR="00311BB4" w:rsidRPr="00DA0EF4" w:rsidRDefault="00311BB4" w:rsidP="00147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BCF0B4" w14:textId="77777777" w:rsidR="00311BB4" w:rsidRPr="00DA0EF4" w:rsidRDefault="00311BB4" w:rsidP="00147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386AEFF9" w14:textId="77777777" w:rsidR="00311BB4" w:rsidRPr="00DA0EF4" w:rsidRDefault="00311BB4" w:rsidP="00147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11BB4" w:rsidRPr="00DA0EF4" w14:paraId="3FD0ED36" w14:textId="77777777" w:rsidTr="00BA6D02">
        <w:tc>
          <w:tcPr>
            <w:tcW w:w="1930" w:type="dxa"/>
            <w:shd w:val="clear" w:color="auto" w:fill="auto"/>
          </w:tcPr>
          <w:p w14:paraId="7E91574B" w14:textId="77777777" w:rsidR="00311BB4" w:rsidRPr="00DA0EF4" w:rsidRDefault="00311BB4" w:rsidP="0014701E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EDFA5" w14:textId="77777777" w:rsidR="00311BB4" w:rsidRPr="00DA0EF4" w:rsidRDefault="00311BB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6791C" w14:textId="77777777" w:rsidR="00311BB4" w:rsidRPr="00DA0EF4" w:rsidRDefault="00311BB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0FB8B" w14:textId="77777777" w:rsidR="00311BB4" w:rsidRPr="00DA0EF4" w:rsidRDefault="00311BB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ECB34" w14:textId="77777777" w:rsidR="00311BB4" w:rsidRPr="00DA0EF4" w:rsidRDefault="00311BB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65D36" w14:textId="77777777" w:rsidR="00311BB4" w:rsidRPr="00DA0EF4" w:rsidRDefault="00311BB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F2B9DC" w14:textId="77777777" w:rsidR="00311BB4" w:rsidRPr="00DA0EF4" w:rsidRDefault="00311BB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11BB4" w:rsidRPr="00DA0EF4" w14:paraId="72FAB026" w14:textId="77777777" w:rsidTr="00BA6D02">
        <w:tc>
          <w:tcPr>
            <w:tcW w:w="1930" w:type="dxa"/>
            <w:shd w:val="clear" w:color="auto" w:fill="auto"/>
          </w:tcPr>
          <w:p w14:paraId="4D29049C" w14:textId="77777777" w:rsidR="00311BB4" w:rsidRPr="00DA0EF4" w:rsidRDefault="00311BB4" w:rsidP="0014701E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9A2C644" w14:textId="77777777" w:rsidR="00311BB4" w:rsidRPr="00DA0EF4" w:rsidRDefault="00311BB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49CE044" w14:textId="77777777" w:rsidR="00311BB4" w:rsidRPr="00DA0EF4" w:rsidRDefault="00311BB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546813" w14:textId="77777777" w:rsidR="00311BB4" w:rsidRPr="00DA0EF4" w:rsidRDefault="00311BB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294C70" w14:textId="77777777" w:rsidR="00311BB4" w:rsidRPr="00DA0EF4" w:rsidRDefault="00311BB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662C9F" w14:textId="77777777" w:rsidR="00311BB4" w:rsidRPr="00DA0EF4" w:rsidRDefault="00311BB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37CA9D20" w14:textId="77777777" w:rsidR="00311BB4" w:rsidRPr="00DA0EF4" w:rsidRDefault="00311BB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311BB4" w:rsidRPr="00DA0EF4" w14:paraId="0611C191" w14:textId="77777777" w:rsidTr="00BA6D02">
        <w:tc>
          <w:tcPr>
            <w:tcW w:w="1930" w:type="dxa"/>
            <w:shd w:val="clear" w:color="auto" w:fill="auto"/>
            <w:hideMark/>
          </w:tcPr>
          <w:p w14:paraId="164489F5" w14:textId="77777777" w:rsidR="00311BB4" w:rsidRPr="00DA0EF4" w:rsidRDefault="00311BB4" w:rsidP="0014701E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E6D420F" w14:textId="30CC804C" w:rsidR="00311BB4" w:rsidRPr="00DA0EF4" w:rsidRDefault="00DA0EF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957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08C3349" w14:textId="56DF9863" w:rsidR="00311BB4" w:rsidRPr="00DA0EF4" w:rsidRDefault="00DA0EF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349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983855" w14:textId="446D13CE" w:rsidR="00311BB4" w:rsidRPr="00DA0EF4" w:rsidRDefault="00DA0EF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237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B5F34B" w14:textId="350D2122" w:rsidR="00311BB4" w:rsidRPr="00DA0EF4" w:rsidRDefault="00DA0EF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4332A0" w14:textId="6511E0DF" w:rsidR="00311BB4" w:rsidRPr="00DA0EF4" w:rsidRDefault="00DA0EF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11" w:type="dxa"/>
            <w:shd w:val="clear" w:color="auto" w:fill="auto"/>
          </w:tcPr>
          <w:p w14:paraId="1AFA0EAD" w14:textId="091512FF" w:rsidR="00311BB4" w:rsidRPr="00DA0EF4" w:rsidRDefault="00311BB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instrText>SUM(LEFT)</w:instrTex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187</w:t>
            </w:r>
            <w:r w:rsidRPr="00DA0EF4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649</w:t>
            </w:r>
            <w:r w:rsidRPr="00DA0EF4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084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311BB4" w:rsidRPr="00DA0EF4" w14:paraId="36553693" w14:textId="77777777" w:rsidTr="00BA6D02">
        <w:tc>
          <w:tcPr>
            <w:tcW w:w="1930" w:type="dxa"/>
            <w:shd w:val="clear" w:color="auto" w:fill="auto"/>
          </w:tcPr>
          <w:p w14:paraId="723B8C6C" w14:textId="77777777" w:rsidR="00311BB4" w:rsidRPr="00DA0EF4" w:rsidRDefault="00311BB4" w:rsidP="0014701E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706A3" w14:textId="769819C8" w:rsidR="00311BB4" w:rsidRPr="00DA0EF4" w:rsidRDefault="00DA0EF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356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6A1B6" w14:textId="2A240292" w:rsidR="00311BB4" w:rsidRPr="00DA0EF4" w:rsidRDefault="00DA0EF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946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69EC1" w14:textId="77777777" w:rsidR="00311BB4" w:rsidRPr="00DA0EF4" w:rsidRDefault="00311BB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53192" w14:textId="77777777" w:rsidR="00311BB4" w:rsidRPr="00DA0EF4" w:rsidRDefault="00311BB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B979E" w14:textId="77777777" w:rsidR="00311BB4" w:rsidRPr="00DA0EF4" w:rsidRDefault="00311BB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4A443940" w14:textId="666CA5D8" w:rsidR="00311BB4" w:rsidRPr="00DA0EF4" w:rsidRDefault="00DA0EF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276</w:t>
            </w:r>
          </w:p>
        </w:tc>
      </w:tr>
      <w:tr w:rsidR="00311BB4" w:rsidRPr="00DA0EF4" w14:paraId="3796B6D6" w14:textId="77777777" w:rsidTr="00BA6D02">
        <w:tc>
          <w:tcPr>
            <w:tcW w:w="1930" w:type="dxa"/>
            <w:shd w:val="clear" w:color="auto" w:fill="auto"/>
            <w:hideMark/>
          </w:tcPr>
          <w:p w14:paraId="7E1B7592" w14:textId="77777777" w:rsidR="00311BB4" w:rsidRPr="00DA0EF4" w:rsidRDefault="00311BB4" w:rsidP="0014701E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A6FE0" w14:textId="6305A535" w:rsidR="00311BB4" w:rsidRPr="00DA0EF4" w:rsidRDefault="00DA0EF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2DEBC" w14:textId="6F3093A2" w:rsidR="00311BB4" w:rsidRPr="00DA0EF4" w:rsidRDefault="00DA0EF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516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79D99" w14:textId="2C68E5B8" w:rsidR="00311BB4" w:rsidRPr="00DA0EF4" w:rsidRDefault="00DA0EF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135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5E57B" w14:textId="0D41EA6C" w:rsidR="00311BB4" w:rsidRPr="00DA0EF4" w:rsidRDefault="00DA0EF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14C90" w14:textId="443F5A6A" w:rsidR="00311BB4" w:rsidRPr="00DA0EF4" w:rsidRDefault="00DA0EF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328F2" w14:textId="6852D92A" w:rsidR="00311BB4" w:rsidRPr="00DA0EF4" w:rsidRDefault="00DA0EF4" w:rsidP="0014701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816</w:t>
            </w:r>
            <w:r w:rsidR="00311BB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645</w:t>
            </w:r>
          </w:p>
        </w:tc>
      </w:tr>
    </w:tbl>
    <w:p w14:paraId="2CA41A95" w14:textId="77777777" w:rsidR="00311BB4" w:rsidRPr="00DA0EF4" w:rsidRDefault="00311BB4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35C0B" w14:textId="5BC644E2" w:rsidR="0014701E" w:rsidRPr="00DA0EF4" w:rsidRDefault="0014701E" w:rsidP="0014701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รายการกระทบยอดค่าเผื่อผลขาดทุนสำหรับลูกหนี้การค้าและลูกหนี้อื่นสำหรับปีสิ้นสุดวันที่ </w:t>
      </w:r>
      <w:r w:rsidR="00DA0EF4" w:rsidRPr="00DA0E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มีดังนี้</w:t>
      </w:r>
    </w:p>
    <w:p w14:paraId="2724E76F" w14:textId="4DCF425F" w:rsidR="0014701E" w:rsidRPr="00DA0EF4" w:rsidRDefault="0014701E" w:rsidP="0014701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467" w:type="dxa"/>
        <w:tblInd w:w="1101" w:type="dxa"/>
        <w:tblLook w:val="04A0" w:firstRow="1" w:lastRow="0" w:firstColumn="1" w:lastColumn="0" w:noHBand="0" w:noVBand="1"/>
      </w:tblPr>
      <w:tblGrid>
        <w:gridCol w:w="5731"/>
        <w:gridCol w:w="1368"/>
        <w:gridCol w:w="1368"/>
      </w:tblGrid>
      <w:tr w:rsidR="0014701E" w:rsidRPr="00DA0EF4" w14:paraId="228AFBD4" w14:textId="77777777" w:rsidTr="00183E5C">
        <w:tc>
          <w:tcPr>
            <w:tcW w:w="5731" w:type="dxa"/>
            <w:shd w:val="clear" w:color="auto" w:fill="auto"/>
          </w:tcPr>
          <w:p w14:paraId="561F7689" w14:textId="77777777" w:rsidR="0014701E" w:rsidRPr="00DA0EF4" w:rsidRDefault="0014701E" w:rsidP="0014701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33BDE" w14:textId="77777777" w:rsidR="0014701E" w:rsidRPr="00DA0EF4" w:rsidRDefault="0014701E" w:rsidP="0014701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CEC5BCF" w14:textId="77777777" w:rsidR="0014701E" w:rsidRPr="00DA0EF4" w:rsidRDefault="0014701E" w:rsidP="0014701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01E" w:rsidRPr="00DA0EF4" w14:paraId="4B337709" w14:textId="77777777" w:rsidTr="00183E5C">
        <w:tc>
          <w:tcPr>
            <w:tcW w:w="5731" w:type="dxa"/>
            <w:shd w:val="clear" w:color="auto" w:fill="auto"/>
          </w:tcPr>
          <w:p w14:paraId="336176C2" w14:textId="77777777" w:rsidR="0014701E" w:rsidRPr="00DA0EF4" w:rsidRDefault="0014701E" w:rsidP="0014701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5C30C" w14:textId="7F697ACC" w:rsidR="0014701E" w:rsidRPr="00DA0EF4" w:rsidRDefault="0014701E" w:rsidP="00147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6E883A5" w14:textId="77777777" w:rsidR="0014701E" w:rsidRPr="00DA0EF4" w:rsidRDefault="0014701E" w:rsidP="00147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F1414" w14:textId="61B214D7" w:rsidR="0014701E" w:rsidRPr="00DA0EF4" w:rsidRDefault="0014701E" w:rsidP="00147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A821383" w14:textId="77777777" w:rsidR="0014701E" w:rsidRPr="00DA0EF4" w:rsidRDefault="0014701E" w:rsidP="00147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701E" w:rsidRPr="00DA0EF4" w14:paraId="256946FA" w14:textId="77777777" w:rsidTr="00183E5C">
        <w:tc>
          <w:tcPr>
            <w:tcW w:w="5731" w:type="dxa"/>
            <w:shd w:val="clear" w:color="auto" w:fill="auto"/>
          </w:tcPr>
          <w:p w14:paraId="106A6412" w14:textId="77777777" w:rsidR="0014701E" w:rsidRPr="00DA0EF4" w:rsidRDefault="0014701E" w:rsidP="0014701E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8DCB2C" w14:textId="77777777" w:rsidR="0014701E" w:rsidRPr="00DA0EF4" w:rsidRDefault="0014701E" w:rsidP="00147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B83F82" w14:textId="77777777" w:rsidR="0014701E" w:rsidRPr="00DA0EF4" w:rsidRDefault="0014701E" w:rsidP="001470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701E" w:rsidRPr="00DA0EF4" w14:paraId="6735CFC5" w14:textId="77777777" w:rsidTr="00183E5C">
        <w:tc>
          <w:tcPr>
            <w:tcW w:w="5731" w:type="dxa"/>
            <w:shd w:val="clear" w:color="auto" w:fill="auto"/>
          </w:tcPr>
          <w:p w14:paraId="7F0B5CC5" w14:textId="09A81E4C" w:rsidR="0014701E" w:rsidRPr="00DA0EF4" w:rsidRDefault="0014701E" w:rsidP="0014701E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F2EAB9" w14:textId="45C1005A" w:rsidR="0014701E" w:rsidRPr="00DA0EF4" w:rsidRDefault="00DA0EF4" w:rsidP="00147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701E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14701E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23B079" w14:textId="2060FC07" w:rsidR="0014701E" w:rsidRPr="00DA0EF4" w:rsidRDefault="00DA0EF4" w:rsidP="00147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701E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14701E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14701E" w:rsidRPr="00DA0EF4" w14:paraId="65BE4063" w14:textId="77777777" w:rsidTr="00183E5C">
        <w:tc>
          <w:tcPr>
            <w:tcW w:w="5731" w:type="dxa"/>
            <w:shd w:val="clear" w:color="auto" w:fill="auto"/>
          </w:tcPr>
          <w:p w14:paraId="1670B327" w14:textId="2D17E5FD" w:rsidR="0014701E" w:rsidRPr="00DA0EF4" w:rsidRDefault="0014701E" w:rsidP="0014701E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9598EF" w14:textId="04FA5F44" w:rsidR="0014701E" w:rsidRPr="00DA0EF4" w:rsidRDefault="00DA0EF4" w:rsidP="00147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14701E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190AC1" w14:textId="3BC4456F" w:rsidR="0014701E" w:rsidRPr="00DA0EF4" w:rsidRDefault="00DA0EF4" w:rsidP="00147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701E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14701E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14701E" w:rsidRPr="00DA0EF4" w14:paraId="795E2611" w14:textId="77777777" w:rsidTr="00183E5C">
        <w:tc>
          <w:tcPr>
            <w:tcW w:w="5731" w:type="dxa"/>
            <w:shd w:val="clear" w:color="auto" w:fill="auto"/>
          </w:tcPr>
          <w:p w14:paraId="4EB91199" w14:textId="77777777" w:rsidR="0014701E" w:rsidRPr="00DA0EF4" w:rsidRDefault="0014701E" w:rsidP="0014701E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E4E92F" w14:textId="2CFC08DA" w:rsidR="0014701E" w:rsidRPr="00DA0EF4" w:rsidRDefault="0014701E" w:rsidP="00147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D2784E" w14:textId="58F3AD17" w:rsidR="0014701E" w:rsidRPr="00DA0EF4" w:rsidRDefault="0014701E" w:rsidP="00147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4701E" w:rsidRPr="00DA0EF4" w14:paraId="5F46E367" w14:textId="77777777" w:rsidTr="00183E5C">
        <w:tc>
          <w:tcPr>
            <w:tcW w:w="5731" w:type="dxa"/>
            <w:shd w:val="clear" w:color="auto" w:fill="auto"/>
          </w:tcPr>
          <w:p w14:paraId="2BE7634C" w14:textId="24D4FE7F" w:rsidR="0014701E" w:rsidRPr="00DA0EF4" w:rsidRDefault="0014701E" w:rsidP="0014701E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91DAB" w14:textId="21CF71DE" w:rsidR="0014701E" w:rsidRPr="00DA0EF4" w:rsidRDefault="00DA0EF4" w:rsidP="00147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4701E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14701E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418C4" w14:textId="1C73AC40" w:rsidR="0014701E" w:rsidRPr="00DA0EF4" w:rsidRDefault="00DA0EF4" w:rsidP="001470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701E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14701E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</w:tbl>
    <w:p w14:paraId="2332276E" w14:textId="77777777" w:rsidR="0014701E" w:rsidRPr="00DA0EF4" w:rsidRDefault="0014701E" w:rsidP="0014701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52E28B8" w14:textId="27235101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06DD094B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A2BD4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ประกอบด้วยเงินสดและรายการเทียบเท่าเงินสด เงินฝากธนาคาร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ที่ติดภาระค้ำประกัน และสินทรัพย์หมุนเวียนอื่น</w:t>
      </w:r>
    </w:p>
    <w:p w14:paraId="49305CF3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6AB68F" w14:textId="393CF400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กลุ่มกิจการไม่มียอดค่าเผื่อผลขาดทุน</w:t>
      </w:r>
      <w:r w:rsidR="008709F6" w:rsidRPr="00DA0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Pr="00DA0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สินทรัพย์ทางการเงินอื่นที่วัดมูลค่าด้วยราคาทุนตัดจำหน่ายสำหรับปีสิ้นสุดวันที่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A0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BEA7573" w14:textId="36D8409F" w:rsidR="00636B2E" w:rsidRPr="00DA0EF4" w:rsidRDefault="00112CBD" w:rsidP="0020508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CA88D07" w14:textId="55C81EDC" w:rsidR="00CA71EC" w:rsidRPr="00DA0EF4" w:rsidRDefault="00DA0EF4" w:rsidP="00A365C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A71EC" w:rsidRPr="00DA0E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A71EC" w:rsidRPr="00DA0EF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A0E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A71EC" w:rsidRPr="00DA0E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39370DA0" w14:textId="77777777" w:rsidR="007A7E89" w:rsidRPr="00DA0EF4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1282ED" w14:textId="5000E15D" w:rsidR="007A7E89" w:rsidRPr="00DA0EF4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DA0EF4" w:rsidRPr="00DA0E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(พ.ศ. </w:t>
      </w:r>
      <w:r w:rsidR="00DA0EF4" w:rsidRPr="00DA0E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="004A5CA5"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: </w:t>
      </w:r>
      <w:r w:rsidR="00DA0EF4" w:rsidRPr="00DA0E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293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13582BC" w14:textId="77777777" w:rsidR="007A7E89" w:rsidRPr="00DA0EF4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E52875" w14:textId="6F673026" w:rsidR="007A7E89" w:rsidRPr="00DA0EF4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636B2E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ตามข้อกำหนดต่าง ๆ และคงไว้ซึ่งแผนการจัดหาเงิน</w:t>
      </w:r>
    </w:p>
    <w:p w14:paraId="64AF211B" w14:textId="2133DC85" w:rsidR="000B2608" w:rsidRPr="00DA0EF4" w:rsidRDefault="000B2608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600A0F" w14:textId="25793912" w:rsidR="00636B2E" w:rsidRPr="00DA0EF4" w:rsidRDefault="00636B2E" w:rsidP="00D22F54">
      <w:pPr>
        <w:numPr>
          <w:ilvl w:val="0"/>
          <w:numId w:val="19"/>
        </w:numPr>
        <w:tabs>
          <w:tab w:val="left" w:pos="1080"/>
        </w:tabs>
        <w:ind w:hanging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การจัดการด้านการจัด</w:t>
      </w:r>
      <w:r w:rsidR="00112CBD" w:rsidRPr="00DA0EF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หา</w:t>
      </w:r>
      <w:r w:rsidRPr="00DA0EF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เงิน</w:t>
      </w:r>
    </w:p>
    <w:p w14:paraId="7F6E93F3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2EBB74" w14:textId="37470AED" w:rsidR="007A7E89" w:rsidRPr="00DA0EF4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DA0EF4" w:rsidRPr="00DA0E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</w:t>
      </w:r>
      <w:r w:rsidR="00636B2E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ดังต่อไปนี้</w:t>
      </w:r>
    </w:p>
    <w:p w14:paraId="2BDA21D7" w14:textId="77777777" w:rsidR="007A7E89" w:rsidRPr="00DA0EF4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9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21"/>
        <w:gridCol w:w="1417"/>
        <w:gridCol w:w="1418"/>
        <w:gridCol w:w="1417"/>
        <w:gridCol w:w="1418"/>
      </w:tblGrid>
      <w:tr w:rsidR="007A7E89" w:rsidRPr="00DA0EF4" w14:paraId="70F5BF98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6A5100A2" w14:textId="77777777" w:rsidR="007A7E89" w:rsidRPr="00DA0EF4" w:rsidRDefault="007A7E89" w:rsidP="00EE0799">
            <w:pPr>
              <w:tabs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2244A" w14:textId="77777777" w:rsidR="007A7E89" w:rsidRPr="00DA0EF4" w:rsidRDefault="007A7E89" w:rsidP="00A365CC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F1C4" w14:textId="77777777" w:rsidR="007A7E89" w:rsidRPr="00DA0EF4" w:rsidRDefault="007A7E89" w:rsidP="00A365CC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227F" w:rsidRPr="00DA0EF4" w14:paraId="337AC20A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1EC430CB" w14:textId="77777777" w:rsidR="007E227F" w:rsidRPr="00DA0EF4" w:rsidRDefault="007E227F" w:rsidP="007E227F">
            <w:pPr>
              <w:tabs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79097E9" w14:textId="6E1B5861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120C061" w14:textId="52F37FAE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08110F2" w14:textId="68215F92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273E73D" w14:textId="68BB247F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E227F" w:rsidRPr="00DA0EF4" w14:paraId="0DDFBF37" w14:textId="77777777" w:rsidTr="00EE0799">
        <w:trPr>
          <w:trHeight w:val="20"/>
        </w:trPr>
        <w:tc>
          <w:tcPr>
            <w:tcW w:w="3321" w:type="dxa"/>
            <w:vAlign w:val="bottom"/>
          </w:tcPr>
          <w:p w14:paraId="0772B9ED" w14:textId="77777777" w:rsidR="007E227F" w:rsidRPr="00DA0EF4" w:rsidRDefault="007E227F" w:rsidP="007E227F">
            <w:pPr>
              <w:tabs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7537DBB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90B5776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3270C42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C0DF0E9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227F" w:rsidRPr="00DA0EF4" w14:paraId="43E74124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5BB75DA9" w14:textId="77777777" w:rsidR="007E227F" w:rsidRPr="00DA0EF4" w:rsidRDefault="007E227F" w:rsidP="007E227F">
            <w:pPr>
              <w:tabs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91124C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C77ACFF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34A61A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CD509D6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E227F" w:rsidRPr="00DA0EF4" w14:paraId="5F32B8EE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19BAD939" w14:textId="77777777" w:rsidR="007E227F" w:rsidRPr="00DA0EF4" w:rsidRDefault="007E227F" w:rsidP="007E227F">
            <w:pPr>
              <w:autoSpaceDE w:val="0"/>
              <w:autoSpaceDN w:val="0"/>
              <w:ind w:left="5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2C1CB3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755D353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298D7E4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C9F1D45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227F" w:rsidRPr="00DA0EF4" w14:paraId="644DEDE4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37ED6CA3" w14:textId="77777777" w:rsidR="007E227F" w:rsidRPr="00DA0EF4" w:rsidRDefault="007E227F" w:rsidP="007E227F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A6D6B74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2C00A7F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C5F7D4E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6570B00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227F" w:rsidRPr="00DA0EF4" w14:paraId="4D15D0A5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1CAC3D70" w14:textId="77777777" w:rsidR="007E227F" w:rsidRPr="00DA0EF4" w:rsidRDefault="007E227F" w:rsidP="007E227F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6BDC3F6" w14:textId="44EDA980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18" w:type="dxa"/>
            <w:vAlign w:val="bottom"/>
          </w:tcPr>
          <w:p w14:paraId="091378C8" w14:textId="769870F9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B0D3DEA" w14:textId="653823AA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560D08C2" w14:textId="2CF2220A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E227F" w:rsidRPr="00DA0EF4" w14:paraId="3A92CC97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58F21F6F" w14:textId="0991C155" w:rsidR="007E227F" w:rsidRPr="00DA0EF4" w:rsidRDefault="007E227F" w:rsidP="007E227F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</w:t>
            </w:r>
            <w:r w:rsidR="00103320"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ธนาคารระยะสั้น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ACC8D4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EA14F40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D6A02BF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6F83194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227F" w:rsidRPr="00DA0EF4" w14:paraId="37C26ADB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2CBF7DD2" w14:textId="77777777" w:rsidR="007E227F" w:rsidRPr="00DA0EF4" w:rsidRDefault="007E227F" w:rsidP="007E227F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- ตั๋วสัญญาใช้เงิน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4AA746" w14:textId="64E65646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4FFFF4EE" w14:textId="1969A54E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6439C3" w14:textId="5A3AC515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0508A584" w14:textId="1F04C6AB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E227F" w:rsidRPr="00DA0EF4" w14:paraId="7A5B3BBE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388A2C59" w14:textId="1116AEF6" w:rsidR="007E227F" w:rsidRPr="00DA0EF4" w:rsidRDefault="007E227F" w:rsidP="007E227F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</w:t>
            </w:r>
            <w:r w:rsidR="00103320"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ธนาคารระยะสั้น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7D4358A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316B57E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93D6BC0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45BA1CD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227F" w:rsidRPr="00DA0EF4" w14:paraId="716A7A05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190FD50C" w14:textId="77777777" w:rsidR="007E227F" w:rsidRPr="00DA0EF4" w:rsidRDefault="007E227F" w:rsidP="007E227F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- สินเชื่อเพื่อการส่งออก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F6CEBEE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0A3B046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2AE4AB8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3752DC9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227F" w:rsidRPr="00DA0EF4" w14:paraId="05B92D2B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1CD80848" w14:textId="77777777" w:rsidR="007E227F" w:rsidRPr="00DA0EF4" w:rsidRDefault="007E227F" w:rsidP="007E227F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และทรัสตร์รีซีท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C26C61" w14:textId="2A24CA96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18" w:type="dxa"/>
            <w:vAlign w:val="bottom"/>
          </w:tcPr>
          <w:p w14:paraId="0BC47DE3" w14:textId="071614FE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1E2D3B" w14:textId="4F4CDAEC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7CB9FA03" w14:textId="6AD23DB2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7E227F" w:rsidRPr="00DA0EF4" w14:paraId="7F7B4DBD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2C0689A3" w14:textId="77777777" w:rsidR="007E227F" w:rsidRPr="00DA0EF4" w:rsidRDefault="007E227F" w:rsidP="007E227F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DB02D7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A08B6AB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B547950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2BEDEEF" w14:textId="77777777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227F" w:rsidRPr="00DA0EF4" w14:paraId="77319A30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38624079" w14:textId="58FE488B" w:rsidR="007E227F" w:rsidRPr="00DA0EF4" w:rsidRDefault="007E227F" w:rsidP="007E227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</w:t>
            </w:r>
            <w:r w:rsidR="00103320"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ธนาคารระยะยาว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042B1" w14:textId="334BDEBA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E1B46E3" w14:textId="70387112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B29FD" w14:textId="6BD89EBA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B06993D" w14:textId="5B7C8864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E227F" w:rsidRPr="00DA0EF4" w14:paraId="6CE98C59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44F52C55" w14:textId="77777777" w:rsidR="007E227F" w:rsidRPr="00DA0EF4" w:rsidRDefault="007E227F" w:rsidP="007E227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28D54" w14:textId="00CCF436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477D4" w14:textId="0A0E4790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7E227F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5CF37" w14:textId="38651067" w:rsidR="007E227F" w:rsidRPr="00DA0EF4" w:rsidRDefault="00DA0EF4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619B8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B4A98" w14:textId="3B543B85" w:rsidR="007E227F" w:rsidRPr="00DA0EF4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A0EF4" w:rsidRPr="00DA0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  <w:r w:rsidRPr="00DA0EF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775</w:t>
            </w:r>
            <w:r w:rsidRPr="00DA0EF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56BA1815" w14:textId="6759D997" w:rsidR="003C6441" w:rsidRPr="00DA0EF4" w:rsidRDefault="003C6441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6DB8D896" w14:textId="77777777" w:rsidR="000B2608" w:rsidRPr="00DA0EF4" w:rsidRDefault="003C6441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pacing w:val="-2"/>
          <w:sz w:val="16"/>
          <w:szCs w:val="16"/>
          <w:cs/>
        </w:rPr>
        <w:br w:type="page"/>
      </w:r>
    </w:p>
    <w:p w14:paraId="3C3AD13E" w14:textId="77777777" w:rsidR="009B452C" w:rsidRPr="00DA0EF4" w:rsidRDefault="009B452C" w:rsidP="00D22F54">
      <w:pPr>
        <w:numPr>
          <w:ilvl w:val="0"/>
          <w:numId w:val="19"/>
        </w:numPr>
        <w:tabs>
          <w:tab w:val="left" w:pos="1080"/>
        </w:tabs>
        <w:ind w:hanging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bidi="ar-SA"/>
        </w:rPr>
        <w:t>วันครบกำหนดของหนี้สินทางการเงิน</w:t>
      </w:r>
    </w:p>
    <w:p w14:paraId="377A1BC7" w14:textId="77777777" w:rsidR="009B452C" w:rsidRPr="00DA0EF4" w:rsidRDefault="009B452C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62887C7B" w14:textId="1C07033B" w:rsidR="009B452C" w:rsidRPr="00DA0EF4" w:rsidRDefault="009B452C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A0EF4" w:rsidRPr="00DA0E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เดือนจะเท่ากับมูลค่า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ตามบัญชีของหนี้สินที่เกี่ยวข้องเนื่องการการคิดลดไม่มีนัยสำคัญ </w:t>
      </w:r>
    </w:p>
    <w:p w14:paraId="291C56B2" w14:textId="77777777" w:rsidR="003B2606" w:rsidRPr="00DA0EF4" w:rsidRDefault="003B2606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9B452C" w:rsidRPr="00DA0EF4" w14:paraId="17DAA81A" w14:textId="77777777" w:rsidTr="00FD3A09">
        <w:tc>
          <w:tcPr>
            <w:tcW w:w="3744" w:type="dxa"/>
            <w:shd w:val="clear" w:color="auto" w:fill="auto"/>
          </w:tcPr>
          <w:p w14:paraId="3F36C69A" w14:textId="77777777" w:rsidR="009B452C" w:rsidRPr="00DA0EF4" w:rsidRDefault="009B452C" w:rsidP="003B260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6DD6EA" w14:textId="77777777" w:rsidR="009B452C" w:rsidRPr="00DA0EF4" w:rsidRDefault="009B452C" w:rsidP="00567FD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85C16" w:rsidRPr="00DA0EF4" w14:paraId="7D3C2FBB" w14:textId="77777777" w:rsidTr="00FD3A09">
        <w:tc>
          <w:tcPr>
            <w:tcW w:w="3744" w:type="dxa"/>
            <w:shd w:val="clear" w:color="auto" w:fill="auto"/>
            <w:vAlign w:val="bottom"/>
          </w:tcPr>
          <w:p w14:paraId="3A6F9FCC" w14:textId="77777777" w:rsidR="00685C16" w:rsidRPr="00DA0EF4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67523158" w14:textId="77777777" w:rsidR="00685C16" w:rsidRPr="00DA0EF4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573BEDCF" w14:textId="6BC1BE9F" w:rsidR="00685C16" w:rsidRPr="00DA0EF4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6FFDC" w14:textId="1AA9CF49" w:rsidR="00685C16" w:rsidRPr="00DA0EF4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DA0EF4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F4B53E4" w14:textId="0C727B48" w:rsidR="00685C16" w:rsidRPr="00DA0EF4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04343" w14:textId="1F31CA79" w:rsidR="00685C16" w:rsidRPr="00DA0EF4" w:rsidRDefault="00DA0EF4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685C16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685C16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685C16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3D61311" w14:textId="02512D79" w:rsidR="00685C16" w:rsidRPr="00DA0EF4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FD303" w14:textId="77777777" w:rsidR="00685C16" w:rsidRPr="00DA0EF4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67FBE0B5" w14:textId="4E4BA38C" w:rsidR="00685C16" w:rsidRPr="00DA0EF4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878C3" w14:textId="77777777" w:rsidR="00685C16" w:rsidRPr="00DA0EF4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รวมมูลค่า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>หนี้สินตามบัญชี</w:t>
            </w:r>
          </w:p>
          <w:p w14:paraId="256DB818" w14:textId="77777777" w:rsidR="00685C16" w:rsidRPr="00DA0EF4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FD3A09" w:rsidRPr="00DA0EF4" w14:paraId="762E0325" w14:textId="77777777" w:rsidTr="00FD3A09">
        <w:tc>
          <w:tcPr>
            <w:tcW w:w="3744" w:type="dxa"/>
            <w:shd w:val="clear" w:color="auto" w:fill="auto"/>
          </w:tcPr>
          <w:p w14:paraId="34222A36" w14:textId="77777777" w:rsidR="00FD3A09" w:rsidRPr="00DA0EF4" w:rsidRDefault="00FD3A09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A394E" w14:textId="77777777" w:rsidR="00FD3A09" w:rsidRPr="00DA0EF4" w:rsidRDefault="00FD3A09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51718" w14:textId="77777777" w:rsidR="00FD3A09" w:rsidRPr="00DA0EF4" w:rsidRDefault="00FD3A09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39835" w14:textId="77777777" w:rsidR="00FD3A09" w:rsidRPr="00DA0EF4" w:rsidRDefault="00FD3A09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B314B3" w14:textId="77777777" w:rsidR="00FD3A09" w:rsidRPr="00DA0EF4" w:rsidRDefault="00FD3A09" w:rsidP="00FD3A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685C16" w:rsidRPr="00DA0EF4" w14:paraId="7493A8C8" w14:textId="77777777" w:rsidTr="008A144C">
        <w:tc>
          <w:tcPr>
            <w:tcW w:w="3744" w:type="dxa"/>
            <w:shd w:val="clear" w:color="auto" w:fill="auto"/>
          </w:tcPr>
          <w:p w14:paraId="09000FEC" w14:textId="7C56DF65" w:rsidR="00685C16" w:rsidRPr="00DA0EF4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6F954B" w14:textId="77777777" w:rsidR="00685C16" w:rsidRPr="00DA0EF4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BF3FCD" w14:textId="77777777" w:rsidR="00685C16" w:rsidRPr="00DA0EF4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FF8858" w14:textId="77777777" w:rsidR="00685C16" w:rsidRPr="00DA0EF4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21E6EF6" w14:textId="77777777" w:rsidR="00685C16" w:rsidRPr="00DA0EF4" w:rsidRDefault="00685C16" w:rsidP="00FD3A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B629E9" w:rsidRPr="00DA0EF4" w14:paraId="626110FD" w14:textId="77777777" w:rsidTr="00413450">
        <w:tc>
          <w:tcPr>
            <w:tcW w:w="3744" w:type="dxa"/>
            <w:shd w:val="clear" w:color="auto" w:fill="auto"/>
          </w:tcPr>
          <w:p w14:paraId="1F412950" w14:textId="77777777" w:rsidR="00B629E9" w:rsidRPr="00DA0EF4" w:rsidRDefault="00B629E9" w:rsidP="00B629E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2D41BB56" w14:textId="77B2B21D" w:rsidR="00B629E9" w:rsidRPr="00DA0EF4" w:rsidRDefault="00B629E9" w:rsidP="00B629E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BC95FA" w14:textId="567E42A0" w:rsidR="00B629E9" w:rsidRPr="00DA0EF4" w:rsidRDefault="00DA0EF4" w:rsidP="00B629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B629E9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907</w:t>
            </w:r>
            <w:r w:rsidR="00B629E9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D27973" w14:textId="3C1CFD60" w:rsidR="00B629E9" w:rsidRPr="00DA0EF4" w:rsidRDefault="00B629E9" w:rsidP="00B629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8A249D" w14:textId="4BFFB711" w:rsidR="00B629E9" w:rsidRPr="00DA0EF4" w:rsidRDefault="00DA0EF4" w:rsidP="00B629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B629E9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907</w:t>
            </w:r>
            <w:r w:rsidR="00B629E9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AB9432" w14:textId="38BC3BD7" w:rsidR="00B629E9" w:rsidRPr="00DA0EF4" w:rsidRDefault="00DA0EF4" w:rsidP="00B629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B629E9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907</w:t>
            </w:r>
            <w:r w:rsidR="00B629E9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670</w:t>
            </w:r>
          </w:p>
        </w:tc>
      </w:tr>
      <w:tr w:rsidR="003C6441" w:rsidRPr="00DA0EF4" w14:paraId="09DAB99B" w14:textId="77777777" w:rsidTr="008A144C">
        <w:tc>
          <w:tcPr>
            <w:tcW w:w="3744" w:type="dxa"/>
            <w:shd w:val="clear" w:color="auto" w:fill="auto"/>
          </w:tcPr>
          <w:p w14:paraId="194E2215" w14:textId="14FF083A" w:rsidR="003C6441" w:rsidRPr="00DA0EF4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7E50ED" w14:textId="323083F1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F37102" w14:textId="7E9AE278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433C8E" w14:textId="35DC09D2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019</w:t>
            </w:r>
          </w:p>
        </w:tc>
        <w:tc>
          <w:tcPr>
            <w:tcW w:w="1296" w:type="dxa"/>
            <w:shd w:val="clear" w:color="auto" w:fill="FAFAFA"/>
          </w:tcPr>
          <w:p w14:paraId="6D7703D3" w14:textId="00BA0A6F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019</w:t>
            </w:r>
          </w:p>
        </w:tc>
      </w:tr>
      <w:tr w:rsidR="003C6441" w:rsidRPr="00DA0EF4" w14:paraId="049EE1C7" w14:textId="77777777" w:rsidTr="008A144C">
        <w:tc>
          <w:tcPr>
            <w:tcW w:w="3744" w:type="dxa"/>
            <w:shd w:val="clear" w:color="auto" w:fill="auto"/>
          </w:tcPr>
          <w:p w14:paraId="3C267343" w14:textId="77777777" w:rsidR="003C6441" w:rsidRPr="00DA0EF4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209CDF" w14:textId="2F8974CC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3F65C3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498</w:t>
            </w:r>
            <w:r w:rsidR="003F65C3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2ECE16" w14:textId="3BB9DA17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</w:t>
            </w:r>
            <w:r w:rsidR="003F65C3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  <w:r w:rsidR="003F65C3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A4E8DF" w14:textId="1BF817E8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</w:t>
            </w:r>
            <w:r w:rsidR="003F65C3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726</w:t>
            </w:r>
            <w:r w:rsidR="003F65C3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853</w:t>
            </w:r>
          </w:p>
        </w:tc>
        <w:tc>
          <w:tcPr>
            <w:tcW w:w="1296" w:type="dxa"/>
            <w:shd w:val="clear" w:color="auto" w:fill="FAFAFA"/>
          </w:tcPr>
          <w:p w14:paraId="7786ACC4" w14:textId="52E7BF55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="003F65C3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485</w:t>
            </w:r>
            <w:r w:rsidR="003F65C3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3C6441" w:rsidRPr="00DA0EF4" w14:paraId="6C86C287" w14:textId="77777777" w:rsidTr="00D84C27">
        <w:tc>
          <w:tcPr>
            <w:tcW w:w="3744" w:type="dxa"/>
            <w:shd w:val="clear" w:color="auto" w:fill="auto"/>
          </w:tcPr>
          <w:p w14:paraId="5E484B75" w14:textId="77777777" w:rsidR="003C6441" w:rsidRPr="00DA0EF4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DA0E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3C23D" w14:textId="4152DE06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F65DE" w14:textId="1406D98B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281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3C8F7" w14:textId="264368DF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31AB55" w14:textId="6569943E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777</w:t>
            </w:r>
          </w:p>
        </w:tc>
      </w:tr>
      <w:tr w:rsidR="003C6441" w:rsidRPr="00DA0EF4" w14:paraId="7EB578FE" w14:textId="77777777" w:rsidTr="00860514">
        <w:tc>
          <w:tcPr>
            <w:tcW w:w="3744" w:type="dxa"/>
            <w:shd w:val="clear" w:color="auto" w:fill="auto"/>
          </w:tcPr>
          <w:p w14:paraId="08E1AF68" w14:textId="77777777" w:rsidR="003C6441" w:rsidRPr="00DA0EF4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2CDB8" w14:textId="700FDED3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6AFABD" w14:textId="2D4C43A2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1F7E8" w14:textId="6E1B83EC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255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0518D" w14:textId="28911C24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252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085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466</w:t>
            </w:r>
          </w:p>
        </w:tc>
      </w:tr>
      <w:tr w:rsidR="003C6441" w:rsidRPr="00DA0EF4" w14:paraId="6F053058" w14:textId="77777777" w:rsidTr="00D84C27">
        <w:tc>
          <w:tcPr>
            <w:tcW w:w="3744" w:type="dxa"/>
            <w:shd w:val="clear" w:color="auto" w:fill="auto"/>
          </w:tcPr>
          <w:p w14:paraId="38983F47" w14:textId="77777777" w:rsidR="003C6441" w:rsidRPr="00DA0EF4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0638E" w14:textId="77777777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8137B" w14:textId="77777777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027CF" w14:textId="77777777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3E6AC" w14:textId="77777777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DA0EF4" w14:paraId="7639EABA" w14:textId="77777777" w:rsidTr="002C2ECA">
        <w:tc>
          <w:tcPr>
            <w:tcW w:w="3744" w:type="dxa"/>
            <w:shd w:val="clear" w:color="auto" w:fill="auto"/>
          </w:tcPr>
          <w:p w14:paraId="040E991B" w14:textId="77777777" w:rsidR="003C6441" w:rsidRPr="00DA0EF4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144EE4" w14:textId="77777777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234F82" w14:textId="77777777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ADD710" w14:textId="77777777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205A6D" w14:textId="77777777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DA0EF4" w14:paraId="4923CE13" w14:textId="77777777" w:rsidTr="002C2ECA">
        <w:tc>
          <w:tcPr>
            <w:tcW w:w="3744" w:type="dxa"/>
            <w:shd w:val="clear" w:color="auto" w:fill="auto"/>
          </w:tcPr>
          <w:p w14:paraId="26EEC753" w14:textId="77777777" w:rsidR="003C6441" w:rsidRPr="00DA0EF4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618868" w14:textId="0529B059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ABBAD" w14:textId="10A74156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E90AC" w14:textId="77E411E0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0F280" w14:textId="12B9CD8D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</w:tr>
      <w:tr w:rsidR="003C6441" w:rsidRPr="00DA0EF4" w14:paraId="10806831" w14:textId="77777777" w:rsidTr="002C2ECA">
        <w:tc>
          <w:tcPr>
            <w:tcW w:w="3744" w:type="dxa"/>
            <w:shd w:val="clear" w:color="auto" w:fill="auto"/>
          </w:tcPr>
          <w:p w14:paraId="7DA583DE" w14:textId="77777777" w:rsidR="003C6441" w:rsidRPr="00DA0EF4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0DB1A" w14:textId="5246999E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24D3C" w14:textId="655A9A6A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79DA00" w14:textId="42E4E08A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AD1EB8" w14:textId="0EFF92D3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</w:tr>
      <w:tr w:rsidR="003C6441" w:rsidRPr="00DA0EF4" w14:paraId="70BD7767" w14:textId="77777777" w:rsidTr="007E227F">
        <w:tc>
          <w:tcPr>
            <w:tcW w:w="3744" w:type="dxa"/>
            <w:shd w:val="clear" w:color="auto" w:fill="auto"/>
          </w:tcPr>
          <w:p w14:paraId="2929D022" w14:textId="77777777" w:rsidR="003C6441" w:rsidRPr="00DA0EF4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261E6" w14:textId="77777777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27B36" w14:textId="77777777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DAB79" w14:textId="77777777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80751" w14:textId="77777777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3C6441" w:rsidRPr="00DA0EF4" w14:paraId="01C48B82" w14:textId="77777777" w:rsidTr="00860514">
        <w:tc>
          <w:tcPr>
            <w:tcW w:w="3744" w:type="dxa"/>
            <w:shd w:val="clear" w:color="auto" w:fill="auto"/>
          </w:tcPr>
          <w:p w14:paraId="2F9AA77A" w14:textId="77777777" w:rsidR="003C6441" w:rsidRPr="00DA0EF4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7ACF0" w14:textId="1F448B07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232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497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2672D" w14:textId="3E17F57C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D0A15" w14:textId="58581954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259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007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88E36" w14:textId="2404DAFD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255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909</w:t>
            </w:r>
          </w:p>
        </w:tc>
      </w:tr>
    </w:tbl>
    <w:p w14:paraId="125BAA38" w14:textId="3CDF8B90" w:rsidR="003B2606" w:rsidRPr="00DA0EF4" w:rsidRDefault="003B2606" w:rsidP="0073797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3C6441" w:rsidRPr="00DA0EF4" w14:paraId="2F606F41" w14:textId="77777777" w:rsidTr="00BA6D02">
        <w:tc>
          <w:tcPr>
            <w:tcW w:w="3744" w:type="dxa"/>
            <w:shd w:val="clear" w:color="auto" w:fill="auto"/>
          </w:tcPr>
          <w:p w14:paraId="27C56A0D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24365" w14:textId="77777777" w:rsidR="003C6441" w:rsidRPr="00DA0EF4" w:rsidRDefault="003C6441" w:rsidP="002A21C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C6441" w:rsidRPr="00DA0EF4" w14:paraId="68167E08" w14:textId="77777777" w:rsidTr="00BA6D02">
        <w:tc>
          <w:tcPr>
            <w:tcW w:w="3744" w:type="dxa"/>
            <w:shd w:val="clear" w:color="auto" w:fill="auto"/>
            <w:vAlign w:val="bottom"/>
          </w:tcPr>
          <w:p w14:paraId="2198EA3B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025E9634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01B50849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B7F43" w14:textId="4A80A5BC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DA0EF4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91DF44A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1B3FC" w14:textId="60CB4E78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3C6441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3C6441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3C6441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6D2B0E6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9460A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6960C958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91B65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รวมมูลค่า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>หนี้สินตามบัญชี</w:t>
            </w:r>
          </w:p>
          <w:p w14:paraId="7B3CD724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C6441" w:rsidRPr="00DA0EF4" w14:paraId="7F9FCD8C" w14:textId="77777777" w:rsidTr="00BA6D02">
        <w:tc>
          <w:tcPr>
            <w:tcW w:w="3744" w:type="dxa"/>
            <w:shd w:val="clear" w:color="auto" w:fill="auto"/>
          </w:tcPr>
          <w:p w14:paraId="41EDDFC8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EE48E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300D1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149C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FA97D6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3C6441" w:rsidRPr="00DA0EF4" w14:paraId="185A3987" w14:textId="77777777" w:rsidTr="00BA6D02">
        <w:tc>
          <w:tcPr>
            <w:tcW w:w="3744" w:type="dxa"/>
            <w:shd w:val="clear" w:color="auto" w:fill="auto"/>
          </w:tcPr>
          <w:p w14:paraId="309D67C6" w14:textId="584B4F6A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A2F0C5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FB873E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80088E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8D4D772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DA0EF4" w14:paraId="1029F308" w14:textId="77777777" w:rsidTr="00BA6D02">
        <w:tc>
          <w:tcPr>
            <w:tcW w:w="3744" w:type="dxa"/>
            <w:shd w:val="clear" w:color="auto" w:fill="auto"/>
          </w:tcPr>
          <w:p w14:paraId="3AD35615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9A4A21" w14:textId="0511BDAC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182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1AC069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544F9D" w14:textId="442ACDF4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182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297</w:t>
            </w:r>
          </w:p>
        </w:tc>
        <w:tc>
          <w:tcPr>
            <w:tcW w:w="1296" w:type="dxa"/>
            <w:shd w:val="clear" w:color="auto" w:fill="auto"/>
          </w:tcPr>
          <w:p w14:paraId="087F2137" w14:textId="642A32B3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182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297</w:t>
            </w:r>
          </w:p>
        </w:tc>
      </w:tr>
      <w:tr w:rsidR="003C6441" w:rsidRPr="00DA0EF4" w14:paraId="32AB94FC" w14:textId="77777777" w:rsidTr="00BA6D02">
        <w:tc>
          <w:tcPr>
            <w:tcW w:w="3744" w:type="dxa"/>
            <w:shd w:val="clear" w:color="auto" w:fill="auto"/>
          </w:tcPr>
          <w:p w14:paraId="345D284A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DF6311" w14:textId="76DD0C4D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690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E86841" w14:textId="21622810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301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F460CD" w14:textId="02B7869F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991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274</w:t>
            </w:r>
          </w:p>
        </w:tc>
        <w:tc>
          <w:tcPr>
            <w:tcW w:w="1296" w:type="dxa"/>
            <w:shd w:val="clear" w:color="auto" w:fill="auto"/>
          </w:tcPr>
          <w:p w14:paraId="2832747D" w14:textId="7EB2E816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900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3C6441" w:rsidRPr="00DA0EF4" w14:paraId="336D24F1" w14:textId="77777777" w:rsidTr="00BA6D02">
        <w:tc>
          <w:tcPr>
            <w:tcW w:w="3744" w:type="dxa"/>
            <w:shd w:val="clear" w:color="auto" w:fill="auto"/>
          </w:tcPr>
          <w:p w14:paraId="7B7F5C83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DA0E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D0D0B" w14:textId="4C9E8011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A37C9" w14:textId="68F7D3E1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746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AFD39" w14:textId="2E854AA9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199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D1606E" w14:textId="44EE905D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397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084</w:t>
            </w:r>
          </w:p>
        </w:tc>
      </w:tr>
      <w:tr w:rsidR="003C6441" w:rsidRPr="00DA0EF4" w14:paraId="0F77F684" w14:textId="77777777" w:rsidTr="00BA6D02">
        <w:tc>
          <w:tcPr>
            <w:tcW w:w="3744" w:type="dxa"/>
            <w:shd w:val="clear" w:color="auto" w:fill="auto"/>
          </w:tcPr>
          <w:p w14:paraId="7D2F083D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C126F" w14:textId="20496765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217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325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BF2FC" w14:textId="1BFBF052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047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56C0A" w14:textId="31062365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372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E81D8" w14:textId="3C56D15B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227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479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381</w:t>
            </w:r>
          </w:p>
        </w:tc>
      </w:tr>
      <w:tr w:rsidR="003C6441" w:rsidRPr="00DA0EF4" w14:paraId="2B97CD7B" w14:textId="77777777" w:rsidTr="00BA6D02">
        <w:tc>
          <w:tcPr>
            <w:tcW w:w="3744" w:type="dxa"/>
            <w:shd w:val="clear" w:color="auto" w:fill="auto"/>
          </w:tcPr>
          <w:p w14:paraId="0838DE87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99D8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39ACE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6B88A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24898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DA0EF4" w14:paraId="079AE392" w14:textId="77777777" w:rsidTr="00BA6D02">
        <w:tc>
          <w:tcPr>
            <w:tcW w:w="3744" w:type="dxa"/>
            <w:shd w:val="clear" w:color="auto" w:fill="auto"/>
          </w:tcPr>
          <w:p w14:paraId="79B2AE7D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DCE433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B5CDB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961FB7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4B8785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DA0EF4" w14:paraId="140A88FB" w14:textId="77777777" w:rsidTr="00BA6D02">
        <w:tc>
          <w:tcPr>
            <w:tcW w:w="3744" w:type="dxa"/>
            <w:shd w:val="clear" w:color="auto" w:fill="auto"/>
          </w:tcPr>
          <w:p w14:paraId="5C18FAE1" w14:textId="77777777" w:rsidR="003C6441" w:rsidRPr="00DA0EF4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D7556" w14:textId="4B8A98C2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B37CA" w14:textId="77777777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8082B" w14:textId="3D4AFEC1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E0D8C" w14:textId="28884968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115</w:t>
            </w:r>
          </w:p>
        </w:tc>
      </w:tr>
      <w:tr w:rsidR="003C6441" w:rsidRPr="00DA0EF4" w14:paraId="20BF0F72" w14:textId="77777777" w:rsidTr="00BA6D02">
        <w:tc>
          <w:tcPr>
            <w:tcW w:w="3744" w:type="dxa"/>
            <w:shd w:val="clear" w:color="auto" w:fill="auto"/>
          </w:tcPr>
          <w:p w14:paraId="7335C5D8" w14:textId="77777777" w:rsidR="003C6441" w:rsidRPr="00DA0EF4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3E64D" w14:textId="10C30403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71B78" w14:textId="77777777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5C267" w14:textId="0455AF1F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FD443" w14:textId="3B633167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115</w:t>
            </w:r>
          </w:p>
        </w:tc>
      </w:tr>
      <w:tr w:rsidR="003C6441" w:rsidRPr="00DA0EF4" w14:paraId="79E2A894" w14:textId="77777777" w:rsidTr="00BA6D02">
        <w:tc>
          <w:tcPr>
            <w:tcW w:w="3744" w:type="dxa"/>
            <w:shd w:val="clear" w:color="auto" w:fill="auto"/>
          </w:tcPr>
          <w:p w14:paraId="5CC03AB1" w14:textId="77777777" w:rsidR="003C6441" w:rsidRPr="00DA0EF4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86D91" w14:textId="77777777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048A3" w14:textId="77777777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F83CF" w14:textId="77777777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079F0" w14:textId="77777777" w:rsidR="003C6441" w:rsidRPr="00DA0EF4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3C6441" w:rsidRPr="00DA0EF4" w14:paraId="5D46E998" w14:textId="77777777" w:rsidTr="00BA6D02">
        <w:tc>
          <w:tcPr>
            <w:tcW w:w="3744" w:type="dxa"/>
            <w:shd w:val="clear" w:color="auto" w:fill="auto"/>
          </w:tcPr>
          <w:p w14:paraId="076A1F0B" w14:textId="77777777" w:rsidR="003C6441" w:rsidRPr="00DA0EF4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5A46B" w14:textId="008AC74B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217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334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151EB" w14:textId="0F2B3737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047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0954B" w14:textId="5C4D6F04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382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C0774" w14:textId="6A141320" w:rsidR="003C6441" w:rsidRPr="00DA0EF4" w:rsidRDefault="00DA0EF4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227</w:t>
            </w:r>
            <w:r w:rsidR="00E90BB5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496</w:t>
            </w:r>
          </w:p>
        </w:tc>
      </w:tr>
    </w:tbl>
    <w:p w14:paraId="66F9D506" w14:textId="196E2C7C" w:rsidR="003C6441" w:rsidRPr="00DA0EF4" w:rsidRDefault="003C6441" w:rsidP="0073797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FCEEA03" w14:textId="77777777" w:rsidR="003C6441" w:rsidRPr="00DA0EF4" w:rsidRDefault="003C6441" w:rsidP="0073797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3C6441" w:rsidRPr="00DA0EF4" w14:paraId="7B457725" w14:textId="77777777" w:rsidTr="002A21CE">
        <w:tc>
          <w:tcPr>
            <w:tcW w:w="3744" w:type="dxa"/>
            <w:shd w:val="clear" w:color="auto" w:fill="auto"/>
          </w:tcPr>
          <w:p w14:paraId="7FF4537F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342A3E" w14:textId="66902C1A" w:rsidR="003C6441" w:rsidRPr="00DA0EF4" w:rsidRDefault="003C6441" w:rsidP="002A21C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C6441" w:rsidRPr="00DA0EF4" w14:paraId="5E1557BC" w14:textId="77777777" w:rsidTr="002A21CE">
        <w:tc>
          <w:tcPr>
            <w:tcW w:w="3744" w:type="dxa"/>
            <w:shd w:val="clear" w:color="auto" w:fill="auto"/>
            <w:vAlign w:val="bottom"/>
          </w:tcPr>
          <w:p w14:paraId="32F8B27D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09E43C8E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13F3D095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59210" w14:textId="571A36B3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DA0EF4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411308E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068AB" w14:textId="7E1A285D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3C6441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3C6441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3C6441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33C1AA0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62FF0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6AF9CC6C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43AF5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รวมมูลค่า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>หนี้สินตามบัญชี</w:t>
            </w:r>
          </w:p>
          <w:p w14:paraId="64F675E2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C6441" w:rsidRPr="00DA0EF4" w14:paraId="55AEE743" w14:textId="77777777" w:rsidTr="002A21CE">
        <w:tc>
          <w:tcPr>
            <w:tcW w:w="3744" w:type="dxa"/>
            <w:shd w:val="clear" w:color="auto" w:fill="auto"/>
          </w:tcPr>
          <w:p w14:paraId="73D3B211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33029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B63A5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A871C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CE12AB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DA0EF4" w14:paraId="2FE4D01D" w14:textId="77777777" w:rsidTr="002A21CE">
        <w:tc>
          <w:tcPr>
            <w:tcW w:w="3744" w:type="dxa"/>
            <w:shd w:val="clear" w:color="auto" w:fill="auto"/>
          </w:tcPr>
          <w:p w14:paraId="31EAD792" w14:textId="0FF9A914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5CDAE7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4681BF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EC4E36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D812E95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DA0EF4" w14:paraId="6AD66820" w14:textId="77777777" w:rsidTr="002A21CE">
        <w:tc>
          <w:tcPr>
            <w:tcW w:w="3744" w:type="dxa"/>
            <w:shd w:val="clear" w:color="auto" w:fill="auto"/>
          </w:tcPr>
          <w:p w14:paraId="7810B509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33FE0591" w14:textId="629029DA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2869B6" w14:textId="738E00D7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6C4362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61DF64" w14:textId="41AFFC4F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C3E288" w14:textId="1FE87D86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3C6441" w:rsidRPr="00DA0EF4" w14:paraId="3533CC99" w14:textId="77777777" w:rsidTr="002A21CE">
        <w:tc>
          <w:tcPr>
            <w:tcW w:w="3744" w:type="dxa"/>
            <w:shd w:val="clear" w:color="auto" w:fill="auto"/>
          </w:tcPr>
          <w:p w14:paraId="3E65830B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611ABB" w14:textId="72C09CF7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199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4B5AB0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E2FB36" w14:textId="3718B6A4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199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377</w:t>
            </w:r>
          </w:p>
        </w:tc>
        <w:tc>
          <w:tcPr>
            <w:tcW w:w="1296" w:type="dxa"/>
            <w:shd w:val="clear" w:color="auto" w:fill="FAFAFA"/>
          </w:tcPr>
          <w:p w14:paraId="6ACC2852" w14:textId="02346502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199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377</w:t>
            </w:r>
          </w:p>
        </w:tc>
      </w:tr>
      <w:tr w:rsidR="003C6441" w:rsidRPr="00DA0EF4" w14:paraId="124D8BBB" w14:textId="77777777" w:rsidTr="002A21CE">
        <w:tc>
          <w:tcPr>
            <w:tcW w:w="3744" w:type="dxa"/>
            <w:shd w:val="clear" w:color="auto" w:fill="auto"/>
          </w:tcPr>
          <w:p w14:paraId="1F3CD856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440B0B" w14:textId="20C1523B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498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68A0DA" w14:textId="01E3B678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EFAEC7" w14:textId="651ACB70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726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853</w:t>
            </w:r>
          </w:p>
        </w:tc>
        <w:tc>
          <w:tcPr>
            <w:tcW w:w="1296" w:type="dxa"/>
            <w:shd w:val="clear" w:color="auto" w:fill="FAFAFA"/>
          </w:tcPr>
          <w:p w14:paraId="0F10CB22" w14:textId="7C2C4EF1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485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3C6441" w:rsidRPr="00DA0EF4" w14:paraId="4B4ED8CD" w14:textId="77777777" w:rsidTr="002A21CE">
        <w:tc>
          <w:tcPr>
            <w:tcW w:w="3744" w:type="dxa"/>
            <w:shd w:val="clear" w:color="auto" w:fill="auto"/>
          </w:tcPr>
          <w:p w14:paraId="43F63723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DA0E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E0804" w14:textId="4855CC54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6542C" w14:textId="0FD1DDAB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281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80A34" w14:textId="618F51DF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FC4E26" w14:textId="0284FCDD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777</w:t>
            </w:r>
          </w:p>
        </w:tc>
      </w:tr>
      <w:tr w:rsidR="003C6441" w:rsidRPr="00DA0EF4" w14:paraId="759262E9" w14:textId="77777777" w:rsidTr="002A21CE">
        <w:tc>
          <w:tcPr>
            <w:tcW w:w="3744" w:type="dxa"/>
            <w:shd w:val="clear" w:color="auto" w:fill="auto"/>
          </w:tcPr>
          <w:p w14:paraId="2AE017E0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00B953" w14:textId="3FB79A29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293E6" w14:textId="4105150F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80A403" w14:textId="25BFDAF2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023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20EF8A" w14:textId="65C4BD19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249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154</w:t>
            </w:r>
          </w:p>
        </w:tc>
      </w:tr>
      <w:tr w:rsidR="003C6441" w:rsidRPr="00DA0EF4" w14:paraId="36FFAAE2" w14:textId="77777777" w:rsidTr="002A21CE">
        <w:tc>
          <w:tcPr>
            <w:tcW w:w="3744" w:type="dxa"/>
            <w:shd w:val="clear" w:color="auto" w:fill="auto"/>
          </w:tcPr>
          <w:p w14:paraId="0BE9866D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A7CA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FBFF4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3F018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EBDAF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DA0EF4" w14:paraId="2DFFCA54" w14:textId="77777777" w:rsidTr="002A21CE">
        <w:tc>
          <w:tcPr>
            <w:tcW w:w="3744" w:type="dxa"/>
            <w:shd w:val="clear" w:color="auto" w:fill="auto"/>
          </w:tcPr>
          <w:p w14:paraId="094B5E72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2F3B0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FB6A38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26EAE5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0E131A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DA0EF4" w14:paraId="32CF9FAB" w14:textId="77777777" w:rsidTr="002A21CE">
        <w:tc>
          <w:tcPr>
            <w:tcW w:w="3744" w:type="dxa"/>
            <w:shd w:val="clear" w:color="auto" w:fill="auto"/>
          </w:tcPr>
          <w:p w14:paraId="4901B1FC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5F699" w14:textId="677AAB5C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2348F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717C8" w14:textId="50D2447B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83896" w14:textId="06965C92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</w:tr>
      <w:tr w:rsidR="003C6441" w:rsidRPr="00DA0EF4" w14:paraId="4FDF5C47" w14:textId="77777777" w:rsidTr="002A21CE">
        <w:tc>
          <w:tcPr>
            <w:tcW w:w="3744" w:type="dxa"/>
            <w:shd w:val="clear" w:color="auto" w:fill="auto"/>
          </w:tcPr>
          <w:p w14:paraId="622D4068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0CB516" w14:textId="6D5D1A32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8C0EFE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805CE" w14:textId="7BE27F72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3A074" w14:textId="2BA8E1A0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</w:tr>
      <w:tr w:rsidR="003C6441" w:rsidRPr="00DA0EF4" w14:paraId="2D18F460" w14:textId="77777777" w:rsidTr="002A21CE">
        <w:tc>
          <w:tcPr>
            <w:tcW w:w="3744" w:type="dxa"/>
            <w:shd w:val="clear" w:color="auto" w:fill="auto"/>
          </w:tcPr>
          <w:p w14:paraId="46E3FD57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ABB83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86051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3C117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37C01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DA0EF4" w14:paraId="506CC835" w14:textId="77777777" w:rsidTr="002A21CE">
        <w:tc>
          <w:tcPr>
            <w:tcW w:w="3744" w:type="dxa"/>
            <w:shd w:val="clear" w:color="auto" w:fill="auto"/>
          </w:tcPr>
          <w:p w14:paraId="3163E1B0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5FC78" w14:textId="113D82D6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241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37823" w14:textId="08DD4B00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4A9CF" w14:textId="4038EC54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751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354E6" w14:textId="0F82BD07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597</w:t>
            </w:r>
          </w:p>
        </w:tc>
      </w:tr>
    </w:tbl>
    <w:p w14:paraId="32AD5AB4" w14:textId="0A3574CF" w:rsidR="003C6441" w:rsidRPr="00DA0EF4" w:rsidRDefault="003C6441" w:rsidP="0073797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3C6441" w:rsidRPr="00DA0EF4" w14:paraId="5E421FAE" w14:textId="77777777" w:rsidTr="002A21CE">
        <w:tc>
          <w:tcPr>
            <w:tcW w:w="3744" w:type="dxa"/>
            <w:shd w:val="clear" w:color="auto" w:fill="auto"/>
          </w:tcPr>
          <w:p w14:paraId="4A195AF4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323D3" w14:textId="727A50BA" w:rsidR="003C6441" w:rsidRPr="00DA0EF4" w:rsidRDefault="003C6441" w:rsidP="002A21C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C6441" w:rsidRPr="00DA0EF4" w14:paraId="0EFBE31C" w14:textId="77777777" w:rsidTr="002A21CE">
        <w:tc>
          <w:tcPr>
            <w:tcW w:w="3744" w:type="dxa"/>
            <w:shd w:val="clear" w:color="auto" w:fill="auto"/>
            <w:vAlign w:val="bottom"/>
          </w:tcPr>
          <w:p w14:paraId="29C641BC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5D495E0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7867E47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743B5" w14:textId="7CAD54EC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DA0EF4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4DD4F65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BAAF6" w14:textId="1BA90828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3C6441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3C6441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3C6441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11A6DF8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98B53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2962CCE4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B0338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รวมมูลค่า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>หนี้สินตามบัญชี</w:t>
            </w:r>
          </w:p>
          <w:p w14:paraId="1497649F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C6441" w:rsidRPr="00DA0EF4" w14:paraId="495971D3" w14:textId="77777777" w:rsidTr="002A21CE">
        <w:tc>
          <w:tcPr>
            <w:tcW w:w="3744" w:type="dxa"/>
            <w:shd w:val="clear" w:color="auto" w:fill="auto"/>
          </w:tcPr>
          <w:p w14:paraId="70445740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4274B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4113B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5EBFC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7AFD6F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DA0EF4" w14:paraId="3F44E373" w14:textId="77777777" w:rsidTr="002A21CE">
        <w:tc>
          <w:tcPr>
            <w:tcW w:w="3744" w:type="dxa"/>
            <w:shd w:val="clear" w:color="auto" w:fill="auto"/>
          </w:tcPr>
          <w:p w14:paraId="07709814" w14:textId="38B0824E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86E460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F3F7B1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71F95A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377A014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DA0EF4" w14:paraId="608F5F3E" w14:textId="77777777" w:rsidTr="002A21CE">
        <w:tc>
          <w:tcPr>
            <w:tcW w:w="3744" w:type="dxa"/>
            <w:shd w:val="clear" w:color="auto" w:fill="auto"/>
          </w:tcPr>
          <w:p w14:paraId="50D697DB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8C87AC" w14:textId="31932148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204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3DA687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2A691A" w14:textId="1C3F91F4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204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930</w:t>
            </w:r>
          </w:p>
        </w:tc>
        <w:tc>
          <w:tcPr>
            <w:tcW w:w="1296" w:type="dxa"/>
            <w:shd w:val="clear" w:color="auto" w:fill="auto"/>
          </w:tcPr>
          <w:p w14:paraId="070EDF0B" w14:textId="1A57B74B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204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930</w:t>
            </w:r>
          </w:p>
        </w:tc>
      </w:tr>
      <w:tr w:rsidR="003C6441" w:rsidRPr="00DA0EF4" w14:paraId="5C6AC62E" w14:textId="77777777" w:rsidTr="002A21CE">
        <w:tc>
          <w:tcPr>
            <w:tcW w:w="3744" w:type="dxa"/>
            <w:shd w:val="clear" w:color="auto" w:fill="auto"/>
          </w:tcPr>
          <w:p w14:paraId="7745BAD7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1DCAD5" w14:textId="7B8E1D34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690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FB299E" w14:textId="6C1ACD90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301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785CE1" w14:textId="2DB891FF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991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274</w:t>
            </w:r>
          </w:p>
        </w:tc>
        <w:tc>
          <w:tcPr>
            <w:tcW w:w="1296" w:type="dxa"/>
            <w:shd w:val="clear" w:color="auto" w:fill="auto"/>
          </w:tcPr>
          <w:p w14:paraId="708FEC57" w14:textId="68E3246A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900</w:t>
            </w:r>
            <w:r w:rsidR="00CB381F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3C6441" w:rsidRPr="00DA0EF4" w14:paraId="14A31673" w14:textId="77777777" w:rsidTr="002A21CE">
        <w:tc>
          <w:tcPr>
            <w:tcW w:w="3744" w:type="dxa"/>
            <w:shd w:val="clear" w:color="auto" w:fill="auto"/>
          </w:tcPr>
          <w:p w14:paraId="0741C73A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DA0EF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DA0EF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4C0DC" w14:textId="1A136AAD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761A8" w14:textId="1BB4758C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746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A4A8B" w14:textId="4C414076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199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2A73A3" w14:textId="4AE482AA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397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084</w:t>
            </w:r>
          </w:p>
        </w:tc>
      </w:tr>
      <w:tr w:rsidR="003C6441" w:rsidRPr="00DA0EF4" w14:paraId="7984D8E9" w14:textId="77777777" w:rsidTr="002A21CE">
        <w:tc>
          <w:tcPr>
            <w:tcW w:w="3744" w:type="dxa"/>
            <w:shd w:val="clear" w:color="auto" w:fill="auto"/>
          </w:tcPr>
          <w:p w14:paraId="4FA0F246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B3F9E" w14:textId="28447291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215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864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48895" w14:textId="48515083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047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8A375" w14:textId="45BDE788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911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3857C" w14:textId="2905F701" w:rsidR="003C6441" w:rsidRPr="00DA0EF4" w:rsidRDefault="00DA0EF4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226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018</w:t>
            </w:r>
            <w:r w:rsidR="003C6441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014</w:t>
            </w:r>
          </w:p>
        </w:tc>
      </w:tr>
      <w:tr w:rsidR="003C6441" w:rsidRPr="00DA0EF4" w14:paraId="4F633E6C" w14:textId="77777777" w:rsidTr="008441AB">
        <w:tc>
          <w:tcPr>
            <w:tcW w:w="3744" w:type="dxa"/>
            <w:shd w:val="clear" w:color="auto" w:fill="auto"/>
          </w:tcPr>
          <w:p w14:paraId="76C2A9BE" w14:textId="77777777" w:rsidR="003C6441" w:rsidRPr="00DA0EF4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6D802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9937A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B857D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CE1E7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8441AB" w:rsidRPr="00DA0EF4" w14:paraId="0D9FA31F" w14:textId="77777777" w:rsidTr="008441AB">
        <w:tc>
          <w:tcPr>
            <w:tcW w:w="3744" w:type="dxa"/>
            <w:shd w:val="clear" w:color="auto" w:fill="auto"/>
          </w:tcPr>
          <w:p w14:paraId="2D5E9778" w14:textId="77777777" w:rsidR="008441AB" w:rsidRPr="00DA0EF4" w:rsidRDefault="008441AB" w:rsidP="008441A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58F18" w14:textId="357E7A51" w:rsidR="008441AB" w:rsidRPr="00DA0EF4" w:rsidRDefault="00DA0EF4" w:rsidP="008441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215</w:t>
            </w:r>
            <w:r w:rsidR="008441AB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864</w:t>
            </w:r>
            <w:r w:rsidR="008441AB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F3D8C" w14:textId="0C4A15B6" w:rsidR="008441AB" w:rsidRPr="00DA0EF4" w:rsidRDefault="00DA0EF4" w:rsidP="008441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8441AB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047</w:t>
            </w:r>
            <w:r w:rsidR="008441AB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8F5AE" w14:textId="6964953C" w:rsidR="008441AB" w:rsidRPr="00DA0EF4" w:rsidRDefault="00DA0EF4" w:rsidP="008441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  <w:r w:rsidR="008441AB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911</w:t>
            </w:r>
            <w:r w:rsidR="008441AB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55FB89" w14:textId="35AE9AB9" w:rsidR="008441AB" w:rsidRPr="00DA0EF4" w:rsidRDefault="00DA0EF4" w:rsidP="008441A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226</w:t>
            </w:r>
            <w:r w:rsidR="008441AB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018</w:t>
            </w:r>
            <w:r w:rsidR="008441AB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014</w:t>
            </w:r>
          </w:p>
        </w:tc>
      </w:tr>
    </w:tbl>
    <w:p w14:paraId="014CA563" w14:textId="15D18F7A" w:rsidR="00466D49" w:rsidRPr="00DA0EF4" w:rsidRDefault="00466D49" w:rsidP="0073797C">
      <w:pPr>
        <w:ind w:left="1080"/>
        <w:jc w:val="thaiDistribute"/>
        <w:rPr>
          <w:rFonts w:ascii="Browallia New" w:eastAsia="Arial Unicode MS" w:hAnsi="Browallia New" w:cs="Browallia New"/>
          <w:spacing w:val="-2"/>
        </w:rPr>
      </w:pPr>
    </w:p>
    <w:p w14:paraId="1E509E31" w14:textId="77777777" w:rsidR="0073797C" w:rsidRPr="00183E5C" w:rsidRDefault="00466D49" w:rsidP="0073797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</w:rPr>
        <w:br w:type="page"/>
      </w:r>
    </w:p>
    <w:p w14:paraId="4653B185" w14:textId="0DC80624" w:rsidR="007A7E89" w:rsidRPr="00183E5C" w:rsidRDefault="00DA0EF4" w:rsidP="00A365CC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A7E89" w:rsidRPr="00183E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83E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A7E89" w:rsidRPr="00183E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A7E89" w:rsidRPr="00183E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13CE17C8" w14:textId="77777777" w:rsidR="007A7E89" w:rsidRPr="00183E5C" w:rsidRDefault="007A7E89" w:rsidP="00496CA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730CAD" w14:textId="77777777" w:rsidR="007A7E89" w:rsidRPr="00183E5C" w:rsidRDefault="007A7E89" w:rsidP="00496CA4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2CBA2B74" w14:textId="77777777" w:rsidR="007A7E89" w:rsidRPr="00183E5C" w:rsidRDefault="007A7E89" w:rsidP="00496CA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21DC7A" w14:textId="77777777" w:rsidR="007A7E89" w:rsidRPr="00183E5C" w:rsidRDefault="007A7E89" w:rsidP="00496CA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ว้ตถุประสงค์ของการบริหารส่วนของทุน คือ</w:t>
      </w:r>
    </w:p>
    <w:p w14:paraId="17141E46" w14:textId="77777777" w:rsidR="007A7E89" w:rsidRPr="00183E5C" w:rsidRDefault="007A7E89" w:rsidP="00496CA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DA10E8" w14:textId="76CCE1B6" w:rsidR="007A7E89" w:rsidRPr="00183E5C" w:rsidRDefault="00987F48" w:rsidP="00987F48">
      <w:pPr>
        <w:numPr>
          <w:ilvl w:val="0"/>
          <w:numId w:val="13"/>
        </w:num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</w:t>
      </w:r>
      <w:r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ก่อให้เกิดประโยชน์แก่ผู้มีส่วนได้เสียอื่นๆ และ</w:t>
      </w:r>
    </w:p>
    <w:p w14:paraId="3DC79E4D" w14:textId="3DD0F244" w:rsidR="007A7E89" w:rsidRPr="00183E5C" w:rsidRDefault="00987F48" w:rsidP="00D22F54">
      <w:pPr>
        <w:numPr>
          <w:ilvl w:val="0"/>
          <w:numId w:val="13"/>
        </w:num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="007A7E89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รักษาโครงสร้างเงินทุนไว้ให้อยู่ในระดับที่ก่อให้เกิดประโยชน์สูงสุด</w:t>
      </w:r>
      <w:r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</w:t>
      </w:r>
      <w:r w:rsidR="007A7E89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ลดต้นทุนเงินทุน</w:t>
      </w:r>
    </w:p>
    <w:p w14:paraId="2E10B9EE" w14:textId="77777777" w:rsidR="007A7E89" w:rsidRPr="00183E5C" w:rsidRDefault="007A7E89" w:rsidP="00466D4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B99DA7" w14:textId="02BC7C4E" w:rsidR="007A7E89" w:rsidRPr="00183E5C" w:rsidRDefault="007A7E89" w:rsidP="00322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5E1E05E" w14:textId="77777777" w:rsidR="007A7E89" w:rsidRPr="00183E5C" w:rsidRDefault="007A7E89" w:rsidP="00466D4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6941AD" w14:textId="3BBB36C0" w:rsidR="007A7E89" w:rsidRPr="00183E5C" w:rsidRDefault="007A7E89" w:rsidP="00322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เช่นเดียวกับกิจการอื่นในอุตสาหกรรมเดียวกัน </w:t>
      </w:r>
      <w:r w:rsidR="00987F48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กลุ่มกิจการพิจารณาระดับเงินทุนอย่างสม่ำเสมอจากอัตราส่วนหนี้สินต่อทุน </w:t>
      </w:r>
    </w:p>
    <w:p w14:paraId="5F49E778" w14:textId="132334AE" w:rsidR="00460C79" w:rsidRPr="00183E5C" w:rsidRDefault="00460C79" w:rsidP="00466D4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CC2266" w14:textId="2EFED955" w:rsidR="007A7E89" w:rsidRPr="00183E5C" w:rsidRDefault="00460C79" w:rsidP="00E926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DA0EF4" w:rsidRPr="00183E5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83E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กลยุทธ์ของกลุ่มกิจการยังคงเดิม</w:t>
      </w:r>
      <w:r w:rsidR="00C16C5F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เช่นเดียวกับปี พ</w:t>
      </w:r>
      <w:r w:rsidR="00C16C5F" w:rsidRPr="00183E5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16C5F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C16C5F" w:rsidRPr="00183E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DA0EF4" w:rsidRPr="00183E5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คือการรักษาอัตราส่วนหนี้สินต่อทุน</w:t>
      </w:r>
      <w:r w:rsidR="004537A5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ให้อยู่ในระดั</w:t>
      </w:r>
      <w:r w:rsidR="00C16C5F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</w:t>
      </w:r>
      <w:r w:rsidR="004537A5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ไม่เกิน </w:t>
      </w:r>
      <w:r w:rsidR="00DA0EF4" w:rsidRPr="00183E5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537A5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</w:t>
      </w:r>
      <w:r w:rsidR="005379BB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537A5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E926D7" w:rsidRPr="00183E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A7E89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A0EF4" w:rsidRPr="00183E5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A7E89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กลุ่มกิจการมีอัตราส่วนหนี้สินต่อทุน ดังนี้</w:t>
      </w:r>
    </w:p>
    <w:p w14:paraId="18087342" w14:textId="173A56AA" w:rsidR="00C16C5F" w:rsidRPr="00183E5C" w:rsidRDefault="00C16C5F" w:rsidP="00466D4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16"/>
        <w:gridCol w:w="1295"/>
        <w:gridCol w:w="1295"/>
        <w:gridCol w:w="1295"/>
        <w:gridCol w:w="1295"/>
      </w:tblGrid>
      <w:tr w:rsidR="00C16C5F" w:rsidRPr="00DA0EF4" w14:paraId="790F681F" w14:textId="77777777" w:rsidTr="00EF1B82">
        <w:trPr>
          <w:cantSplit/>
        </w:trPr>
        <w:tc>
          <w:tcPr>
            <w:tcW w:w="3816" w:type="dxa"/>
            <w:vAlign w:val="bottom"/>
          </w:tcPr>
          <w:p w14:paraId="1A555553" w14:textId="77777777" w:rsidR="00C16C5F" w:rsidRPr="00DA0EF4" w:rsidRDefault="00C16C5F" w:rsidP="0016299A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6B71EC7" w14:textId="77777777" w:rsidR="00C16C5F" w:rsidRPr="00DA0EF4" w:rsidRDefault="00C16C5F" w:rsidP="00162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249906" w14:textId="77777777" w:rsidR="00C16C5F" w:rsidRPr="00DA0EF4" w:rsidRDefault="00C16C5F" w:rsidP="00162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16C5F" w:rsidRPr="00DA0EF4" w14:paraId="3B4BA47D" w14:textId="77777777" w:rsidTr="00EF1B82">
        <w:trPr>
          <w:cantSplit/>
        </w:trPr>
        <w:tc>
          <w:tcPr>
            <w:tcW w:w="3816" w:type="dxa"/>
            <w:vAlign w:val="bottom"/>
          </w:tcPr>
          <w:p w14:paraId="5F1A7182" w14:textId="77777777" w:rsidR="00C16C5F" w:rsidRPr="00DA0EF4" w:rsidRDefault="00C16C5F" w:rsidP="0016299A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148178FF" w14:textId="3313A2DF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460B9046" w14:textId="4CF0BE36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44AAABC4" w14:textId="746F1950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28C4BFA" w14:textId="3D1B7279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C16C5F" w:rsidRPr="00DA0EF4" w14:paraId="5245EA8F" w14:textId="77777777" w:rsidTr="00EF1B82">
        <w:trPr>
          <w:cantSplit/>
        </w:trPr>
        <w:tc>
          <w:tcPr>
            <w:tcW w:w="3816" w:type="dxa"/>
            <w:vAlign w:val="bottom"/>
          </w:tcPr>
          <w:p w14:paraId="5FF2341D" w14:textId="77777777" w:rsidR="00C16C5F" w:rsidRPr="00DA0EF4" w:rsidRDefault="00C16C5F" w:rsidP="0016299A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9C61B2B" w14:textId="77777777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00D2A44" w14:textId="77777777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41B7740" w14:textId="77777777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CBAB886" w14:textId="77777777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16C5F" w:rsidRPr="00DA0EF4" w14:paraId="47059C88" w14:textId="77777777" w:rsidTr="00EF1B82">
        <w:trPr>
          <w:cantSplit/>
          <w:trHeight w:val="99"/>
        </w:trPr>
        <w:tc>
          <w:tcPr>
            <w:tcW w:w="3816" w:type="dxa"/>
            <w:vAlign w:val="bottom"/>
          </w:tcPr>
          <w:p w14:paraId="5F444FC8" w14:textId="77777777" w:rsidR="00C16C5F" w:rsidRPr="00DA0EF4" w:rsidRDefault="00C16C5F" w:rsidP="0016299A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591B5" w14:textId="77777777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2A3B5BC" w14:textId="77777777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F8CC4" w14:textId="77777777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1482023" w14:textId="77777777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16C5F" w:rsidRPr="00DA0EF4" w14:paraId="70EB6BCD" w14:textId="77777777" w:rsidTr="00EF1B82">
        <w:trPr>
          <w:cantSplit/>
        </w:trPr>
        <w:tc>
          <w:tcPr>
            <w:tcW w:w="3816" w:type="dxa"/>
            <w:vAlign w:val="bottom"/>
            <w:hideMark/>
          </w:tcPr>
          <w:p w14:paraId="3D52E1A1" w14:textId="050539D9" w:rsidR="00C16C5F" w:rsidRPr="00DA0EF4" w:rsidRDefault="00C16C5F" w:rsidP="00C16C5F">
            <w:pPr>
              <w:tabs>
                <w:tab w:val="left" w:pos="1245"/>
                <w:tab w:val="left" w:pos="1710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6A2B9" w14:textId="1B5A811E" w:rsidR="00C16C5F" w:rsidRPr="00DA0EF4" w:rsidRDefault="00DA0EF4" w:rsidP="00C16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311</w:t>
            </w:r>
            <w:r w:rsidR="00E926D7"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225</w:t>
            </w:r>
            <w:r w:rsidR="00E926D7"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5" w:type="dxa"/>
          </w:tcPr>
          <w:p w14:paraId="26BD66C1" w14:textId="4750CB35" w:rsidR="00C16C5F" w:rsidRPr="00DA0EF4" w:rsidRDefault="00DA0EF4" w:rsidP="00C16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270</w:t>
            </w:r>
            <w:r w:rsidR="00C16C5F"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990</w:t>
            </w:r>
            <w:r w:rsidR="00C16C5F"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BC1E5" w14:textId="22A6BA07" w:rsidR="00C16C5F" w:rsidRPr="00DA0EF4" w:rsidRDefault="00DA0EF4" w:rsidP="00C16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E926D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E926D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5" w:type="dxa"/>
            <w:vAlign w:val="bottom"/>
          </w:tcPr>
          <w:p w14:paraId="02EA487C" w14:textId="0FFF365E" w:rsidR="00C16C5F" w:rsidRPr="00DA0EF4" w:rsidRDefault="00DA0EF4" w:rsidP="00C16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C16C5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C16C5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</w:tr>
      <w:tr w:rsidR="00C16C5F" w:rsidRPr="00DA0EF4" w14:paraId="64A2E1E1" w14:textId="77777777" w:rsidTr="00EF1B82">
        <w:trPr>
          <w:cantSplit/>
        </w:trPr>
        <w:tc>
          <w:tcPr>
            <w:tcW w:w="3816" w:type="dxa"/>
            <w:vAlign w:val="bottom"/>
            <w:hideMark/>
          </w:tcPr>
          <w:p w14:paraId="12937E81" w14:textId="4A5BEBD8" w:rsidR="00C16C5F" w:rsidRPr="00183E5C" w:rsidRDefault="00C16C5F" w:rsidP="00183E5C">
            <w:pPr>
              <w:tabs>
                <w:tab w:val="left" w:pos="1245"/>
                <w:tab w:val="left" w:pos="1734"/>
              </w:tabs>
              <w:ind w:right="-165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183E5C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</w:t>
            </w:r>
            <w:r w:rsidRPr="00183E5C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8DBFA" w14:textId="31D87817" w:rsidR="00C16C5F" w:rsidRPr="00DA0EF4" w:rsidRDefault="00DA0EF4" w:rsidP="00C16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E926D7"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142</w:t>
            </w:r>
            <w:r w:rsidR="00E926D7"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339</w:t>
            </w:r>
            <w:r w:rsidR="00E926D7"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5" w:type="dxa"/>
            <w:vAlign w:val="bottom"/>
          </w:tcPr>
          <w:p w14:paraId="34CBD9BE" w14:textId="4289692D" w:rsidR="00C16C5F" w:rsidRPr="00DA0EF4" w:rsidRDefault="00DA0EF4" w:rsidP="00C16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C16C5F"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022</w:t>
            </w:r>
            <w:r w:rsidR="00C16C5F"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030</w:t>
            </w:r>
            <w:r w:rsidR="00C16C5F"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D1249" w14:textId="71C7C710" w:rsidR="00C16C5F" w:rsidRPr="00DA0EF4" w:rsidRDefault="00DA0EF4" w:rsidP="00C16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926D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E926D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E926D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5" w:type="dxa"/>
            <w:vAlign w:val="bottom"/>
          </w:tcPr>
          <w:p w14:paraId="72634033" w14:textId="792363CD" w:rsidR="00C16C5F" w:rsidRPr="00DA0EF4" w:rsidRDefault="00DA0EF4" w:rsidP="00C16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16C5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C16C5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C16C5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</w:tr>
      <w:tr w:rsidR="00C16C5F" w:rsidRPr="00DA0EF4" w14:paraId="649F6945" w14:textId="77777777" w:rsidTr="00EF1B82">
        <w:trPr>
          <w:cantSplit/>
        </w:trPr>
        <w:tc>
          <w:tcPr>
            <w:tcW w:w="3816" w:type="dxa"/>
            <w:vAlign w:val="bottom"/>
          </w:tcPr>
          <w:p w14:paraId="637F3AB7" w14:textId="772BCEB6" w:rsidR="00C16C5F" w:rsidRPr="00DA0EF4" w:rsidRDefault="00C16C5F" w:rsidP="00C16C5F">
            <w:pPr>
              <w:tabs>
                <w:tab w:val="left" w:pos="1245"/>
              </w:tabs>
              <w:ind w:right="37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อัตราส่วนหนี้สินต่อทุน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FC74A5" w14:textId="1171CF03" w:rsidR="00C16C5F" w:rsidRPr="00DA0EF4" w:rsidRDefault="00DA0EF4" w:rsidP="00C16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0</w:t>
            </w:r>
            <w:r w:rsidR="00C16C5F"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27</w:t>
            </w:r>
            <w:r w:rsidR="00C16C5F"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C16C5F"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4A13A293" w14:textId="0BDB7FEE" w:rsidR="00C16C5F" w:rsidRPr="00DA0EF4" w:rsidRDefault="00DA0EF4" w:rsidP="00C16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0</w:t>
            </w:r>
            <w:r w:rsidR="00C16C5F"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27</w:t>
            </w:r>
            <w:r w:rsidR="00C16C5F"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C16C5F"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เท่า 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0C9ED" w14:textId="458DB5AA" w:rsidR="00C16C5F" w:rsidRPr="00DA0EF4" w:rsidRDefault="00DA0EF4" w:rsidP="00C16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0</w:t>
            </w:r>
            <w:r w:rsidR="00C16C5F"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27</w:t>
            </w:r>
            <w:r w:rsidR="00C16C5F"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C16C5F"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F71D9" w14:textId="61B25A66" w:rsidR="00C16C5F" w:rsidRPr="00DA0EF4" w:rsidRDefault="00DA0EF4" w:rsidP="00C16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0</w:t>
            </w:r>
            <w:r w:rsidR="00C16C5F"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26</w:t>
            </w:r>
            <w:r w:rsidR="00C16C5F"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C16C5F"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</w:tr>
    </w:tbl>
    <w:p w14:paraId="7B509CCF" w14:textId="77777777" w:rsidR="007A7E89" w:rsidRPr="00183E5C" w:rsidRDefault="007A7E89" w:rsidP="00466D4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9"/>
    <w:p w14:paraId="0EB1AB6E" w14:textId="77777777" w:rsidR="006F7DEF" w:rsidRPr="00183E5C" w:rsidRDefault="006F7DEF" w:rsidP="00A365CC">
      <w:pPr>
        <w:ind w:firstLine="540"/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การคงไว้ซึ่งอัตราส่วนตามสัญญาเงินกู้ (</w:t>
      </w:r>
      <w:r w:rsidRPr="00183E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Loan covenants)</w:t>
      </w:r>
    </w:p>
    <w:p w14:paraId="510A4B24" w14:textId="77777777" w:rsidR="00B23778" w:rsidRPr="00183E5C" w:rsidRDefault="00B23778" w:rsidP="00466D4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F1760E" w14:textId="219C73A5" w:rsidR="00183E5C" w:rsidRDefault="00A612FE" w:rsidP="00A612F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กลุ่มกิจการไม่มีเงื่อนไข</w:t>
      </w: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ที่ต้องคงไว้ ซึ่งอัตราส่วนทางการเงินสำหรับวงเงินกู้หลักของกลุ่มกิจการสำหรับปี พ.ศ. </w:t>
      </w:r>
      <w:r w:rsidR="00DA0EF4" w:rsidRPr="00DA0E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D6052C" w:rsidRPr="00DA0E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A0EF4" w:rsidRPr="00DA0E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</w:p>
    <w:p w14:paraId="0FD9624A" w14:textId="77777777" w:rsidR="00B23778" w:rsidRPr="00DA0EF4" w:rsidRDefault="00183E5C" w:rsidP="00A612F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B10AB3" w:rsidRPr="00DA0EF4" w14:paraId="51A863E6" w14:textId="77777777" w:rsidTr="00567FD2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DDA7ADE" w14:textId="505F07A1" w:rsidR="00B10AB3" w:rsidRPr="00DA0EF4" w:rsidRDefault="00DA0EF4" w:rsidP="00567FD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7</w:t>
            </w:r>
            <w:r w:rsidR="00B10AB3" w:rsidRPr="00DA0EF4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</w:rPr>
              <w:tab/>
            </w:r>
            <w:r w:rsidR="00B10AB3" w:rsidRPr="00DA0EF4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40D52CF" w14:textId="77777777" w:rsidR="00B10AB3" w:rsidRPr="00DA0EF4" w:rsidRDefault="00B10AB3" w:rsidP="00466D49">
      <w:pPr>
        <w:rPr>
          <w:rFonts w:ascii="Browallia New" w:eastAsia="Arial Unicode MS" w:hAnsi="Browallia New" w:cs="Browallia New"/>
          <w:lang w:val="en-GB"/>
        </w:rPr>
      </w:pPr>
    </w:p>
    <w:p w14:paraId="4E2EAA63" w14:textId="77777777" w:rsidR="00B10AB3" w:rsidRPr="00DA0EF4" w:rsidRDefault="00B10AB3" w:rsidP="003551B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F4B73F9" w14:textId="77777777" w:rsidR="00B10AB3" w:rsidRPr="00DA0EF4" w:rsidRDefault="00B10AB3" w:rsidP="00466D49">
      <w:pPr>
        <w:rPr>
          <w:rFonts w:ascii="Browallia New" w:eastAsia="Arial Unicode MS" w:hAnsi="Browallia New" w:cs="Browallia New"/>
          <w:lang w:val="en-GB"/>
        </w:rPr>
      </w:pPr>
    </w:p>
    <w:p w14:paraId="3CAD19C2" w14:textId="663C3D68" w:rsidR="00B10AB3" w:rsidRPr="00DA0EF4" w:rsidRDefault="00B10AB3" w:rsidP="00EC70D6">
      <w:pPr>
        <w:tabs>
          <w:tab w:val="left" w:pos="1080"/>
          <w:tab w:val="left" w:pos="126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1" w:name="OLE_LINK3"/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A0EF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="003551B1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ประเทศไทย/สมาคมตลาดตราสารหนี้ไทย</w:t>
      </w:r>
    </w:p>
    <w:p w14:paraId="57C1FC85" w14:textId="6F91EE0D" w:rsidR="00B10AB3" w:rsidRPr="00DA0EF4" w:rsidRDefault="00B10AB3" w:rsidP="00EC70D6">
      <w:pPr>
        <w:tabs>
          <w:tab w:val="left" w:pos="1080"/>
          <w:tab w:val="left" w:pos="126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8015A60" w14:textId="74F1EA46" w:rsidR="00B10AB3" w:rsidRPr="00DA0EF4" w:rsidRDefault="00B10AB3" w:rsidP="003551B1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ข้อมูลระดับ </w:t>
      </w:r>
      <w:r w:rsidR="00DA0EF4" w:rsidRPr="00DA0E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ab/>
      </w: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bookmarkEnd w:id="21"/>
    <w:p w14:paraId="76F4E977" w14:textId="24B26485" w:rsidR="00B10AB3" w:rsidRPr="00DA0EF4" w:rsidRDefault="00B10AB3" w:rsidP="00466D49">
      <w:pPr>
        <w:rPr>
          <w:rFonts w:ascii="Browallia New" w:eastAsia="Arial Unicode MS" w:hAnsi="Browallia New" w:cs="Browallia New"/>
          <w:lang w:val="en-GB"/>
        </w:rPr>
      </w:pPr>
    </w:p>
    <w:p w14:paraId="2CAD7D35" w14:textId="74318DBB" w:rsidR="00B10AB3" w:rsidRPr="00DA0EF4" w:rsidRDefault="00B10AB3" w:rsidP="003551B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ข้อ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และหมายเหตุข้อ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353FFF3F" w14:textId="0A0D54B7" w:rsidR="00466D49" w:rsidRPr="00183E5C" w:rsidRDefault="00466D49" w:rsidP="00183E5C">
      <w:pPr>
        <w:rPr>
          <w:rFonts w:ascii="Browallia New" w:eastAsia="Arial Unicode MS" w:hAnsi="Browallia New" w:cs="Browallia New"/>
          <w:lang w:val="en-GB"/>
        </w:rPr>
      </w:pPr>
    </w:p>
    <w:p w14:paraId="3AC1A25B" w14:textId="78E2F0E2" w:rsidR="007E1396" w:rsidRPr="00DA0EF4" w:rsidRDefault="007E1396" w:rsidP="003551B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สินทรัพย์และหนี้สินทางการเงินส่วนใหญ่ของกลุ่มกิจการจัดอยู่ในประเภทระยะสั้น และมีอัตราดอกเบี้ยใกล้เคียงกับอัตราดอกเบี้ย</w:t>
      </w:r>
      <w:r w:rsidR="006C6E97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ในตลาด </w:t>
      </w:r>
      <w:r w:rsidR="008C714A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ซึ่งมูลค่ายุติธรรมของสินทรัพย์ทางการเงินและหนี้สินทางการเงินส่วนใหญ่</w:t>
      </w:r>
      <w:r w:rsidR="006C6E97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ใกล้เคียงกับมูลค่าตามบัญชี</w:t>
      </w:r>
    </w:p>
    <w:p w14:paraId="51F7D59E" w14:textId="2BCAE4B8" w:rsidR="00D72BED" w:rsidRPr="00183E5C" w:rsidRDefault="00D72BED" w:rsidP="00183E5C">
      <w:pPr>
        <w:rPr>
          <w:rFonts w:ascii="Browallia New" w:eastAsia="Arial Unicode MS" w:hAnsi="Browallia New" w:cs="Browallia New"/>
          <w:lang w:val="en-GB"/>
        </w:rPr>
      </w:pPr>
    </w:p>
    <w:p w14:paraId="74D933FD" w14:textId="7D309CFE" w:rsidR="00D72BED" w:rsidRPr="00DA0EF4" w:rsidRDefault="00D72BED" w:rsidP="003551B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4D03AC84" w14:textId="77777777" w:rsidR="00D72BED" w:rsidRPr="00183E5C" w:rsidRDefault="00D72BED" w:rsidP="00183E5C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94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1295"/>
        <w:gridCol w:w="1295"/>
        <w:gridCol w:w="1295"/>
        <w:gridCol w:w="1295"/>
      </w:tblGrid>
      <w:tr w:rsidR="00D72BED" w:rsidRPr="00DA0EF4" w14:paraId="57799F0B" w14:textId="77777777" w:rsidTr="00D72BED">
        <w:trPr>
          <w:cantSplit/>
        </w:trPr>
        <w:tc>
          <w:tcPr>
            <w:tcW w:w="4253" w:type="dxa"/>
            <w:vAlign w:val="bottom"/>
          </w:tcPr>
          <w:p w14:paraId="4C69FAEE" w14:textId="77777777" w:rsidR="00D72BED" w:rsidRPr="00DA0EF4" w:rsidRDefault="00D72BED" w:rsidP="00466D49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CC4EF6" w14:textId="77777777" w:rsidR="00D72BED" w:rsidRPr="00DA0EF4" w:rsidRDefault="00D72BED" w:rsidP="002A21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FDE651" w14:textId="77777777" w:rsidR="00D72BED" w:rsidRPr="00DA0EF4" w:rsidRDefault="00D72BED" w:rsidP="002A21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72BED" w:rsidRPr="00DA0EF4" w14:paraId="05492D4C" w14:textId="77777777" w:rsidTr="00D72BED">
        <w:trPr>
          <w:cantSplit/>
        </w:trPr>
        <w:tc>
          <w:tcPr>
            <w:tcW w:w="4253" w:type="dxa"/>
            <w:vAlign w:val="bottom"/>
          </w:tcPr>
          <w:p w14:paraId="258A03E0" w14:textId="77777777" w:rsidR="00D72BED" w:rsidRPr="00DA0EF4" w:rsidRDefault="00D72BED" w:rsidP="00466D49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366A4" w14:textId="34098AF6" w:rsidR="00D72BED" w:rsidRPr="00DA0EF4" w:rsidRDefault="00D72BED" w:rsidP="002A21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5793E" w14:textId="39A21872" w:rsidR="00D72BED" w:rsidRPr="00DA0EF4" w:rsidRDefault="00D72BED" w:rsidP="002A21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D72BED" w:rsidRPr="00DA0EF4" w14:paraId="2EDFB373" w14:textId="77777777" w:rsidTr="00D72BED">
        <w:trPr>
          <w:cantSplit/>
        </w:trPr>
        <w:tc>
          <w:tcPr>
            <w:tcW w:w="4253" w:type="dxa"/>
            <w:vAlign w:val="bottom"/>
          </w:tcPr>
          <w:p w14:paraId="20928D68" w14:textId="77777777" w:rsidR="00D72BED" w:rsidRPr="00DA0EF4" w:rsidRDefault="00D72BED" w:rsidP="00466D49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147937E" w14:textId="35D4D560" w:rsidR="00D72BED" w:rsidRPr="00DA0EF4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vAlign w:val="bottom"/>
          </w:tcPr>
          <w:p w14:paraId="21F211E8" w14:textId="4C88673A" w:rsidR="00D72BED" w:rsidRPr="00DA0EF4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vAlign w:val="bottom"/>
          </w:tcPr>
          <w:p w14:paraId="5EA5AF8C" w14:textId="468095E3" w:rsidR="00D72BED" w:rsidRPr="00DA0EF4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vAlign w:val="bottom"/>
          </w:tcPr>
          <w:p w14:paraId="154C6587" w14:textId="66538AA0" w:rsidR="00D72BED" w:rsidRPr="00DA0EF4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D72BED" w:rsidRPr="00DA0EF4" w14:paraId="135FEC34" w14:textId="77777777" w:rsidTr="00D72BED">
        <w:trPr>
          <w:cantSplit/>
        </w:trPr>
        <w:tc>
          <w:tcPr>
            <w:tcW w:w="4253" w:type="dxa"/>
            <w:vAlign w:val="bottom"/>
          </w:tcPr>
          <w:p w14:paraId="7F635892" w14:textId="77777777" w:rsidR="00D72BED" w:rsidRPr="00DA0EF4" w:rsidRDefault="00D72BED" w:rsidP="00466D49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149E78E" w14:textId="77777777" w:rsidR="00D72BED" w:rsidRPr="00DA0EF4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B44F8A5" w14:textId="77777777" w:rsidR="00D72BED" w:rsidRPr="00DA0EF4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003A56A" w14:textId="77777777" w:rsidR="00D72BED" w:rsidRPr="00DA0EF4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6ED9451" w14:textId="77777777" w:rsidR="00D72BED" w:rsidRPr="00DA0EF4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72BED" w:rsidRPr="00DA0EF4" w14:paraId="6E733241" w14:textId="77777777" w:rsidTr="00D72BED">
        <w:trPr>
          <w:cantSplit/>
        </w:trPr>
        <w:tc>
          <w:tcPr>
            <w:tcW w:w="4253" w:type="dxa"/>
            <w:vAlign w:val="bottom"/>
            <w:hideMark/>
          </w:tcPr>
          <w:p w14:paraId="0587F0CC" w14:textId="6C474691" w:rsidR="00D72BED" w:rsidRPr="00DA0EF4" w:rsidRDefault="00D72BED" w:rsidP="00466D49">
            <w:pPr>
              <w:tabs>
                <w:tab w:val="left" w:pos="1245"/>
                <w:tab w:val="left" w:pos="1710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2D7463" w14:textId="270EDAE8" w:rsidR="00D72BED" w:rsidRPr="00DA0EF4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14:paraId="29D6CF3C" w14:textId="0F93757C" w:rsidR="00D72BED" w:rsidRPr="00DA0EF4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D8FF66" w14:textId="07317649" w:rsidR="00D72BED" w:rsidRPr="00DA0EF4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FCAB44A" w14:textId="44E7AF00" w:rsidR="00D72BED" w:rsidRPr="00DA0EF4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72BED" w:rsidRPr="00DA0EF4" w14:paraId="2EAD04C5" w14:textId="77777777" w:rsidTr="00D72BED">
        <w:trPr>
          <w:cantSplit/>
        </w:trPr>
        <w:tc>
          <w:tcPr>
            <w:tcW w:w="4253" w:type="dxa"/>
            <w:vAlign w:val="bottom"/>
            <w:hideMark/>
          </w:tcPr>
          <w:p w14:paraId="606F6192" w14:textId="585330DC" w:rsidR="00D72BED" w:rsidRPr="00DA0EF4" w:rsidRDefault="00D72BED" w:rsidP="00466D49">
            <w:pPr>
              <w:tabs>
                <w:tab w:val="left" w:pos="1245"/>
                <w:tab w:val="left" w:pos="1734"/>
              </w:tabs>
              <w:ind w:left="-19" w:right="375" w:hanging="9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F0DAF" w14:textId="0DF0219A" w:rsidR="00D72BED" w:rsidRPr="00DA0EF4" w:rsidRDefault="00DA0EF4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D72B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5" w:type="dxa"/>
            <w:vAlign w:val="bottom"/>
          </w:tcPr>
          <w:p w14:paraId="72BCBEC6" w14:textId="209B7FC1" w:rsidR="00D72BED" w:rsidRPr="00DA0EF4" w:rsidRDefault="00DA0EF4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72B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D72B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FA7B7" w14:textId="5278E134" w:rsidR="00D72BED" w:rsidRPr="00DA0EF4" w:rsidRDefault="00DA0EF4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D72B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5" w:type="dxa"/>
            <w:vAlign w:val="bottom"/>
          </w:tcPr>
          <w:p w14:paraId="7E0205FF" w14:textId="6008F479" w:rsidR="00D72BED" w:rsidRPr="00DA0EF4" w:rsidRDefault="00DA0EF4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72B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D72B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D72BED" w:rsidRPr="00DA0EF4" w14:paraId="1571063F" w14:textId="77777777" w:rsidTr="00D72BED">
        <w:trPr>
          <w:cantSplit/>
        </w:trPr>
        <w:tc>
          <w:tcPr>
            <w:tcW w:w="4253" w:type="dxa"/>
            <w:vAlign w:val="bottom"/>
          </w:tcPr>
          <w:p w14:paraId="0628ACD5" w14:textId="77777777" w:rsidR="00D72BED" w:rsidRPr="00183E5C" w:rsidRDefault="00D72BED" w:rsidP="00466D49">
            <w:pPr>
              <w:tabs>
                <w:tab w:val="left" w:pos="1245"/>
                <w:tab w:val="left" w:pos="1734"/>
              </w:tabs>
              <w:ind w:left="-19" w:right="375" w:hanging="90"/>
              <w:jc w:val="left"/>
              <w:rPr>
                <w:rFonts w:ascii="Browallia New" w:eastAsia="Arial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B081F" w14:textId="77777777" w:rsidR="00D72BED" w:rsidRPr="00183E5C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7F37590" w14:textId="77777777" w:rsidR="00D72BED" w:rsidRPr="00183E5C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1E928" w14:textId="77777777" w:rsidR="00D72BED" w:rsidRPr="00183E5C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88A8730" w14:textId="77777777" w:rsidR="00D72BED" w:rsidRPr="00183E5C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72BED" w:rsidRPr="00DA0EF4" w14:paraId="12443BBA" w14:textId="77777777" w:rsidTr="002A21CE">
        <w:trPr>
          <w:cantSplit/>
        </w:trPr>
        <w:tc>
          <w:tcPr>
            <w:tcW w:w="4253" w:type="dxa"/>
            <w:vAlign w:val="bottom"/>
          </w:tcPr>
          <w:p w14:paraId="3E9CBA3B" w14:textId="2C8FEBF4" w:rsidR="00D72BED" w:rsidRPr="00DA0EF4" w:rsidRDefault="00D72BED" w:rsidP="00466D49">
            <w:pPr>
              <w:tabs>
                <w:tab w:val="left" w:pos="1245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หนี้สินอนุพันธ์ทางการเงิน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DA139E9" w14:textId="07890F8E" w:rsidR="00D72BED" w:rsidRPr="00DA0EF4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14:paraId="4D375644" w14:textId="43ED7407" w:rsidR="00D72BED" w:rsidRPr="00DA0EF4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EF55880" w14:textId="0B68861B" w:rsidR="00D72BED" w:rsidRPr="00DA0EF4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</w:tcPr>
          <w:p w14:paraId="055112A0" w14:textId="7DC50BF4" w:rsidR="00D72BED" w:rsidRPr="00DA0EF4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72BED" w:rsidRPr="00DA0EF4" w14:paraId="4006E7E8" w14:textId="77777777" w:rsidTr="002A21CE">
        <w:trPr>
          <w:cantSplit/>
        </w:trPr>
        <w:tc>
          <w:tcPr>
            <w:tcW w:w="4253" w:type="dxa"/>
            <w:vAlign w:val="bottom"/>
          </w:tcPr>
          <w:p w14:paraId="08DB47A6" w14:textId="63FB909C" w:rsidR="00D72BED" w:rsidRPr="00DA0EF4" w:rsidRDefault="00D72BED" w:rsidP="00466D49">
            <w:pPr>
              <w:tabs>
                <w:tab w:val="left" w:pos="1245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F5870D6" w14:textId="22EAA376" w:rsidR="00D72BED" w:rsidRPr="00DA0EF4" w:rsidRDefault="00DA0EF4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72B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D72B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5" w:type="dxa"/>
          </w:tcPr>
          <w:p w14:paraId="5EEDB129" w14:textId="53D2819A" w:rsidR="00D72BED" w:rsidRPr="00DA0EF4" w:rsidRDefault="00DA0EF4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72B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FB24F8E" w14:textId="3B010277" w:rsidR="00D72BED" w:rsidRPr="00DA0EF4" w:rsidRDefault="00DA0EF4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72B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D72B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5" w:type="dxa"/>
          </w:tcPr>
          <w:p w14:paraId="56A2D65F" w14:textId="063036B7" w:rsidR="00D72BED" w:rsidRPr="00DA0EF4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5ECF797" w14:textId="2327BFE5" w:rsidR="00466D49" w:rsidRPr="00183E5C" w:rsidRDefault="00466D49" w:rsidP="00183E5C">
      <w:pPr>
        <w:rPr>
          <w:rFonts w:ascii="Browallia New" w:eastAsia="Arial Unicode MS" w:hAnsi="Browallia New" w:cs="Browallia New"/>
          <w:lang w:val="en-GB"/>
        </w:rPr>
      </w:pPr>
      <w:bookmarkStart w:id="22" w:name="_Toc48681840"/>
    </w:p>
    <w:p w14:paraId="06F216A0" w14:textId="7DCABE21" w:rsidR="00F510E4" w:rsidRPr="00DA0EF4" w:rsidRDefault="00F510E4" w:rsidP="00F510E4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ข้อสมมติฐานหลักของมูลค่ายุติธรรม</w:t>
      </w:r>
    </w:p>
    <w:p w14:paraId="551AB096" w14:textId="77777777" w:rsidR="00F510E4" w:rsidRPr="00183E5C" w:rsidRDefault="00F510E4" w:rsidP="00183E5C">
      <w:pPr>
        <w:rPr>
          <w:rFonts w:ascii="Browallia New" w:eastAsia="Arial Unicode MS" w:hAnsi="Browallia New" w:cs="Browallia New"/>
          <w:lang w:val="en-GB"/>
        </w:rPr>
      </w:pPr>
    </w:p>
    <w:p w14:paraId="2A1C4852" w14:textId="5F08530A" w:rsidR="00F510E4" w:rsidRPr="00DA0EF4" w:rsidRDefault="00F510E4" w:rsidP="00F510E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และหนี้สินอนุพันธ์จากสัญญาจากสัญญาซื้อขายเงินตราต่างประเทศวัดมูลค่ายุติธรรมโดยใช้อัตราแลกเปลี่ยนอ้างอิงจากสถาบันการเงิน ซึ่งจัดอยู่ในข้อมูลระดับที่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</w:p>
    <w:p w14:paraId="2A645B04" w14:textId="77777777" w:rsidR="00466D49" w:rsidRPr="00183E5C" w:rsidRDefault="00466D49" w:rsidP="00183E5C">
      <w:pPr>
        <w:rPr>
          <w:rFonts w:ascii="Browallia New" w:eastAsia="Arial Unicode MS" w:hAnsi="Browallia New" w:cs="Browallia New"/>
          <w:lang w:val="en-GB"/>
        </w:rPr>
      </w:pPr>
    </w:p>
    <w:p w14:paraId="04E8FFFE" w14:textId="16D3A0BC" w:rsidR="00B10AB3" w:rsidRPr="00DA0EF4" w:rsidRDefault="00B10AB3" w:rsidP="00A3679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การโอนระหว่างระดับของชั้นมูลค่ายุติธรรม</w:t>
      </w:r>
      <w:bookmarkEnd w:id="22"/>
    </w:p>
    <w:p w14:paraId="79B15AFB" w14:textId="77777777" w:rsidR="00A36792" w:rsidRPr="00183E5C" w:rsidRDefault="00A36792" w:rsidP="00183E5C">
      <w:pPr>
        <w:rPr>
          <w:rFonts w:ascii="Browallia New" w:eastAsia="Arial Unicode MS" w:hAnsi="Browallia New" w:cs="Browallia New"/>
          <w:lang w:val="en-GB"/>
        </w:rPr>
      </w:pPr>
    </w:p>
    <w:p w14:paraId="23FC59BA" w14:textId="77777777" w:rsidR="00B10AB3" w:rsidRPr="00DA0EF4" w:rsidRDefault="00B10AB3" w:rsidP="00B10AB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ในระหว่างปีกลุ่มกิจการไม่มีการโอนระหว่างระดับชั้นมูลค่ายุติธรรม</w:t>
      </w:r>
    </w:p>
    <w:p w14:paraId="230B08DE" w14:textId="77777777" w:rsidR="00B10AB3" w:rsidRPr="00183E5C" w:rsidRDefault="00B10AB3" w:rsidP="00183E5C">
      <w:pPr>
        <w:rPr>
          <w:rFonts w:ascii="Browallia New" w:eastAsia="Arial Unicode MS" w:hAnsi="Browallia New" w:cs="Browallia New"/>
          <w:lang w:val="en-GB"/>
        </w:rPr>
      </w:pPr>
      <w:bookmarkStart w:id="23" w:name="_Toc48681841"/>
    </w:p>
    <w:p w14:paraId="795FED62" w14:textId="77777777" w:rsidR="00B10AB3" w:rsidRPr="00DA0EF4" w:rsidRDefault="00B10AB3" w:rsidP="00A3679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ขั้นตอนการประเมินมูลค่ายุติธรรม</w:t>
      </w:r>
      <w:bookmarkEnd w:id="23"/>
    </w:p>
    <w:p w14:paraId="7022C667" w14:textId="77777777" w:rsidR="00B10AB3" w:rsidRPr="00183E5C" w:rsidRDefault="00B10AB3" w:rsidP="00183E5C">
      <w:pPr>
        <w:rPr>
          <w:rFonts w:ascii="Browallia New" w:eastAsia="Arial Unicode MS" w:hAnsi="Browallia New" w:cs="Browallia New"/>
          <w:lang w:val="en-GB"/>
        </w:rPr>
      </w:pPr>
    </w:p>
    <w:p w14:paraId="01225CBA" w14:textId="27422F3D" w:rsidR="00B10AB3" w:rsidRPr="00DA0EF4" w:rsidRDefault="00B10AB3" w:rsidP="00B10AB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การประชุมระหว่างผู้อำนวยการสายการเงิน คณะกรรมการ</w:t>
      </w:r>
      <w:r w:rsidR="005F6B75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บริหาร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1E4BF010" w14:textId="55FB56D5" w:rsidR="00B10AB3" w:rsidRPr="00DA0EF4" w:rsidRDefault="00466D49" w:rsidP="00A367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3778" w:rsidRPr="00DA0EF4" w14:paraId="01E92A79" w14:textId="77777777" w:rsidTr="00466D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BCFAAB" w14:textId="14C6D9F4" w:rsidR="00B23778" w:rsidRPr="00DA0EF4" w:rsidRDefault="00DA0EF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B23778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3778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690F07D8" w14:textId="77777777" w:rsidR="00B23778" w:rsidRPr="00DA0EF4" w:rsidRDefault="00B23778" w:rsidP="00A365CC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ACE9E7" w14:textId="77777777" w:rsidR="00B23778" w:rsidRPr="00DA0EF4" w:rsidRDefault="00B23778" w:rsidP="00EE0A5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495F3C6" w14:textId="77777777" w:rsidR="00ED7163" w:rsidRPr="00DA0EF4" w:rsidRDefault="00ED7163" w:rsidP="00A365CC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B5B6E5" w14:textId="77777777" w:rsidR="00ED7163" w:rsidRPr="00DA0EF4" w:rsidRDefault="00ED7163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6136247F" w14:textId="77777777" w:rsidR="00EE0A5C" w:rsidRPr="00DA0EF4" w:rsidRDefault="00EE0A5C" w:rsidP="00A365C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75230AA2" w14:textId="66B5B50A" w:rsidR="00ED7163" w:rsidRPr="00DA0EF4" w:rsidRDefault="00ED7163" w:rsidP="00A365C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/>
        </w:rPr>
      </w:pPr>
      <w:r w:rsidRPr="00DA0EF4">
        <w:rPr>
          <w:rFonts w:ascii="Browallia New" w:eastAsia="Cord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EE0A5C" w:rsidRPr="00DA0EF4">
        <w:rPr>
          <w:rFonts w:ascii="Browallia New" w:eastAsia="Cordia New" w:hAnsi="Browallia New" w:cs="Browallia New"/>
          <w:sz w:val="26"/>
          <w:szCs w:val="26"/>
        </w:rPr>
        <w:br/>
      </w:r>
      <w:r w:rsidRPr="00DA0EF4">
        <w:rPr>
          <w:rFonts w:ascii="Browallia New" w:eastAsia="Cordia New" w:hAnsi="Browallia New" w:cs="Browallia New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="00EE0A5C" w:rsidRPr="00DA0EF4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EE0A5C" w:rsidRPr="00DA0EF4">
        <w:rPr>
          <w:rFonts w:ascii="Browallia New" w:eastAsia="Cordia New" w:hAnsi="Browallia New" w:cs="Browallia New"/>
          <w:sz w:val="26"/>
          <w:szCs w:val="26"/>
          <w:cs/>
        </w:rPr>
        <w:t xml:space="preserve">รายละเอียดของข้อสมมติฐานหลักที่ใช้รวมอยู่ในหมายเหตุข้อ </w:t>
      </w:r>
      <w:r w:rsidR="00DA0EF4" w:rsidRPr="00DA0EF4">
        <w:rPr>
          <w:rFonts w:ascii="Browallia New" w:eastAsia="Cordia New" w:hAnsi="Browallia New" w:cs="Browallia New"/>
          <w:sz w:val="26"/>
          <w:szCs w:val="26"/>
          <w:lang w:val="en-GB"/>
        </w:rPr>
        <w:t>7</w:t>
      </w:r>
    </w:p>
    <w:p w14:paraId="5C5BEDD9" w14:textId="77777777" w:rsidR="00ED7163" w:rsidRPr="00DA0EF4" w:rsidRDefault="00ED7163" w:rsidP="00A365C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DC0878E" w14:textId="77777777" w:rsidR="00ED7163" w:rsidRPr="00DA0EF4" w:rsidRDefault="00ED7163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การด้อยค่าของ</w:t>
      </w:r>
      <w:r w:rsidR="005F55A0" w:rsidRPr="00DA0EF4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สินทรัพย์</w:t>
      </w:r>
      <w:r w:rsidR="00EE0A5C" w:rsidRPr="00DA0EF4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ทางการเงิน</w:t>
      </w:r>
    </w:p>
    <w:p w14:paraId="6E1D37BD" w14:textId="77777777" w:rsidR="00BD17BF" w:rsidRPr="00DA0EF4" w:rsidRDefault="00BD17BF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71F02FBD" w14:textId="520D172B" w:rsidR="00EE0A5C" w:rsidRPr="00DA0EF4" w:rsidRDefault="00EE0A5C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A0EF4">
        <w:rPr>
          <w:rFonts w:ascii="Browallia New" w:eastAsia="Cordia New" w:hAnsi="Browallia New" w:cs="Browallia New"/>
          <w:sz w:val="26"/>
          <w:szCs w:val="26"/>
          <w:cs/>
          <w:lang w:bidi="ar-SA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Pr="00DA0EF4">
        <w:rPr>
          <w:rFonts w:ascii="Browallia New" w:eastAsia="Cordia New" w:hAnsi="Browallia New" w:cs="Browallia New"/>
          <w:sz w:val="26"/>
          <w:szCs w:val="26"/>
          <w:cs/>
          <w:lang w:bidi="ar-SA"/>
        </w:rPr>
        <w:br/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</w:t>
      </w:r>
      <w:r w:rsidR="00FD3A09" w:rsidRPr="00DA0EF4">
        <w:rPr>
          <w:rFonts w:ascii="Browallia New" w:eastAsia="Cordia New" w:hAnsi="Browallia New" w:cs="Browallia New"/>
          <w:sz w:val="26"/>
          <w:szCs w:val="26"/>
          <w:lang w:bidi="ar-SA"/>
        </w:rPr>
        <w:br/>
      </w:r>
      <w:r w:rsidRPr="00DA0EF4">
        <w:rPr>
          <w:rFonts w:ascii="Browallia New" w:eastAsia="Cordia New" w:hAnsi="Browallia New" w:cs="Browallia New"/>
          <w:sz w:val="26"/>
          <w:szCs w:val="26"/>
          <w:cs/>
          <w:lang w:bidi="ar-SA"/>
        </w:rPr>
        <w:t>การคาดการณ์เหตุการณ์ในอนาคต ณ ทุกสิ้นรอบระยะเวลารายงาน</w:t>
      </w:r>
    </w:p>
    <w:p w14:paraId="26645D06" w14:textId="77777777" w:rsidR="00EE0A5C" w:rsidRPr="00DA0EF4" w:rsidRDefault="00EE0A5C" w:rsidP="00A365C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351704A" w14:textId="77777777" w:rsidR="00ED7163" w:rsidRPr="00DA0EF4" w:rsidRDefault="005F55A0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การปรับลดสินค้าคงเหลือเป็นมูลค่าสุทธิที่จะได้รับ</w:t>
      </w:r>
    </w:p>
    <w:p w14:paraId="164DC12B" w14:textId="77777777" w:rsidR="005F55A0" w:rsidRPr="00DA0EF4" w:rsidRDefault="005F55A0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FF852E2" w14:textId="7A0A23EF" w:rsidR="005F55A0" w:rsidRPr="00DA0EF4" w:rsidRDefault="005F55A0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A0EF4">
        <w:rPr>
          <w:rFonts w:ascii="Browallia New" w:eastAsia="Cordia New" w:hAnsi="Browallia New" w:cs="Browallia New"/>
          <w:sz w:val="26"/>
          <w:szCs w:val="26"/>
          <w:cs/>
        </w:rPr>
        <w:t>ในการประมาณการปรับลดสินค้าคงเหลือเป็นมูลค่าสุทธิที่จะได้รับ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 ณ สิ้นปี</w:t>
      </w:r>
    </w:p>
    <w:p w14:paraId="72117D75" w14:textId="77777777" w:rsidR="00EF1B82" w:rsidRPr="00DA0EF4" w:rsidRDefault="00EF1B82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3D08F03" w14:textId="77777777" w:rsidR="005F55A0" w:rsidRPr="00DA0EF4" w:rsidRDefault="00965C03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 และค่าเสื่อมราคา</w:t>
      </w:r>
    </w:p>
    <w:p w14:paraId="130B3B83" w14:textId="77777777" w:rsidR="005F55A0" w:rsidRPr="00DA0EF4" w:rsidRDefault="005F55A0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0F6C6C4" w14:textId="77777777" w:rsidR="00965C03" w:rsidRPr="00DA0EF4" w:rsidRDefault="00965C03" w:rsidP="00A365C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A0EF4">
        <w:rPr>
          <w:rFonts w:ascii="Browallia New" w:eastAsia="Cordia New" w:hAnsi="Browallia New" w:cs="Browallia New"/>
          <w:sz w:val="26"/>
          <w:szCs w:val="26"/>
          <w:cs/>
        </w:rPr>
        <w:t xml:space="preserve"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06340D32" w14:textId="77777777" w:rsidR="00965C03" w:rsidRPr="00DA0EF4" w:rsidRDefault="00965C03" w:rsidP="00A365C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15EAEF4A" w14:textId="77777777" w:rsidR="00965C03" w:rsidRPr="00DA0EF4" w:rsidRDefault="00965C03" w:rsidP="00A365C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A0EF4">
        <w:rPr>
          <w:rFonts w:ascii="Browallia New" w:eastAsia="Cordia New" w:hAnsi="Browallia New" w:cs="Browallia New"/>
          <w:sz w:val="26"/>
          <w:szCs w:val="26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="00617311" w:rsidRPr="00DA0EF4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DA0EF4">
        <w:rPr>
          <w:rFonts w:ascii="Browallia New" w:eastAsia="Cordia New" w:hAnsi="Browallia New" w:cs="Browallia New"/>
          <w:sz w:val="26"/>
          <w:szCs w:val="26"/>
          <w:cs/>
        </w:rPr>
        <w:t>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0EA9F3B" w14:textId="77777777" w:rsidR="005F55A0" w:rsidRPr="00DA0EF4" w:rsidRDefault="005F55A0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063675EF" w14:textId="77777777" w:rsidR="005F55A0" w:rsidRPr="00DA0EF4" w:rsidRDefault="00ED7163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725711A9" w14:textId="77777777" w:rsidR="005F55A0" w:rsidRPr="00DA0EF4" w:rsidRDefault="005F55A0" w:rsidP="0061731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114D774F" w14:textId="600A914D" w:rsidR="005F55A0" w:rsidRPr="00DA0EF4" w:rsidRDefault="005F55A0" w:rsidP="0061731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A0EF4">
        <w:rPr>
          <w:rFonts w:ascii="Browallia New" w:eastAsia="Cordia New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</w:t>
      </w:r>
      <w:r w:rsidR="00617311" w:rsidRPr="00DA0EF4">
        <w:rPr>
          <w:rFonts w:ascii="Browallia New" w:eastAsia="Cordia New" w:hAnsi="Browallia New" w:cs="Browallia New"/>
          <w:sz w:val="26"/>
          <w:szCs w:val="26"/>
          <w:cs/>
        </w:rPr>
        <w:t>บ</w:t>
      </w:r>
      <w:r w:rsidRPr="00DA0EF4">
        <w:rPr>
          <w:rFonts w:ascii="Browallia New" w:eastAsia="Cordia New" w:hAnsi="Browallia New" w:cs="Browallia New"/>
          <w:sz w:val="26"/>
          <w:szCs w:val="26"/>
          <w:cs/>
        </w:rPr>
        <w:t xml:space="preserve">จากการเปลี่ยนแปลงที่เป็นไปได้ของข้อสมมติฐานได้เปิดเผยข้อมูลอยู่ในหมายเหตุข้อ </w:t>
      </w:r>
      <w:r w:rsidR="00DA0EF4" w:rsidRPr="00DA0EF4">
        <w:rPr>
          <w:rFonts w:ascii="Browallia New" w:eastAsia="Cordia New" w:hAnsi="Browallia New" w:cs="Browallia New"/>
          <w:sz w:val="26"/>
          <w:szCs w:val="26"/>
          <w:lang w:val="en-GB"/>
        </w:rPr>
        <w:t>25</w:t>
      </w:r>
    </w:p>
    <w:p w14:paraId="2998805D" w14:textId="67E91CE5" w:rsidR="00625299" w:rsidRPr="00DA0EF4" w:rsidRDefault="002A21CE" w:rsidP="00EF1B8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A0EF4" w14:paraId="283B071E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bookmarkEnd w:id="1"/>
          <w:bookmarkEnd w:id="2"/>
          <w:p w14:paraId="5A812A27" w14:textId="69F040FE" w:rsidR="00767150" w:rsidRPr="00DA0EF4" w:rsidRDefault="00DA0EF4" w:rsidP="00A365C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0082B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0082B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7B8CC16B" w14:textId="77777777" w:rsidR="00BD17BF" w:rsidRPr="00DA0EF4" w:rsidRDefault="00BD17BF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E51690" w14:textId="77777777" w:rsidR="005561BC" w:rsidRPr="00DA0EF4" w:rsidRDefault="005561BC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ที่นำเสนอให้ผู้มีอำนาจตัดสินใจสูงสุดด้านการดำเนินงาน</w:t>
      </w:r>
      <w:r w:rsidR="002F5807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</w:t>
      </w:r>
      <w:r w:rsidR="002F5807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ปฏิบัติงานของส่วนงา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ทั้งนี้ </w:t>
      </w:r>
      <w:r w:rsidR="005045C9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ผู้มีอำนาจตัดสินใจสูงสุดด้านการดำเนินงาน คือ คณะกรรมการบริษัท</w:t>
      </w:r>
      <w:r w:rsidR="002F5807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ที่ทำการตัดสินใจเชิงกลยุทธ์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ซึ่งได้วัดผลการดำเนินงานจากกำไรของส่วนงานเป็นหลัก</w:t>
      </w:r>
    </w:p>
    <w:p w14:paraId="2C9F7359" w14:textId="77777777" w:rsidR="005561BC" w:rsidRPr="00DA0EF4" w:rsidRDefault="005561BC" w:rsidP="00A365C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C18D96C" w14:textId="11A86BC3" w:rsidR="005561BC" w:rsidRPr="00DA0EF4" w:rsidRDefault="005561BC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เพื่อวัตถุประสงค์ในการบริหารงาน กลุ่มกิจการจัดโครงสร้างองค์กรเป็นหน่วยธุรกิจตามลักษณะการขายสินค้า โดยมีส่วนงานที่รายงาน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ทั้งสิ้น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ส่วนงาน คือ </w:t>
      </w:r>
    </w:p>
    <w:p w14:paraId="6059F7FF" w14:textId="77777777" w:rsidR="005561BC" w:rsidRPr="00DA0EF4" w:rsidRDefault="005561BC" w:rsidP="00A365C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68BE3E6" w14:textId="77777777" w:rsidR="005561BC" w:rsidRPr="00DA0EF4" w:rsidRDefault="005561BC" w:rsidP="00D22F54">
      <w:pPr>
        <w:numPr>
          <w:ilvl w:val="1"/>
          <w:numId w:val="20"/>
        </w:num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A0EF4">
        <w:rPr>
          <w:rFonts w:ascii="Browallia New" w:eastAsia="Cordia New" w:hAnsi="Browallia New" w:cs="Browallia New"/>
          <w:sz w:val="26"/>
          <w:szCs w:val="26"/>
          <w:cs/>
        </w:rPr>
        <w:t>ส่วนงานขายสินค้าภายในประเทศ</w:t>
      </w:r>
    </w:p>
    <w:p w14:paraId="6FB2EED4" w14:textId="77777777" w:rsidR="00773ADA" w:rsidRPr="00DA0EF4" w:rsidRDefault="005561BC" w:rsidP="00D22F54">
      <w:pPr>
        <w:numPr>
          <w:ilvl w:val="1"/>
          <w:numId w:val="20"/>
        </w:num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A0EF4">
        <w:rPr>
          <w:rFonts w:ascii="Browallia New" w:eastAsia="Cordia New" w:hAnsi="Browallia New" w:cs="Browallia New"/>
          <w:sz w:val="26"/>
          <w:szCs w:val="26"/>
          <w:cs/>
        </w:rPr>
        <w:t>ส่วนงานขายสินค้าส่งออกต่างประเทศ</w:t>
      </w:r>
    </w:p>
    <w:p w14:paraId="3E813A05" w14:textId="270C4816" w:rsidR="00A4086F" w:rsidRPr="00DA0EF4" w:rsidRDefault="00A4086F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9BA728" w14:textId="77777777" w:rsidR="00EA25EA" w:rsidRPr="00DA0EF4" w:rsidRDefault="00EA25E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ข้อมูลที่มีสาระสำคัญเ</w:t>
      </w:r>
      <w:r w:rsidR="00375B34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กี่ยว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กับรายได้และกำไรของแต่ละส่วนงานที่รายงาน มีดังต่อไปนี้</w:t>
      </w:r>
    </w:p>
    <w:p w14:paraId="3468A577" w14:textId="77777777" w:rsidR="00EA25EA" w:rsidRPr="00DA0EF4" w:rsidRDefault="00EA25EA" w:rsidP="00A365C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710"/>
        <w:gridCol w:w="1161"/>
        <w:gridCol w:w="1071"/>
        <w:gridCol w:w="1134"/>
        <w:gridCol w:w="1134"/>
        <w:gridCol w:w="1170"/>
        <w:gridCol w:w="1170"/>
      </w:tblGrid>
      <w:tr w:rsidR="005561BC" w:rsidRPr="00DA0EF4" w14:paraId="7756647E" w14:textId="77777777" w:rsidTr="00C0082B">
        <w:trPr>
          <w:cantSplit/>
        </w:trPr>
        <w:tc>
          <w:tcPr>
            <w:tcW w:w="2710" w:type="dxa"/>
            <w:vAlign w:val="bottom"/>
          </w:tcPr>
          <w:p w14:paraId="2DA08A7E" w14:textId="77777777" w:rsidR="005561BC" w:rsidRPr="00DA0EF4" w:rsidRDefault="005561BC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DC976" w14:textId="77777777" w:rsidR="005561BC" w:rsidRPr="00DA0EF4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561BC" w:rsidRPr="00DA0EF4" w14:paraId="0C64177F" w14:textId="77777777" w:rsidTr="00C0082B">
        <w:trPr>
          <w:cantSplit/>
        </w:trPr>
        <w:tc>
          <w:tcPr>
            <w:tcW w:w="2710" w:type="dxa"/>
            <w:vAlign w:val="bottom"/>
          </w:tcPr>
          <w:p w14:paraId="485A318F" w14:textId="77777777" w:rsidR="005561BC" w:rsidRPr="00DA0EF4" w:rsidRDefault="005561BC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C0833" w14:textId="77777777" w:rsidR="005561BC" w:rsidRPr="00DA0EF4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ส่วนงานขายสินค้า</w:t>
            </w:r>
          </w:p>
          <w:p w14:paraId="7F4370C7" w14:textId="77777777" w:rsidR="005561BC" w:rsidRPr="00DA0EF4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A83D8" w14:textId="77777777" w:rsidR="005561BC" w:rsidRPr="00DA0EF4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ส่วนงานขายสินค้า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br/>
              <w:t>ส่งออกต่างประเทศ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0D18F" w14:textId="77777777" w:rsidR="005561BC" w:rsidRPr="00DA0EF4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E227F" w:rsidRPr="00DA0EF4" w14:paraId="775EC9B1" w14:textId="77777777" w:rsidTr="00C0082B">
        <w:trPr>
          <w:cantSplit/>
        </w:trPr>
        <w:tc>
          <w:tcPr>
            <w:tcW w:w="2710" w:type="dxa"/>
            <w:vAlign w:val="bottom"/>
          </w:tcPr>
          <w:p w14:paraId="76E60D9E" w14:textId="77777777" w:rsidR="007E227F" w:rsidRPr="00DA0EF4" w:rsidRDefault="007E227F" w:rsidP="007E227F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72A56639" w14:textId="22C53EBE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E4F946A" w14:textId="46F53F7F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FD7C26" w14:textId="75981B03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90AF3F" w14:textId="2F9D74B5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9FDDE1" w14:textId="11E3A46C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0FB9FB" w14:textId="39DBE96E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</w:tr>
      <w:tr w:rsidR="005561BC" w:rsidRPr="00DA0EF4" w14:paraId="49766BE2" w14:textId="77777777" w:rsidTr="00C0082B">
        <w:trPr>
          <w:cantSplit/>
        </w:trPr>
        <w:tc>
          <w:tcPr>
            <w:tcW w:w="2710" w:type="dxa"/>
            <w:vAlign w:val="bottom"/>
          </w:tcPr>
          <w:p w14:paraId="0A6C80B8" w14:textId="77777777" w:rsidR="005561BC" w:rsidRPr="00DA0EF4" w:rsidRDefault="005561BC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F92B83B" w14:textId="77777777" w:rsidR="005561BC" w:rsidRPr="00DA0EF4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AB2A1C6" w14:textId="77777777" w:rsidR="005561BC" w:rsidRPr="00DA0EF4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71F509F6" w14:textId="77777777" w:rsidR="005561BC" w:rsidRPr="00DA0EF4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08C04D2" w14:textId="77777777" w:rsidR="005561BC" w:rsidRPr="00DA0EF4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76A1E033" w14:textId="77777777" w:rsidR="005561BC" w:rsidRPr="00DA0EF4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3B2304A8" w14:textId="77777777" w:rsidR="005561BC" w:rsidRPr="00DA0EF4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5561BC" w:rsidRPr="00DA0EF4" w14:paraId="4C7FBB20" w14:textId="77777777" w:rsidTr="00362F44">
        <w:trPr>
          <w:cantSplit/>
          <w:trHeight w:val="99"/>
        </w:trPr>
        <w:tc>
          <w:tcPr>
            <w:tcW w:w="2710" w:type="dxa"/>
            <w:vAlign w:val="bottom"/>
          </w:tcPr>
          <w:p w14:paraId="5F15A88C" w14:textId="77777777" w:rsidR="005561BC" w:rsidRPr="00DA0EF4" w:rsidRDefault="005561BC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FEED4" w14:textId="77777777" w:rsidR="005561BC" w:rsidRPr="00DA0EF4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BAA3166" w14:textId="77777777" w:rsidR="005561BC" w:rsidRPr="00DA0EF4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3615F5" w14:textId="77777777" w:rsidR="005561BC" w:rsidRPr="00DA0EF4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F5343D" w14:textId="77777777" w:rsidR="005561BC" w:rsidRPr="00DA0EF4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1F900" w14:textId="77777777" w:rsidR="005561BC" w:rsidRPr="00DA0EF4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1A641E" w14:textId="77777777" w:rsidR="005561BC" w:rsidRPr="00DA0EF4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E227F" w:rsidRPr="00DA0EF4" w14:paraId="7A773878" w14:textId="77777777" w:rsidTr="00BA6FB2">
        <w:trPr>
          <w:cantSplit/>
        </w:trPr>
        <w:tc>
          <w:tcPr>
            <w:tcW w:w="2710" w:type="dxa"/>
            <w:vAlign w:val="bottom"/>
          </w:tcPr>
          <w:p w14:paraId="5B3A8780" w14:textId="77777777" w:rsidR="007E227F" w:rsidRPr="00DA0EF4" w:rsidRDefault="007E227F" w:rsidP="007E227F">
            <w:pPr>
              <w:tabs>
                <w:tab w:val="left" w:pos="171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6F6D2146" w14:textId="5B8705AB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highlight w:val="yellow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</w:p>
        </w:tc>
        <w:tc>
          <w:tcPr>
            <w:tcW w:w="1071" w:type="dxa"/>
            <w:vAlign w:val="bottom"/>
          </w:tcPr>
          <w:p w14:paraId="48A26A39" w14:textId="74B31297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933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D1E6D9" w14:textId="58F8524E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highlight w:val="yellow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424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238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153</w:t>
            </w:r>
          </w:p>
        </w:tc>
        <w:tc>
          <w:tcPr>
            <w:tcW w:w="1134" w:type="dxa"/>
            <w:vAlign w:val="bottom"/>
          </w:tcPr>
          <w:p w14:paraId="2491DA04" w14:textId="7FA2200B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169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656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A65945D" w14:textId="0FC1F9E1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highlight w:val="yellow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  <w:tc>
          <w:tcPr>
            <w:tcW w:w="1170" w:type="dxa"/>
            <w:vAlign w:val="bottom"/>
          </w:tcPr>
          <w:p w14:paraId="75F95D25" w14:textId="3D4B293E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</w:tr>
      <w:tr w:rsidR="007E227F" w:rsidRPr="00DA0EF4" w14:paraId="15D3DB91" w14:textId="77777777" w:rsidTr="00BA6FB2">
        <w:trPr>
          <w:cantSplit/>
        </w:trPr>
        <w:tc>
          <w:tcPr>
            <w:tcW w:w="2710" w:type="dxa"/>
            <w:vAlign w:val="bottom"/>
          </w:tcPr>
          <w:p w14:paraId="4ABE4050" w14:textId="77777777" w:rsidR="007E227F" w:rsidRPr="00DA0EF4" w:rsidRDefault="007E227F" w:rsidP="007E227F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>ต้นทุนขาย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62C7A" w14:textId="38369C76" w:rsidR="007E227F" w:rsidRPr="00DA0EF4" w:rsidRDefault="0040255C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highlight w:val="yellow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AD54859" w14:textId="34021DA2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533E8" w14:textId="74588B22" w:rsidR="007E227F" w:rsidRPr="00DA0EF4" w:rsidRDefault="0040255C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highlight w:val="yellow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019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609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505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0E52041" w14:textId="181F748E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880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082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168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31056" w14:textId="15125222" w:rsidR="007E227F" w:rsidRPr="00DA0EF4" w:rsidRDefault="0040255C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highlight w:val="yellow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66B253" w14:textId="2B858483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7E227F" w:rsidRPr="00DA0EF4" w14:paraId="559D280E" w14:textId="77777777" w:rsidTr="00BA6FB2">
        <w:trPr>
          <w:cantSplit/>
        </w:trPr>
        <w:tc>
          <w:tcPr>
            <w:tcW w:w="2710" w:type="dxa"/>
            <w:vAlign w:val="bottom"/>
          </w:tcPr>
          <w:p w14:paraId="7B9B131A" w14:textId="77777777" w:rsidR="007E227F" w:rsidRPr="00DA0EF4" w:rsidRDefault="007E227F" w:rsidP="007E227F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กำไรของส่วนงาน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8CCF3" w14:textId="65DC412F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  <w:r w:rsidR="0040255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  <w:r w:rsidR="0040255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838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91B4D89" w14:textId="64D53B4F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562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A50A5" w14:textId="6DEC6611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highlight w:val="yellow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404</w:t>
            </w:r>
            <w:r w:rsidR="0040255C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628</w:t>
            </w:r>
            <w:r w:rsidR="0040255C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A74958B" w14:textId="22452DE5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289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573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944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9D9E6" w14:textId="3CBBBBAA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highlight w:val="yellow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537</w:t>
            </w:r>
            <w:r w:rsidR="0040255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344</w:t>
            </w:r>
            <w:r w:rsidR="0040255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4935AE" w14:textId="0F6FCFE7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136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</w:p>
        </w:tc>
      </w:tr>
      <w:tr w:rsidR="007E227F" w:rsidRPr="00DA0EF4" w14:paraId="5D3CE2C6" w14:textId="77777777" w:rsidTr="00BA6FB2">
        <w:trPr>
          <w:cantSplit/>
        </w:trPr>
        <w:tc>
          <w:tcPr>
            <w:tcW w:w="2710" w:type="dxa"/>
            <w:vAlign w:val="bottom"/>
          </w:tcPr>
          <w:p w14:paraId="091684BF" w14:textId="77777777" w:rsidR="007E227F" w:rsidRPr="00DA0EF4" w:rsidRDefault="007E227F" w:rsidP="007E227F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>รายได้อื่น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FEF36D4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71739A2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10AD4CB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7923A87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DC0B29" w14:textId="56803C01" w:rsidR="007E227F" w:rsidRPr="00DA0EF4" w:rsidRDefault="00DA0EF4" w:rsidP="007E227F">
            <w:pPr>
              <w:ind w:left="-22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C2ECA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  <w:r w:rsidR="002C2ECA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70" w:type="dxa"/>
            <w:vAlign w:val="bottom"/>
          </w:tcPr>
          <w:p w14:paraId="07A4EDA1" w14:textId="07728BB9" w:rsidR="007E227F" w:rsidRPr="00DA0EF4" w:rsidRDefault="00DA0EF4" w:rsidP="007E227F">
            <w:pPr>
              <w:ind w:left="-22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</w:tr>
      <w:tr w:rsidR="007E227F" w:rsidRPr="00DA0EF4" w14:paraId="085ECFB4" w14:textId="77777777" w:rsidTr="00A23C51">
        <w:trPr>
          <w:cantSplit/>
        </w:trPr>
        <w:tc>
          <w:tcPr>
            <w:tcW w:w="2710" w:type="dxa"/>
            <w:vAlign w:val="bottom"/>
          </w:tcPr>
          <w:p w14:paraId="61C37F0E" w14:textId="7ECDD964" w:rsidR="007E227F" w:rsidRPr="00DA0EF4" w:rsidRDefault="007E227F" w:rsidP="007E227F">
            <w:pPr>
              <w:ind w:righ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กำไร</w:t>
            </w:r>
            <w:r w:rsidR="002E0B53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(ขาดทุน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  <w:r w:rsidR="002E0B53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จากอัตราแลกเปลี่ยน - สุทธิ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23EE1ACC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086CE5E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EA79FD9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AC2E6A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B7D4AA2" w14:textId="3428C73F" w:rsidR="007E227F" w:rsidRPr="00DA0EF4" w:rsidRDefault="00F44E72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70A5168B" w14:textId="1A7F8172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971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709</w:t>
            </w:r>
          </w:p>
        </w:tc>
      </w:tr>
      <w:tr w:rsidR="007E227F" w:rsidRPr="00DA0EF4" w14:paraId="2F5DF30B" w14:textId="77777777" w:rsidTr="006A21E4">
        <w:trPr>
          <w:cantSplit/>
        </w:trPr>
        <w:tc>
          <w:tcPr>
            <w:tcW w:w="2710" w:type="dxa"/>
            <w:vAlign w:val="bottom"/>
          </w:tcPr>
          <w:p w14:paraId="46241992" w14:textId="0CCA11AC" w:rsidR="00F44E72" w:rsidRPr="00DA0EF4" w:rsidRDefault="007E227F" w:rsidP="007E227F">
            <w:pPr>
              <w:ind w:righ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กำไร</w:t>
            </w:r>
            <w:r w:rsidR="002E0B53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(ขาดทุน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  <w:r w:rsidR="002E0B53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จากตราสารอนุพันธ์</w:t>
            </w:r>
          </w:p>
          <w:p w14:paraId="03D4A2FF" w14:textId="05B9CF0E" w:rsidR="007E227F" w:rsidRPr="00DA0EF4" w:rsidRDefault="00EC70D6" w:rsidP="007E227F">
            <w:pPr>
              <w:ind w:righ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  </w:t>
            </w:r>
            <w:r w:rsidR="0090122C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ทางการเงิน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- สุทธิ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0F7DB4AE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48938D9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F56BB2A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D572E66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49BC782" w14:textId="4A99633C" w:rsidR="007E227F" w:rsidRPr="00DA0EF4" w:rsidRDefault="00F44E72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7741B8DD" w14:textId="120F5639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341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</w:p>
        </w:tc>
      </w:tr>
      <w:tr w:rsidR="007E227F" w:rsidRPr="00DA0EF4" w14:paraId="3CFF5C5C" w14:textId="77777777" w:rsidTr="00362F44">
        <w:trPr>
          <w:cantSplit/>
        </w:trPr>
        <w:tc>
          <w:tcPr>
            <w:tcW w:w="2710" w:type="dxa"/>
            <w:vAlign w:val="bottom"/>
          </w:tcPr>
          <w:p w14:paraId="1AA7FBF1" w14:textId="77777777" w:rsidR="007E227F" w:rsidRPr="00DA0EF4" w:rsidRDefault="007E227F" w:rsidP="007E227F">
            <w:pPr>
              <w:ind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ต้นทุนที่ไม่สามารถปันส่วนได้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9791562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7536195B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77A036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349FDAE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95A951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08D6F9B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E227F" w:rsidRPr="00DA0EF4" w14:paraId="62060377" w14:textId="77777777" w:rsidTr="00362F44">
        <w:trPr>
          <w:cantSplit/>
        </w:trPr>
        <w:tc>
          <w:tcPr>
            <w:tcW w:w="2710" w:type="dxa"/>
            <w:vAlign w:val="bottom"/>
          </w:tcPr>
          <w:p w14:paraId="2B87011A" w14:textId="77777777" w:rsidR="007E227F" w:rsidRPr="00DA0EF4" w:rsidRDefault="007E227F" w:rsidP="007E227F">
            <w:pPr>
              <w:ind w:righ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  - ค่าใช้จ่ายในการขายและบริหาร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75420774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124D226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C9EA995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DDCB8A8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A4F041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DA1C4C2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E227F" w:rsidRPr="00DA0EF4" w14:paraId="650DD3C8" w14:textId="77777777" w:rsidTr="00362F44">
        <w:trPr>
          <w:cantSplit/>
        </w:trPr>
        <w:tc>
          <w:tcPr>
            <w:tcW w:w="2710" w:type="dxa"/>
            <w:vAlign w:val="bottom"/>
          </w:tcPr>
          <w:p w14:paraId="1BBFE6E4" w14:textId="77777777" w:rsidR="007E227F" w:rsidRPr="00DA0EF4" w:rsidRDefault="007E227F" w:rsidP="007E227F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        และต้นทุนทางการเงิน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2C097991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289871F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1162C3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306BD04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E1BB1" w14:textId="3D69035F" w:rsidR="007E227F" w:rsidRPr="00DA0EF4" w:rsidRDefault="002C2ECA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C93BF5" w14:textId="6299043E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bookmarkStart w:id="24" w:name="OLE_LINK10"/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  <w:bookmarkEnd w:id="24"/>
          </w:p>
        </w:tc>
      </w:tr>
      <w:tr w:rsidR="007E227F" w:rsidRPr="00DA0EF4" w14:paraId="706F1A24" w14:textId="77777777" w:rsidTr="008B73FB">
        <w:trPr>
          <w:cantSplit/>
        </w:trPr>
        <w:tc>
          <w:tcPr>
            <w:tcW w:w="2710" w:type="dxa"/>
            <w:vAlign w:val="bottom"/>
          </w:tcPr>
          <w:p w14:paraId="5E829F2F" w14:textId="20B0F492" w:rsidR="007E227F" w:rsidRPr="00DA0EF4" w:rsidRDefault="007E227F" w:rsidP="007E227F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กำไรก่อนภาษีเงินได้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5421ADC2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2B13C398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0436913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522C2FD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F2985" w14:textId="5C589964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  <w:r w:rsidR="002C2ECA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842</w:t>
            </w:r>
            <w:r w:rsidR="002C2ECA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208A358" w14:textId="2A282363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851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221</w:t>
            </w:r>
          </w:p>
        </w:tc>
      </w:tr>
      <w:tr w:rsidR="007E227F" w:rsidRPr="00DA0EF4" w14:paraId="4591628D" w14:textId="77777777" w:rsidTr="00362F44">
        <w:trPr>
          <w:cantSplit/>
        </w:trPr>
        <w:tc>
          <w:tcPr>
            <w:tcW w:w="2710" w:type="dxa"/>
            <w:vAlign w:val="bottom"/>
          </w:tcPr>
          <w:p w14:paraId="714AD99A" w14:textId="77777777" w:rsidR="007E227F" w:rsidRPr="00DA0EF4" w:rsidRDefault="007E227F" w:rsidP="007E227F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>ภาษีเงินได้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5F8AD2F8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BCC4ED4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7F919F2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A65275D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3FB72" w14:textId="649DCBE6" w:rsidR="007E227F" w:rsidRPr="00DA0EF4" w:rsidRDefault="002C2ECA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EF20408" w14:textId="6239EB1C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bookmarkStart w:id="25" w:name="OLE_LINK11"/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  <w:bookmarkEnd w:id="25"/>
          </w:p>
        </w:tc>
      </w:tr>
      <w:tr w:rsidR="007E227F" w:rsidRPr="00DA0EF4" w14:paraId="0D23A9D6" w14:textId="77777777" w:rsidTr="008B73FB">
        <w:trPr>
          <w:cantSplit/>
        </w:trPr>
        <w:tc>
          <w:tcPr>
            <w:tcW w:w="2710" w:type="dxa"/>
            <w:vAlign w:val="bottom"/>
          </w:tcPr>
          <w:p w14:paraId="757E852D" w14:textId="601986DF" w:rsidR="007E227F" w:rsidRPr="00DA0EF4" w:rsidRDefault="007E227F" w:rsidP="007E227F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กำไรสุทธ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ิสำหรับปี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11C7F3E8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3EE4B5C4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1DF9AA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3FFEA52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CED10" w14:textId="52DCE494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="002C2ECA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815</w:t>
            </w:r>
            <w:r w:rsidR="002C2ECA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F24CD" w14:textId="0671CBD0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192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912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</w:p>
        </w:tc>
      </w:tr>
      <w:tr w:rsidR="007E227F" w:rsidRPr="00DA0EF4" w14:paraId="40A80D3C" w14:textId="77777777" w:rsidTr="00362F44">
        <w:trPr>
          <w:cantSplit/>
        </w:trPr>
        <w:tc>
          <w:tcPr>
            <w:tcW w:w="2710" w:type="dxa"/>
            <w:vAlign w:val="bottom"/>
          </w:tcPr>
          <w:p w14:paraId="2C3736A8" w14:textId="77777777" w:rsidR="007E227F" w:rsidRPr="00DA0EF4" w:rsidRDefault="007E227F" w:rsidP="007E227F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161" w:type="dxa"/>
            <w:shd w:val="clear" w:color="auto" w:fill="FAFAFA"/>
            <w:vAlign w:val="bottom"/>
          </w:tcPr>
          <w:p w14:paraId="5D38A28C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0C0B4B1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BE0D05A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AA5F5AB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E8D52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10415B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7E227F" w:rsidRPr="00DA0EF4" w14:paraId="2185D422" w14:textId="77777777" w:rsidTr="00362F44">
        <w:trPr>
          <w:cantSplit/>
        </w:trPr>
        <w:tc>
          <w:tcPr>
            <w:tcW w:w="2710" w:type="dxa"/>
            <w:vAlign w:val="bottom"/>
          </w:tcPr>
          <w:p w14:paraId="0A109416" w14:textId="77777777" w:rsidR="007E227F" w:rsidRPr="00DA0EF4" w:rsidRDefault="007E227F" w:rsidP="007E227F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จังหวะเวลาการรับรู้รายได้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90DC8F0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0E27AD3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8ED01C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0D2ABBF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D1395AE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361FF24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E227F" w:rsidRPr="00DA0EF4" w14:paraId="00E211EB" w14:textId="77777777" w:rsidTr="0008276B">
        <w:trPr>
          <w:cantSplit/>
        </w:trPr>
        <w:tc>
          <w:tcPr>
            <w:tcW w:w="2710" w:type="dxa"/>
            <w:vAlign w:val="bottom"/>
          </w:tcPr>
          <w:p w14:paraId="43A00C51" w14:textId="4A8E64E2" w:rsidR="007E227F" w:rsidRPr="00DA0EF4" w:rsidRDefault="002E0B53" w:rsidP="007E227F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>ณ จุดใดจุดหนึ่ง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(point in time)</w:t>
            </w:r>
          </w:p>
        </w:tc>
        <w:tc>
          <w:tcPr>
            <w:tcW w:w="1161" w:type="dxa"/>
            <w:shd w:val="clear" w:color="auto" w:fill="FAFAFA"/>
          </w:tcPr>
          <w:p w14:paraId="6E054F12" w14:textId="05B14767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</w:p>
        </w:tc>
        <w:tc>
          <w:tcPr>
            <w:tcW w:w="1071" w:type="dxa"/>
          </w:tcPr>
          <w:p w14:paraId="5CB768F6" w14:textId="72C4AABC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933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410</w:t>
            </w:r>
          </w:p>
        </w:tc>
        <w:tc>
          <w:tcPr>
            <w:tcW w:w="1134" w:type="dxa"/>
            <w:shd w:val="clear" w:color="auto" w:fill="FAFAFA"/>
          </w:tcPr>
          <w:p w14:paraId="0342964A" w14:textId="1A6B3A46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424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238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</w:p>
        </w:tc>
        <w:tc>
          <w:tcPr>
            <w:tcW w:w="1134" w:type="dxa"/>
          </w:tcPr>
          <w:p w14:paraId="2C8C3E18" w14:textId="35C2A1B4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656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36F4D1" w14:textId="53321883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="00F44E72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  <w:tc>
          <w:tcPr>
            <w:tcW w:w="1170" w:type="dxa"/>
            <w:vAlign w:val="bottom"/>
          </w:tcPr>
          <w:p w14:paraId="265AB518" w14:textId="7F134ACD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</w:tr>
    </w:tbl>
    <w:p w14:paraId="7BD620AF" w14:textId="77777777" w:rsidR="0060105F" w:rsidRPr="00DA0EF4" w:rsidRDefault="0060105F" w:rsidP="00A365C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0B0E23E" w14:textId="328DAB68" w:rsidR="00FA5D15" w:rsidRPr="00DA0EF4" w:rsidRDefault="00B760D4" w:rsidP="00A365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</w:t>
      </w:r>
      <w:r w:rsidR="00FA5D1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ลูกค้ารายใหญ่</w:t>
      </w:r>
    </w:p>
    <w:p w14:paraId="7CE455E3" w14:textId="77777777" w:rsidR="00FA5D15" w:rsidRPr="00DA0EF4" w:rsidRDefault="00FA5D15" w:rsidP="00A365C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5EBFDED9" w14:textId="301CFC3C" w:rsidR="00767150" w:rsidRPr="00DA0EF4" w:rsidRDefault="00B760D4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กลุ่มกิจการมีลูกค้ารายใหญ่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ราย จากส่วนงานขายสินค้าภายในประเทศ โดยมีรายได้มากกว่าร้อยละ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จากรายได้ทั้งหมด ซึ่งเป็นจำนวนเงิน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303</w:t>
      </w:r>
      <w:r w:rsidR="0026499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64994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="00264994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A958CD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195</w:t>
      </w:r>
      <w:r w:rsidR="0026499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64994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บาท)</w:t>
      </w:r>
    </w:p>
    <w:p w14:paraId="01D50E91" w14:textId="064ECEBE" w:rsidR="005045C9" w:rsidRPr="00DA0EF4" w:rsidRDefault="00F15554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A0EF4" w14:paraId="3F2ACD7E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59C7B15" w14:textId="35474573" w:rsidR="00767150" w:rsidRPr="00DA0EF4" w:rsidRDefault="00DA0EF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62F44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2F44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81A24BA" w14:textId="77777777" w:rsidR="008A7F60" w:rsidRPr="00DA0EF4" w:rsidRDefault="008A7F60" w:rsidP="00E73E3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8A7F60" w:rsidRPr="00DA0EF4" w14:paraId="45D213A6" w14:textId="77777777" w:rsidTr="00362F44">
        <w:trPr>
          <w:cantSplit/>
        </w:trPr>
        <w:tc>
          <w:tcPr>
            <w:tcW w:w="4390" w:type="dxa"/>
            <w:vAlign w:val="bottom"/>
          </w:tcPr>
          <w:p w14:paraId="4DFFD820" w14:textId="77777777" w:rsidR="008A7F60" w:rsidRPr="00DA0EF4" w:rsidRDefault="008A7F60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131452" w14:textId="77777777" w:rsidR="008A7F60" w:rsidRPr="00DA0EF4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FF7FAE" w14:textId="77777777" w:rsidR="008A7F60" w:rsidRPr="00DA0EF4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E227F" w:rsidRPr="00DA0EF4" w14:paraId="710630ED" w14:textId="77777777" w:rsidTr="00362F44">
        <w:trPr>
          <w:cantSplit/>
        </w:trPr>
        <w:tc>
          <w:tcPr>
            <w:tcW w:w="4390" w:type="dxa"/>
            <w:vAlign w:val="bottom"/>
          </w:tcPr>
          <w:p w14:paraId="27488E30" w14:textId="77777777" w:rsidR="007E227F" w:rsidRPr="00DA0EF4" w:rsidRDefault="007E227F" w:rsidP="007E227F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5839AD6" w14:textId="4213115F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44D7BD96" w14:textId="19D23DDE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3910606" w14:textId="51027404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DA0E88D" w14:textId="65B79D3E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7E227F" w:rsidRPr="00DA0EF4" w14:paraId="099EEF6F" w14:textId="77777777" w:rsidTr="00362F44">
        <w:trPr>
          <w:cantSplit/>
        </w:trPr>
        <w:tc>
          <w:tcPr>
            <w:tcW w:w="4390" w:type="dxa"/>
            <w:vAlign w:val="bottom"/>
          </w:tcPr>
          <w:p w14:paraId="158FEDC9" w14:textId="77777777" w:rsidR="007E227F" w:rsidRPr="00DA0EF4" w:rsidRDefault="007E227F" w:rsidP="007E227F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DA1EAE5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7BD39D8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160E777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D9C8B75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E227F" w:rsidRPr="00DA0EF4" w14:paraId="496686BF" w14:textId="77777777" w:rsidTr="00362F44">
        <w:trPr>
          <w:cantSplit/>
          <w:trHeight w:val="99"/>
        </w:trPr>
        <w:tc>
          <w:tcPr>
            <w:tcW w:w="4390" w:type="dxa"/>
            <w:vAlign w:val="bottom"/>
          </w:tcPr>
          <w:p w14:paraId="31542654" w14:textId="77777777" w:rsidR="007E227F" w:rsidRPr="00DA0EF4" w:rsidRDefault="007E227F" w:rsidP="007E227F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F366B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DE74870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2D8E9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FD855F6" w14:textId="77777777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7E227F" w:rsidRPr="00DA0EF4" w14:paraId="6A6F7B52" w14:textId="77777777" w:rsidTr="00362F44">
        <w:trPr>
          <w:cantSplit/>
        </w:trPr>
        <w:tc>
          <w:tcPr>
            <w:tcW w:w="4390" w:type="dxa"/>
            <w:vAlign w:val="bottom"/>
            <w:hideMark/>
          </w:tcPr>
          <w:p w14:paraId="7D4C390E" w14:textId="77777777" w:rsidR="007E227F" w:rsidRPr="00DA0EF4" w:rsidRDefault="007E227F" w:rsidP="007E227F">
            <w:pPr>
              <w:tabs>
                <w:tab w:val="left" w:pos="1245"/>
                <w:tab w:val="left" w:pos="1710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เงินสดในมือ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5CEF6" w14:textId="57799E05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D753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5" w:type="dxa"/>
            <w:vAlign w:val="bottom"/>
          </w:tcPr>
          <w:p w14:paraId="5B519D64" w14:textId="6CD2963B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FE010" w14:textId="5FDDA09E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D753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5" w:type="dxa"/>
            <w:vAlign w:val="bottom"/>
          </w:tcPr>
          <w:p w14:paraId="2D13C4BE" w14:textId="2CBA84F5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7E227F" w:rsidRPr="00DA0EF4" w14:paraId="50A02C0A" w14:textId="77777777" w:rsidTr="00362F44">
        <w:trPr>
          <w:cantSplit/>
        </w:trPr>
        <w:tc>
          <w:tcPr>
            <w:tcW w:w="4390" w:type="dxa"/>
            <w:vAlign w:val="bottom"/>
            <w:hideMark/>
          </w:tcPr>
          <w:p w14:paraId="51DAF1DF" w14:textId="77777777" w:rsidR="007E227F" w:rsidRPr="00DA0EF4" w:rsidRDefault="007E227F" w:rsidP="007E227F">
            <w:pPr>
              <w:tabs>
                <w:tab w:val="left" w:pos="1245"/>
                <w:tab w:val="left" w:pos="1734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เงินฝากธนาคาร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ประเภทกระแสรายวัน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DE63B" w14:textId="212735AD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0255C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40255C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5" w:type="dxa"/>
            <w:vAlign w:val="bottom"/>
          </w:tcPr>
          <w:p w14:paraId="13F646B2" w14:textId="0292F14C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2C54C" w14:textId="398B9629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753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D753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5" w:type="dxa"/>
            <w:vAlign w:val="bottom"/>
          </w:tcPr>
          <w:p w14:paraId="0757DC04" w14:textId="5405AE81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</w:tr>
      <w:tr w:rsidR="007E227F" w:rsidRPr="00DA0EF4" w14:paraId="4371BCCB" w14:textId="77777777" w:rsidTr="00362F44">
        <w:trPr>
          <w:cantSplit/>
        </w:trPr>
        <w:tc>
          <w:tcPr>
            <w:tcW w:w="4390" w:type="dxa"/>
            <w:vAlign w:val="bottom"/>
          </w:tcPr>
          <w:p w14:paraId="2BC66A61" w14:textId="77777777" w:rsidR="007E227F" w:rsidRPr="00DA0EF4" w:rsidRDefault="007E227F" w:rsidP="007E227F">
            <w:pPr>
              <w:tabs>
                <w:tab w:val="left" w:pos="1245"/>
                <w:tab w:val="left" w:pos="1734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ประเภทออมทรัพย์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EBD08B" w14:textId="67E957AD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753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D753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5" w:type="dxa"/>
            <w:vAlign w:val="bottom"/>
          </w:tcPr>
          <w:p w14:paraId="72AC655F" w14:textId="003955C8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B9D789" w14:textId="3CFB8AB6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753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D753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5" w:type="dxa"/>
            <w:vAlign w:val="bottom"/>
          </w:tcPr>
          <w:p w14:paraId="268E7D82" w14:textId="272AEB7D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</w:tr>
      <w:tr w:rsidR="007E227F" w:rsidRPr="00DA0EF4" w14:paraId="4AD0A548" w14:textId="77777777" w:rsidTr="0008276B">
        <w:trPr>
          <w:cantSplit/>
        </w:trPr>
        <w:tc>
          <w:tcPr>
            <w:tcW w:w="4390" w:type="dxa"/>
            <w:vAlign w:val="bottom"/>
          </w:tcPr>
          <w:p w14:paraId="7D64860B" w14:textId="77777777" w:rsidR="007E227F" w:rsidRPr="00DA0EF4" w:rsidRDefault="007E227F" w:rsidP="007E227F">
            <w:pPr>
              <w:tabs>
                <w:tab w:val="left" w:pos="1245"/>
                <w:tab w:val="left" w:pos="1743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ประเภทฝากประจำ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74D15" w14:textId="3A1AA302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D753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FD4E67C" w14:textId="7AB75A8D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B044D" w14:textId="46EE4AF2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D753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700F556" w14:textId="6360DEE5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</w:tr>
      <w:tr w:rsidR="007E227F" w:rsidRPr="00DA0EF4" w14:paraId="6DBB352B" w14:textId="77777777" w:rsidTr="00362F44">
        <w:trPr>
          <w:cantSplit/>
        </w:trPr>
        <w:tc>
          <w:tcPr>
            <w:tcW w:w="4390" w:type="dxa"/>
            <w:vAlign w:val="bottom"/>
          </w:tcPr>
          <w:p w14:paraId="4161881C" w14:textId="77777777" w:rsidR="007E227F" w:rsidRPr="00DA0EF4" w:rsidRDefault="007E227F" w:rsidP="007E227F">
            <w:pPr>
              <w:tabs>
                <w:tab w:val="left" w:pos="1245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F628D" w14:textId="2DD0D4AB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0255C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40255C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4A6E5" w14:textId="7C1E2042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379B4" w14:textId="59FE6533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753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D753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0D86A" w14:textId="660B727E" w:rsidR="007E227F" w:rsidRPr="00DA0EF4" w:rsidRDefault="00DA0EF4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7E227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</w:tr>
    </w:tbl>
    <w:p w14:paraId="41F3AA95" w14:textId="2F075990" w:rsidR="008A7F60" w:rsidRPr="00DA0EF4" w:rsidRDefault="008A7F60" w:rsidP="00E73E3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3BE3E8A0" w14:textId="00B18C57" w:rsidR="005847DE" w:rsidRPr="00DA0EF4" w:rsidRDefault="008A7F60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ณ วันที่ </w:t>
      </w:r>
      <w:r w:rsidR="00DA0EF4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ธันวาคม พ.ศ. </w:t>
      </w:r>
      <w:r w:rsidR="00DA0EF4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2564</w:t>
      </w:r>
      <w:r w:rsidR="00A25787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เงินฝากธนาคารประเภทออมทรัพย์มีอัตราดอกเบี้ย</w:t>
      </w:r>
      <w:r w:rsidR="00343926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ร้อยละ </w:t>
      </w:r>
      <w:r w:rsidR="00DA0EF4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</w:t>
      </w:r>
      <w:r w:rsidR="00343926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01</w:t>
      </w:r>
      <w:r w:rsidR="00343926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343926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ถึง</w:t>
      </w:r>
      <w:r w:rsidR="00343926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343926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125</w:t>
      </w:r>
      <w:r w:rsidR="00343926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43926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  <w:r w:rsidR="00C526E8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="009D341D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(พ.ศ. </w:t>
      </w:r>
      <w:r w:rsidR="00DA0EF4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2563</w:t>
      </w:r>
      <w:r w:rsidR="009D341D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="009D341D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: </w:t>
      </w:r>
      <w:r w:rsidR="009D341D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ร้อยละ </w:t>
      </w:r>
      <w:r w:rsidR="00DA0EF4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</w:t>
      </w:r>
      <w:r w:rsidR="00DD7BC5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01</w:t>
      </w:r>
      <w:r w:rsidR="00DD7BC5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DD7BC5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ถึง</w:t>
      </w:r>
      <w:r w:rsidR="00DD7BC5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DD7BC5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125</w:t>
      </w:r>
      <w:r w:rsidR="00DD7BC5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16B9D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  <w:r w:rsidR="009D341D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  <w:r w:rsidR="00105D11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และเงินฝากธนาคารประเภท</w:t>
      </w:r>
      <w:r w:rsidR="00692752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ฝาก</w:t>
      </w:r>
      <w:r w:rsidR="00105D11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ประจำมีอัตราดอกเบี้ย</w:t>
      </w:r>
      <w:r w:rsidR="00343926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ร้อยละ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343926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343926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43926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343926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343926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43926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  <w:r w:rsidR="00E67818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(</w:t>
      </w:r>
      <w:r w:rsidR="00E67818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="00E67818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A4086F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ร้อยละ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7E227F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="007E227F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4086F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A4086F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A4086F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4086F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  <w:r w:rsidR="00E67818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</w:p>
    <w:p w14:paraId="5FD7FD3C" w14:textId="7C1AC43B" w:rsidR="00FA6955" w:rsidRPr="00DA0EF4" w:rsidRDefault="00FA6955" w:rsidP="00E73E3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tbl>
      <w:tblPr>
        <w:tblW w:w="94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A0EF4" w14:paraId="3B4BF793" w14:textId="77777777" w:rsidTr="005B5AA6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F09854F" w14:textId="367B4C63" w:rsidR="00767150" w:rsidRPr="00DA0EF4" w:rsidRDefault="00DA0EF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62F44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2F44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6C658E01" w14:textId="77777777" w:rsidR="005561BC" w:rsidRPr="00DA0EF4" w:rsidRDefault="005561BC" w:rsidP="00E73E3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0F05A0C5" w14:textId="6114BD16" w:rsidR="009D1905" w:rsidRPr="00DA0EF4" w:rsidRDefault="00DA0EF4" w:rsidP="009D190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9D190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D190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D190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ลูกหนี้การค้าและลูกหนี้อื่น</w:t>
      </w:r>
    </w:p>
    <w:p w14:paraId="4F3AF0B1" w14:textId="77777777" w:rsidR="000A6B9F" w:rsidRPr="00DA0EF4" w:rsidRDefault="000A6B9F" w:rsidP="009D190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8A7F60" w:rsidRPr="00DA0EF4" w14:paraId="0B810CF5" w14:textId="77777777" w:rsidTr="00362F44">
        <w:trPr>
          <w:cantSplit/>
        </w:trPr>
        <w:tc>
          <w:tcPr>
            <w:tcW w:w="4390" w:type="dxa"/>
            <w:vAlign w:val="bottom"/>
          </w:tcPr>
          <w:p w14:paraId="12B0324A" w14:textId="77777777" w:rsidR="008A7F60" w:rsidRPr="00DA0EF4" w:rsidRDefault="008A7F60" w:rsidP="00267138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85F736" w14:textId="77777777" w:rsidR="008A7F60" w:rsidRPr="00DA0EF4" w:rsidRDefault="008A7F60" w:rsidP="00A365C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697A2F" w14:textId="77777777" w:rsidR="008A7F60" w:rsidRPr="00DA0EF4" w:rsidRDefault="008A7F60" w:rsidP="00A365C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E227F" w:rsidRPr="00DA0EF4" w14:paraId="0D897ECF" w14:textId="77777777" w:rsidTr="00362F44">
        <w:trPr>
          <w:cantSplit/>
        </w:trPr>
        <w:tc>
          <w:tcPr>
            <w:tcW w:w="4390" w:type="dxa"/>
            <w:vAlign w:val="bottom"/>
          </w:tcPr>
          <w:p w14:paraId="70DAC919" w14:textId="77777777" w:rsidR="007E227F" w:rsidRPr="00DA0EF4" w:rsidRDefault="007E227F" w:rsidP="007E227F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1461C9D5" w14:textId="56A849EB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688ACB3" w14:textId="5C70AECA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44560AF8" w14:textId="788A2EE4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33EFB1EC" w14:textId="75C7847F" w:rsidR="007E227F" w:rsidRPr="00DA0EF4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7E227F" w:rsidRPr="00DA0EF4" w14:paraId="39199EB5" w14:textId="77777777" w:rsidTr="00362F44">
        <w:trPr>
          <w:cantSplit/>
        </w:trPr>
        <w:tc>
          <w:tcPr>
            <w:tcW w:w="4390" w:type="dxa"/>
            <w:vAlign w:val="bottom"/>
          </w:tcPr>
          <w:p w14:paraId="6ED27708" w14:textId="77777777" w:rsidR="007E227F" w:rsidRPr="00DA0EF4" w:rsidRDefault="007E227F" w:rsidP="007E227F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B2D51B7" w14:textId="77777777" w:rsidR="007E227F" w:rsidRPr="00DA0EF4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4A48ADC" w14:textId="77777777" w:rsidR="007E227F" w:rsidRPr="00DA0EF4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76FE84C" w14:textId="77777777" w:rsidR="007E227F" w:rsidRPr="00DA0EF4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B2F854D" w14:textId="77777777" w:rsidR="007E227F" w:rsidRPr="00DA0EF4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E227F" w:rsidRPr="00DA0EF4" w14:paraId="7D654311" w14:textId="77777777" w:rsidTr="00C42FE6">
        <w:trPr>
          <w:cantSplit/>
          <w:trHeight w:val="99"/>
        </w:trPr>
        <w:tc>
          <w:tcPr>
            <w:tcW w:w="4390" w:type="dxa"/>
            <w:vAlign w:val="bottom"/>
          </w:tcPr>
          <w:p w14:paraId="26EA6763" w14:textId="77777777" w:rsidR="007E227F" w:rsidRPr="00DA0EF4" w:rsidRDefault="007E227F" w:rsidP="007E227F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D0E72" w14:textId="77777777" w:rsidR="007E227F" w:rsidRPr="00DA0EF4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36FD7DA" w14:textId="77777777" w:rsidR="007E227F" w:rsidRPr="00DA0EF4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86EA7" w14:textId="77777777" w:rsidR="007E227F" w:rsidRPr="00DA0EF4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27A002A" w14:textId="77777777" w:rsidR="007E227F" w:rsidRPr="00DA0EF4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7E227F" w:rsidRPr="00DA0EF4" w14:paraId="050FB825" w14:textId="77777777" w:rsidTr="005065A8">
        <w:trPr>
          <w:cantSplit/>
        </w:trPr>
        <w:tc>
          <w:tcPr>
            <w:tcW w:w="4390" w:type="dxa"/>
          </w:tcPr>
          <w:p w14:paraId="30CACE06" w14:textId="77777777" w:rsidR="007E227F" w:rsidRPr="00DA0EF4" w:rsidRDefault="007E227F" w:rsidP="007E227F">
            <w:pPr>
              <w:spacing w:before="10" w:after="10"/>
              <w:ind w:left="1067" w:right="-102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F4E96EA" w14:textId="608B9315" w:rsidR="007E227F" w:rsidRPr="00DA0EF4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35008DF0" w14:textId="0437823A" w:rsidR="007E227F" w:rsidRPr="00DA0EF4" w:rsidRDefault="007E227F" w:rsidP="007E227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151FEA2" w14:textId="321C56B7" w:rsidR="007E227F" w:rsidRPr="00DA0EF4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1A293DF" w14:textId="71C51DFD" w:rsidR="007E227F" w:rsidRPr="00DA0EF4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16E02" w:rsidRPr="00DA0EF4" w14:paraId="6BF537C5" w14:textId="77777777" w:rsidTr="00223E08">
        <w:trPr>
          <w:cantSplit/>
        </w:trPr>
        <w:tc>
          <w:tcPr>
            <w:tcW w:w="4390" w:type="dxa"/>
            <w:shd w:val="clear" w:color="auto" w:fill="auto"/>
          </w:tcPr>
          <w:p w14:paraId="4113387C" w14:textId="6BC30B99" w:rsidR="00216E02" w:rsidRPr="00DA0EF4" w:rsidRDefault="00216E02" w:rsidP="00216E02">
            <w:pPr>
              <w:numPr>
                <w:ilvl w:val="0"/>
                <w:numId w:val="1"/>
              </w:numPr>
              <w:spacing w:before="10" w:after="10"/>
              <w:ind w:left="836" w:right="-71" w:hanging="1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ออกใบแจ้งหนี้แล้ว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96AC28B" w14:textId="4EB5C5A0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5" w:type="dxa"/>
            <w:vAlign w:val="bottom"/>
          </w:tcPr>
          <w:p w14:paraId="2FB60BA4" w14:textId="362EA56A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5E94E71" w14:textId="6927083C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5" w:type="dxa"/>
            <w:vAlign w:val="bottom"/>
          </w:tcPr>
          <w:p w14:paraId="12734A47" w14:textId="0E6AFE41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</w:tr>
      <w:tr w:rsidR="00216E02" w:rsidRPr="00DA0EF4" w14:paraId="13F8DB6C" w14:textId="77777777" w:rsidTr="00223E08">
        <w:trPr>
          <w:cantSplit/>
        </w:trPr>
        <w:tc>
          <w:tcPr>
            <w:tcW w:w="4390" w:type="dxa"/>
            <w:shd w:val="clear" w:color="auto" w:fill="auto"/>
          </w:tcPr>
          <w:p w14:paraId="0CCF9670" w14:textId="0BB8F4BE" w:rsidR="00216E02" w:rsidRPr="00DA0EF4" w:rsidRDefault="00216E02" w:rsidP="00216E02">
            <w:pPr>
              <w:numPr>
                <w:ilvl w:val="0"/>
                <w:numId w:val="1"/>
              </w:numPr>
              <w:spacing w:before="10" w:after="10"/>
              <w:ind w:left="836" w:right="-71" w:hanging="1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ยังไม่ออกใบแจ้งหนี้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2CB0914" w14:textId="17682BD5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5" w:type="dxa"/>
            <w:vAlign w:val="bottom"/>
          </w:tcPr>
          <w:p w14:paraId="1227F532" w14:textId="06DB6401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1F64A18" w14:textId="7AF4C2F9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5" w:type="dxa"/>
            <w:vAlign w:val="bottom"/>
          </w:tcPr>
          <w:p w14:paraId="008546C6" w14:textId="3FD7C62F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</w:tr>
      <w:tr w:rsidR="00216E02" w:rsidRPr="00DA0EF4" w14:paraId="6A4CDC52" w14:textId="77777777" w:rsidTr="0008276B">
        <w:trPr>
          <w:cantSplit/>
        </w:trPr>
        <w:tc>
          <w:tcPr>
            <w:tcW w:w="4390" w:type="dxa"/>
            <w:hideMark/>
          </w:tcPr>
          <w:p w14:paraId="1595B201" w14:textId="1116641E" w:rsidR="00216E02" w:rsidRPr="00DA0EF4" w:rsidRDefault="00216E02" w:rsidP="00216E02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A9A78" w14:textId="445E6692" w:rsidR="00216E02" w:rsidRPr="00DA0EF4" w:rsidRDefault="00216E02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5AD640A" w14:textId="6E1BDDF7" w:rsidR="00216E02" w:rsidRPr="00DA0EF4" w:rsidRDefault="00216E02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383CF" w14:textId="19977D1C" w:rsidR="00216E02" w:rsidRPr="00DA0EF4" w:rsidRDefault="00216E02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A22F63A" w14:textId="33E6D942" w:rsidR="00216E02" w:rsidRPr="00DA0EF4" w:rsidRDefault="00216E02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16E02" w:rsidRPr="00DA0EF4" w14:paraId="7201FD33" w14:textId="77777777" w:rsidTr="00C42FE6">
        <w:trPr>
          <w:cantSplit/>
        </w:trPr>
        <w:tc>
          <w:tcPr>
            <w:tcW w:w="4390" w:type="dxa"/>
            <w:hideMark/>
          </w:tcPr>
          <w:p w14:paraId="21AD1A0C" w14:textId="77777777" w:rsidR="00216E02" w:rsidRPr="00DA0EF4" w:rsidRDefault="00216E02" w:rsidP="00216E02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CF330" w14:textId="6E18798F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399A2E16" w14:textId="77AF0E28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6DDED" w14:textId="0E509C17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35DCC86E" w14:textId="58E1CF97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216E02" w:rsidRPr="00DA0EF4" w14:paraId="58580EC4" w14:textId="77777777" w:rsidTr="00C42FE6">
        <w:trPr>
          <w:cantSplit/>
        </w:trPr>
        <w:tc>
          <w:tcPr>
            <w:tcW w:w="4390" w:type="dxa"/>
          </w:tcPr>
          <w:p w14:paraId="515B742E" w14:textId="77777777" w:rsidR="00216E02" w:rsidRPr="00DA0EF4" w:rsidRDefault="00216E02" w:rsidP="00216E02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3C84DCDB" w14:textId="77777777" w:rsidR="00216E02" w:rsidRPr="00DA0EF4" w:rsidRDefault="00216E02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01996B9" w14:textId="77777777" w:rsidR="00216E02" w:rsidRPr="00DA0EF4" w:rsidRDefault="00216E02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00B816E5" w14:textId="77777777" w:rsidR="00216E02" w:rsidRPr="00DA0EF4" w:rsidRDefault="00216E02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15300F2" w14:textId="77777777" w:rsidR="00216E02" w:rsidRPr="00DA0EF4" w:rsidRDefault="00216E02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216E02" w:rsidRPr="00DA0EF4" w14:paraId="63AA53A7" w14:textId="77777777" w:rsidTr="00C42FE6">
        <w:trPr>
          <w:cantSplit/>
        </w:trPr>
        <w:tc>
          <w:tcPr>
            <w:tcW w:w="4390" w:type="dxa"/>
          </w:tcPr>
          <w:p w14:paraId="453B6C27" w14:textId="77777777" w:rsidR="00216E02" w:rsidRPr="00DA0EF4" w:rsidRDefault="00216E02" w:rsidP="00216E02">
            <w:pPr>
              <w:tabs>
                <w:tab w:val="left" w:pos="1247"/>
              </w:tabs>
              <w:spacing w:before="10" w:after="10"/>
              <w:ind w:left="1067" w:right="-102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3B0E864" w14:textId="4EFF239F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5" w:type="dxa"/>
            <w:vAlign w:val="center"/>
          </w:tcPr>
          <w:p w14:paraId="04CFFE1A" w14:textId="24A7F9BC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5" w:type="dxa"/>
            <w:shd w:val="clear" w:color="auto" w:fill="FAFAFA"/>
          </w:tcPr>
          <w:p w14:paraId="3A53E0A5" w14:textId="4D82E985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5" w:type="dxa"/>
          </w:tcPr>
          <w:p w14:paraId="3EDDF26F" w14:textId="1E13F33E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</w:tr>
      <w:tr w:rsidR="00216E02" w:rsidRPr="00DA0EF4" w14:paraId="1F410E46" w14:textId="77777777" w:rsidTr="00C42FE6">
        <w:trPr>
          <w:cantSplit/>
        </w:trPr>
        <w:tc>
          <w:tcPr>
            <w:tcW w:w="4390" w:type="dxa"/>
          </w:tcPr>
          <w:p w14:paraId="4C832E09" w14:textId="7E92465A" w:rsidR="00216E02" w:rsidRPr="00DA0EF4" w:rsidRDefault="00216E02" w:rsidP="00216E02">
            <w:pPr>
              <w:spacing w:before="10" w:after="10"/>
              <w:ind w:left="1157" w:right="-71" w:hanging="63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936D3F" w14:textId="2C2E2CDD" w:rsidR="00216E02" w:rsidRPr="00DA0EF4" w:rsidRDefault="00216E02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5FDF39D3" w14:textId="64381080" w:rsidR="00216E02" w:rsidRPr="00DA0EF4" w:rsidRDefault="00216E02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BF22B4D" w14:textId="3BE3BD38" w:rsidR="00216E02" w:rsidRPr="00DA0EF4" w:rsidRDefault="00216E02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AC83FB6" w14:textId="43C80E36" w:rsidR="00216E02" w:rsidRPr="00DA0EF4" w:rsidRDefault="00216E02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16E02" w:rsidRPr="00DA0EF4" w14:paraId="7AE63F4E" w14:textId="77777777" w:rsidTr="00C42FE6">
        <w:trPr>
          <w:cantSplit/>
        </w:trPr>
        <w:tc>
          <w:tcPr>
            <w:tcW w:w="4390" w:type="dxa"/>
          </w:tcPr>
          <w:p w14:paraId="1DCD4F4D" w14:textId="77777777" w:rsidR="00216E02" w:rsidRPr="00DA0EF4" w:rsidRDefault="00216E02" w:rsidP="00216E02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รวมลูกหนี้อื่น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67F577" w14:textId="2DF7B801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0D4C8" w14:textId="2C7D2E03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FF4D8" w14:textId="1D6D485A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03D0C370" w14:textId="55FD8C09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</w:tr>
      <w:tr w:rsidR="00216E02" w:rsidRPr="00DA0EF4" w14:paraId="1E2785FD" w14:textId="77777777" w:rsidTr="00C42FE6">
        <w:trPr>
          <w:cantSplit/>
        </w:trPr>
        <w:tc>
          <w:tcPr>
            <w:tcW w:w="4390" w:type="dxa"/>
          </w:tcPr>
          <w:p w14:paraId="6E178633" w14:textId="77777777" w:rsidR="00216E02" w:rsidRPr="00DA0EF4" w:rsidRDefault="00216E02" w:rsidP="00216E02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7843DE7" w14:textId="77777777" w:rsidR="00216E02" w:rsidRPr="00DA0EF4" w:rsidRDefault="00216E02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74785A2" w14:textId="77777777" w:rsidR="00216E02" w:rsidRPr="00DA0EF4" w:rsidRDefault="00216E02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DDE72F7" w14:textId="77777777" w:rsidR="00216E02" w:rsidRPr="00DA0EF4" w:rsidRDefault="00216E02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9ED42C5" w14:textId="77777777" w:rsidR="00216E02" w:rsidRPr="00DA0EF4" w:rsidRDefault="00216E02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216E02" w:rsidRPr="00DA0EF4" w14:paraId="11F70586" w14:textId="77777777" w:rsidTr="0008276B">
        <w:trPr>
          <w:cantSplit/>
        </w:trPr>
        <w:tc>
          <w:tcPr>
            <w:tcW w:w="4390" w:type="dxa"/>
            <w:hideMark/>
          </w:tcPr>
          <w:p w14:paraId="6D4C0FA7" w14:textId="00F7C61C" w:rsidR="00216E02" w:rsidRPr="00DA0EF4" w:rsidRDefault="00216E02" w:rsidP="00216E02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A016438" w14:textId="65F8BAC6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5" w:type="dxa"/>
            <w:vAlign w:val="center"/>
          </w:tcPr>
          <w:p w14:paraId="426E7735" w14:textId="24282B7E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2E0154E" w14:textId="35038248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5" w:type="dxa"/>
            <w:vAlign w:val="center"/>
          </w:tcPr>
          <w:p w14:paraId="099E1E24" w14:textId="10276847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</w:tr>
      <w:tr w:rsidR="00216E02" w:rsidRPr="00DA0EF4" w14:paraId="21365478" w14:textId="77777777" w:rsidTr="0008276B">
        <w:trPr>
          <w:cantSplit/>
        </w:trPr>
        <w:tc>
          <w:tcPr>
            <w:tcW w:w="4390" w:type="dxa"/>
          </w:tcPr>
          <w:p w14:paraId="31BA1285" w14:textId="5C5520A7" w:rsidR="00216E02" w:rsidRPr="00DA0EF4" w:rsidRDefault="00216E02" w:rsidP="00216E02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เงินมัดจำล่วงหน้าค่าสินค้า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A654C16" w14:textId="29321742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5" w:type="dxa"/>
            <w:vAlign w:val="center"/>
          </w:tcPr>
          <w:p w14:paraId="2B24C4AE" w14:textId="50C953AE" w:rsidR="00216E02" w:rsidRPr="00DA0EF4" w:rsidRDefault="00216E02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C9A1523" w14:textId="4E646041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5" w:type="dxa"/>
            <w:vAlign w:val="center"/>
          </w:tcPr>
          <w:p w14:paraId="7E29B5F4" w14:textId="48D28F1E" w:rsidR="00216E02" w:rsidRPr="00DA0EF4" w:rsidRDefault="00216E02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16E02" w:rsidRPr="00DA0EF4" w14:paraId="3A15128E" w14:textId="77777777" w:rsidTr="0008276B">
        <w:trPr>
          <w:cantSplit/>
        </w:trPr>
        <w:tc>
          <w:tcPr>
            <w:tcW w:w="4390" w:type="dxa"/>
          </w:tcPr>
          <w:p w14:paraId="4C9BB33B" w14:textId="77777777" w:rsidR="00216E02" w:rsidRPr="00DA0EF4" w:rsidRDefault="00216E02" w:rsidP="00216E02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C37B834" w14:textId="1397CF63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5" w:type="dxa"/>
            <w:vAlign w:val="center"/>
          </w:tcPr>
          <w:p w14:paraId="50A2473B" w14:textId="5A1C2597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C937FF1" w14:textId="61765075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5" w:type="dxa"/>
            <w:vAlign w:val="center"/>
          </w:tcPr>
          <w:p w14:paraId="41A034C4" w14:textId="0ABD9C71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</w:tr>
      <w:tr w:rsidR="00216E02" w:rsidRPr="00DA0EF4" w14:paraId="0AD9B8B3" w14:textId="77777777" w:rsidTr="0008276B">
        <w:trPr>
          <w:cantSplit/>
        </w:trPr>
        <w:tc>
          <w:tcPr>
            <w:tcW w:w="4390" w:type="dxa"/>
            <w:hideMark/>
          </w:tcPr>
          <w:p w14:paraId="557592C6" w14:textId="77777777" w:rsidR="00216E02" w:rsidRPr="00DA0EF4" w:rsidRDefault="00216E02" w:rsidP="00216E02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8C90D2" w14:textId="28B79155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D9C886E" w14:textId="67E0D552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2AAA06" w14:textId="2C09438F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4C9554A" w14:textId="14B5A015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</w:tr>
      <w:tr w:rsidR="00216E02" w:rsidRPr="00DA0EF4" w14:paraId="018BFF99" w14:textId="77777777" w:rsidTr="00C42FE6">
        <w:trPr>
          <w:cantSplit/>
        </w:trPr>
        <w:tc>
          <w:tcPr>
            <w:tcW w:w="4390" w:type="dxa"/>
            <w:vAlign w:val="bottom"/>
          </w:tcPr>
          <w:p w14:paraId="5D8F6312" w14:textId="77777777" w:rsidR="00216E02" w:rsidRPr="00DA0EF4" w:rsidRDefault="00216E02" w:rsidP="00216E02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8A4A5" w14:textId="71F9F32B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231387D" w14:textId="75B8571A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0F87D" w14:textId="5FD40258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E59AE98" w14:textId="15F45F30" w:rsidR="00216E02" w:rsidRPr="00DA0EF4" w:rsidRDefault="00DA0EF4" w:rsidP="00216E0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216E0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</w:tbl>
    <w:p w14:paraId="72D94627" w14:textId="77777777" w:rsidR="00773ADA" w:rsidRPr="00DA0EF4" w:rsidRDefault="00773ADA" w:rsidP="00E73E3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14654181" w14:textId="45B94B98" w:rsidR="00A4086F" w:rsidRPr="00DA0EF4" w:rsidRDefault="00DA0EF4" w:rsidP="001A063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1A063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063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4086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การด้อยค่าของลูกหนี้การค้าและลูกหนี้อื่น</w:t>
      </w:r>
    </w:p>
    <w:p w14:paraId="0B8EB022" w14:textId="77777777" w:rsidR="001A0635" w:rsidRPr="00DA0EF4" w:rsidRDefault="001A0635" w:rsidP="00E73E3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7C07B9A7" w14:textId="1C0DA02E" w:rsidR="00A4086F" w:rsidRPr="00DA0EF4" w:rsidRDefault="00A4086F" w:rsidP="001A0635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sz w:val="26"/>
          <w:szCs w:val="26"/>
          <w:cs/>
        </w:rPr>
        <w:t>ข้อมูลเกี่ยวกับค่าเผื่อ</w:t>
      </w:r>
      <w:r w:rsidR="00CF5148" w:rsidRPr="00DA0EF4">
        <w:rPr>
          <w:rFonts w:ascii="Browallia New" w:hAnsi="Browallia New" w:cs="Browallia New"/>
          <w:sz w:val="26"/>
          <w:szCs w:val="26"/>
          <w:cs/>
        </w:rPr>
        <w:t>ผลขาดทุน</w:t>
      </w:r>
      <w:r w:rsidRPr="00DA0EF4">
        <w:rPr>
          <w:rFonts w:ascii="Browallia New" w:hAnsi="Browallia New" w:cs="Browallia New"/>
          <w:sz w:val="26"/>
          <w:szCs w:val="26"/>
          <w:cs/>
        </w:rPr>
        <w:t>ของลูกหนี้การค้าและ</w:t>
      </w:r>
      <w:r w:rsidR="001A0635" w:rsidRPr="00DA0EF4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="00F15554" w:rsidRPr="00DA0EF4">
        <w:rPr>
          <w:rFonts w:ascii="Browallia New" w:hAnsi="Browallia New" w:cs="Browallia New"/>
          <w:sz w:val="26"/>
          <w:szCs w:val="26"/>
          <w:cs/>
        </w:rPr>
        <w:t xml:space="preserve">ได้เปิดเผยไว้ในหมายเหตุข้อ </w:t>
      </w:r>
      <w:r w:rsidR="00DA0EF4" w:rsidRPr="00DA0EF4">
        <w:rPr>
          <w:rFonts w:ascii="Browallia New" w:hAnsi="Browallia New" w:cs="Browallia New"/>
          <w:sz w:val="26"/>
          <w:szCs w:val="26"/>
          <w:lang w:val="en-GB"/>
        </w:rPr>
        <w:t>6</w:t>
      </w:r>
      <w:r w:rsidR="00F15554" w:rsidRPr="00DA0EF4">
        <w:rPr>
          <w:rFonts w:ascii="Browallia New" w:hAnsi="Browallia New" w:cs="Browallia New"/>
          <w:sz w:val="26"/>
          <w:szCs w:val="26"/>
          <w:lang w:val="en-GB"/>
        </w:rPr>
        <w:t>.</w:t>
      </w:r>
      <w:r w:rsidR="00DA0EF4" w:rsidRPr="00DA0EF4">
        <w:rPr>
          <w:rFonts w:ascii="Browallia New" w:hAnsi="Browallia New" w:cs="Browallia New"/>
          <w:sz w:val="26"/>
          <w:szCs w:val="26"/>
          <w:lang w:val="en-GB"/>
        </w:rPr>
        <w:t>1</w:t>
      </w:r>
      <w:r w:rsidR="00F15554" w:rsidRPr="00DA0EF4">
        <w:rPr>
          <w:rFonts w:ascii="Browallia New" w:hAnsi="Browallia New" w:cs="Browallia New"/>
          <w:sz w:val="26"/>
          <w:szCs w:val="26"/>
          <w:lang w:val="en-GB"/>
        </w:rPr>
        <w:t>.</w:t>
      </w:r>
      <w:r w:rsidR="00DA0EF4" w:rsidRPr="00DA0EF4">
        <w:rPr>
          <w:rFonts w:ascii="Browallia New" w:hAnsi="Browallia New" w:cs="Browallia New"/>
          <w:sz w:val="26"/>
          <w:szCs w:val="26"/>
          <w:lang w:val="en-GB"/>
        </w:rPr>
        <w:t>2</w:t>
      </w:r>
      <w:r w:rsidR="00F15554" w:rsidRPr="00DA0EF4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F15554" w:rsidRPr="00DA0EF4">
        <w:rPr>
          <w:rFonts w:ascii="Browallia New" w:hAnsi="Browallia New" w:cs="Browallia New"/>
          <w:sz w:val="26"/>
          <w:szCs w:val="26"/>
          <w:cs/>
          <w:lang w:val="en-GB"/>
        </w:rPr>
        <w:t>ค</w:t>
      </w:r>
      <w:r w:rsidR="00F15554" w:rsidRPr="00DA0EF4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EC5BE88" w14:textId="730AC100" w:rsidR="00FA6955" w:rsidRPr="00DA0EF4" w:rsidRDefault="000A6B9F" w:rsidP="003A1404">
      <w:pPr>
        <w:rPr>
          <w:rFonts w:ascii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2FA1" w:rsidRPr="00DA0EF4" w14:paraId="71C4F6F7" w14:textId="77777777" w:rsidTr="00C955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2B50BC" w14:textId="37F46F6F" w:rsidR="00AC2FA1" w:rsidRPr="00DA0EF4" w:rsidRDefault="00DA0EF4" w:rsidP="00A365CC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C2FA1" w:rsidRPr="00DA0EF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C2FA1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C434430" w14:textId="77777777" w:rsidR="00AC2FA1" w:rsidRPr="00DA0EF4" w:rsidRDefault="00AC2FA1" w:rsidP="00A365C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9BB2FD" w14:textId="51F6DB5D" w:rsidR="00AC2FA1" w:rsidRPr="00DA0EF4" w:rsidRDefault="00A604B0" w:rsidP="00ED031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กลุ่มกิจการมีเครื่องมือทางการเงิน</w:t>
      </w:r>
      <w:r w:rsidR="00AC2FA1"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ดังต่อไปนี้</w:t>
      </w:r>
    </w:p>
    <w:p w14:paraId="064A5BA0" w14:textId="77777777" w:rsidR="00372CE2" w:rsidRPr="00DA0EF4" w:rsidRDefault="00372CE2" w:rsidP="00ED031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3C28A1" w:rsidRPr="00DA0EF4" w14:paraId="3F75BD75" w14:textId="77777777" w:rsidTr="00EF1B82">
        <w:trPr>
          <w:cantSplit/>
        </w:trPr>
        <w:tc>
          <w:tcPr>
            <w:tcW w:w="4390" w:type="dxa"/>
            <w:vAlign w:val="bottom"/>
          </w:tcPr>
          <w:p w14:paraId="0A85C790" w14:textId="77777777" w:rsidR="003C28A1" w:rsidRPr="00DA0EF4" w:rsidRDefault="003C28A1" w:rsidP="00EF1B82">
            <w:pPr>
              <w:spacing w:before="10" w:after="10"/>
              <w:ind w:right="-71" w:hanging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9458D51" w14:textId="77777777" w:rsidR="003C28A1" w:rsidRPr="00DA0EF4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4B4A80" w14:textId="77777777" w:rsidR="003C28A1" w:rsidRPr="00DA0EF4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C28A1" w:rsidRPr="00DA0EF4" w14:paraId="4262FE4C" w14:textId="77777777" w:rsidTr="00EF1B82">
        <w:trPr>
          <w:cantSplit/>
        </w:trPr>
        <w:tc>
          <w:tcPr>
            <w:tcW w:w="4390" w:type="dxa"/>
            <w:vAlign w:val="bottom"/>
          </w:tcPr>
          <w:p w14:paraId="22F20ABF" w14:textId="77777777" w:rsidR="003C28A1" w:rsidRPr="00DA0EF4" w:rsidRDefault="003C28A1" w:rsidP="00EF1B82">
            <w:pPr>
              <w:spacing w:before="10" w:after="10"/>
              <w:ind w:right="-71" w:hanging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3A9301AD" w14:textId="5468E380" w:rsidR="003C28A1" w:rsidRPr="00DA0EF4" w:rsidRDefault="003C28A1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34B41DD8" w14:textId="48B30BBA" w:rsidR="003C28A1" w:rsidRPr="00DA0EF4" w:rsidRDefault="003C28A1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CE9B2B2" w14:textId="7DFC1B35" w:rsidR="003C28A1" w:rsidRPr="00DA0EF4" w:rsidRDefault="003C28A1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C793E97" w14:textId="3E688E5A" w:rsidR="003C28A1" w:rsidRPr="00DA0EF4" w:rsidRDefault="003C28A1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3C28A1" w:rsidRPr="00DA0EF4" w14:paraId="69F394A1" w14:textId="77777777" w:rsidTr="00EF1B82">
        <w:trPr>
          <w:cantSplit/>
        </w:trPr>
        <w:tc>
          <w:tcPr>
            <w:tcW w:w="4390" w:type="dxa"/>
            <w:vAlign w:val="bottom"/>
          </w:tcPr>
          <w:p w14:paraId="6AC28279" w14:textId="77777777" w:rsidR="003C28A1" w:rsidRPr="00DA0EF4" w:rsidRDefault="003C28A1" w:rsidP="00EF1B82">
            <w:pPr>
              <w:spacing w:before="10" w:after="10"/>
              <w:ind w:right="-71" w:hanging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3144621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BD34896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3949235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5B9F4DD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28A1" w:rsidRPr="00DA0EF4" w14:paraId="7BFC37EC" w14:textId="77777777" w:rsidTr="00EF1B82">
        <w:trPr>
          <w:cantSplit/>
          <w:trHeight w:val="99"/>
        </w:trPr>
        <w:tc>
          <w:tcPr>
            <w:tcW w:w="4390" w:type="dxa"/>
            <w:vAlign w:val="bottom"/>
          </w:tcPr>
          <w:p w14:paraId="4099D63B" w14:textId="77777777" w:rsidR="003C28A1" w:rsidRPr="00DA0EF4" w:rsidRDefault="003C28A1" w:rsidP="00EF1B82">
            <w:pPr>
              <w:spacing w:before="10" w:after="10"/>
              <w:ind w:right="-71" w:hanging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C64EE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E78F3F3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383ED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058DBFC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28A1" w:rsidRPr="00DA0EF4" w14:paraId="29714593" w14:textId="77777777" w:rsidTr="00EF1B82">
        <w:trPr>
          <w:cantSplit/>
        </w:trPr>
        <w:tc>
          <w:tcPr>
            <w:tcW w:w="4390" w:type="dxa"/>
            <w:vAlign w:val="bottom"/>
          </w:tcPr>
          <w:p w14:paraId="15FA4FB9" w14:textId="27878632" w:rsidR="003C28A1" w:rsidRPr="00DA0EF4" w:rsidRDefault="003C28A1" w:rsidP="00EF1B82">
            <w:pPr>
              <w:spacing w:before="10" w:after="10"/>
              <w:ind w:right="-102" w:hanging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ED130C4" w14:textId="3D8D07AB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A48B0C2" w14:textId="40A60EA8" w:rsidR="003C28A1" w:rsidRPr="00DA0EF4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1B1EF59" w14:textId="06673698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2380053" w14:textId="1533FC6A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28A1" w:rsidRPr="00DA0EF4" w14:paraId="0B831C3E" w14:textId="77777777" w:rsidTr="00EF1B82">
        <w:trPr>
          <w:cantSplit/>
        </w:trPr>
        <w:tc>
          <w:tcPr>
            <w:tcW w:w="4390" w:type="dxa"/>
            <w:vAlign w:val="bottom"/>
          </w:tcPr>
          <w:p w14:paraId="581A4D11" w14:textId="6D56C3E3" w:rsidR="003C28A1" w:rsidRPr="00DA0EF4" w:rsidRDefault="003C28A1" w:rsidP="00EF1B82">
            <w:pPr>
              <w:spacing w:before="10" w:after="10"/>
              <w:ind w:right="-102" w:hanging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40B6E4E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59353BE" w14:textId="77777777" w:rsidR="003C28A1" w:rsidRPr="00DA0EF4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0007CB6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DBD200A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28A1" w:rsidRPr="00DA0EF4" w14:paraId="1F18AEA1" w14:textId="77777777" w:rsidTr="00EF1B82">
        <w:trPr>
          <w:cantSplit/>
        </w:trPr>
        <w:tc>
          <w:tcPr>
            <w:tcW w:w="4390" w:type="dxa"/>
            <w:vAlign w:val="bottom"/>
          </w:tcPr>
          <w:p w14:paraId="48F9ED97" w14:textId="4448FCA4" w:rsidR="003C28A1" w:rsidRPr="00DA0EF4" w:rsidRDefault="003C28A1" w:rsidP="00EF1B82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71CA514" w14:textId="6E76DFD7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0255C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40255C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5" w:type="dxa"/>
            <w:vAlign w:val="bottom"/>
          </w:tcPr>
          <w:p w14:paraId="60F5C755" w14:textId="0CE598DF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FECE444" w14:textId="664663BF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03C0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F03C0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5" w:type="dxa"/>
            <w:vAlign w:val="bottom"/>
          </w:tcPr>
          <w:p w14:paraId="4DFDDD1E" w14:textId="5BB9F7A0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</w:tr>
      <w:tr w:rsidR="003C28A1" w:rsidRPr="00DA0EF4" w14:paraId="0DC67E46" w14:textId="77777777" w:rsidTr="00EF1B82">
        <w:trPr>
          <w:cantSplit/>
        </w:trPr>
        <w:tc>
          <w:tcPr>
            <w:tcW w:w="4390" w:type="dxa"/>
            <w:vAlign w:val="bottom"/>
          </w:tcPr>
          <w:p w14:paraId="10F00B17" w14:textId="3F10EE07" w:rsidR="003C28A1" w:rsidRPr="00DA0EF4" w:rsidRDefault="003C28A1" w:rsidP="00EF1B82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3E63876" w14:textId="0A9B3060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5" w:type="dxa"/>
            <w:vAlign w:val="bottom"/>
          </w:tcPr>
          <w:p w14:paraId="1210EF2C" w14:textId="4F5832FD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EB41878" w14:textId="3C64FD8D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5" w:type="dxa"/>
            <w:vAlign w:val="bottom"/>
          </w:tcPr>
          <w:p w14:paraId="4E1B70E2" w14:textId="199B3EA3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</w:tr>
      <w:tr w:rsidR="003C28A1" w:rsidRPr="00DA0EF4" w14:paraId="0B03ACD0" w14:textId="77777777" w:rsidTr="00EF1B82">
        <w:trPr>
          <w:cantSplit/>
        </w:trPr>
        <w:tc>
          <w:tcPr>
            <w:tcW w:w="4390" w:type="dxa"/>
            <w:vAlign w:val="bottom"/>
          </w:tcPr>
          <w:p w14:paraId="12E6F3B0" w14:textId="07886334" w:rsidR="003C28A1" w:rsidRPr="00DA0EF4" w:rsidRDefault="003C28A1" w:rsidP="00EF1B82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11F5984" w14:textId="78073830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03C0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F03C0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vAlign w:val="bottom"/>
          </w:tcPr>
          <w:p w14:paraId="6AB9E7BB" w14:textId="4A8AACE9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8FBD569" w14:textId="504331A3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F03C0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vAlign w:val="bottom"/>
          </w:tcPr>
          <w:p w14:paraId="70370D3C" w14:textId="31D26F13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3C28A1" w:rsidRPr="00DA0EF4" w14:paraId="53B6798A" w14:textId="77777777" w:rsidTr="00EF1B82">
        <w:trPr>
          <w:cantSplit/>
        </w:trPr>
        <w:tc>
          <w:tcPr>
            <w:tcW w:w="4390" w:type="dxa"/>
            <w:vAlign w:val="bottom"/>
          </w:tcPr>
          <w:p w14:paraId="1F39F05F" w14:textId="6B2462A0" w:rsidR="003C28A1" w:rsidRPr="00DA0EF4" w:rsidRDefault="003C28A1" w:rsidP="00EF1B82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CC7386B" w14:textId="77777777" w:rsidR="003C28A1" w:rsidRPr="00DA0EF4" w:rsidRDefault="003C28A1" w:rsidP="003C28A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1CC146C" w14:textId="77777777" w:rsidR="003C28A1" w:rsidRPr="00DA0EF4" w:rsidRDefault="003C28A1" w:rsidP="003C28A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D384BE1" w14:textId="77777777" w:rsidR="003C28A1" w:rsidRPr="00DA0EF4" w:rsidRDefault="003C28A1" w:rsidP="003C28A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3C3A5A5" w14:textId="77777777" w:rsidR="003C28A1" w:rsidRPr="00DA0EF4" w:rsidRDefault="003C28A1" w:rsidP="003C28A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28A1" w:rsidRPr="00DA0EF4" w14:paraId="45402512" w14:textId="77777777" w:rsidTr="00EF1B82">
        <w:trPr>
          <w:cantSplit/>
        </w:trPr>
        <w:tc>
          <w:tcPr>
            <w:tcW w:w="4390" w:type="dxa"/>
            <w:vAlign w:val="bottom"/>
          </w:tcPr>
          <w:p w14:paraId="624AC87A" w14:textId="16A10015" w:rsidR="003C28A1" w:rsidRPr="00DA0EF4" w:rsidRDefault="003C28A1" w:rsidP="00EF1B82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ยุติธรรมผ่านกำไรขาดทุน (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FVPL)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9F9E13D" w14:textId="77777777" w:rsidR="003C28A1" w:rsidRPr="00DA0EF4" w:rsidRDefault="003C28A1" w:rsidP="003C28A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242C7BD" w14:textId="77777777" w:rsidR="003C28A1" w:rsidRPr="00DA0EF4" w:rsidRDefault="003C28A1" w:rsidP="003C28A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6F56AB0" w14:textId="77777777" w:rsidR="003C28A1" w:rsidRPr="00DA0EF4" w:rsidRDefault="003C28A1" w:rsidP="003C28A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00AB149" w14:textId="77777777" w:rsidR="003C28A1" w:rsidRPr="00DA0EF4" w:rsidRDefault="003C28A1" w:rsidP="003C28A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28A1" w:rsidRPr="00DA0EF4" w14:paraId="11010738" w14:textId="77777777" w:rsidTr="00EF1B82">
        <w:trPr>
          <w:cantSplit/>
        </w:trPr>
        <w:tc>
          <w:tcPr>
            <w:tcW w:w="4390" w:type="dxa"/>
            <w:vAlign w:val="bottom"/>
            <w:hideMark/>
          </w:tcPr>
          <w:p w14:paraId="225E73D1" w14:textId="16528182" w:rsidR="003C28A1" w:rsidRPr="00DA0EF4" w:rsidRDefault="003C28A1" w:rsidP="00EF1B82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สินทรัพย์อนุพันธ์</w:t>
            </w:r>
            <w:r w:rsidR="000A6B9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DEF9F" w14:textId="0D8F518E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F03C0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C2E604F" w14:textId="65D1B5EA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17D5B" w14:textId="67D2F2EA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F03C0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7A2F0EA" w14:textId="6C6F62E4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3C28A1" w:rsidRPr="00DA0EF4" w14:paraId="25915EEA" w14:textId="77777777" w:rsidTr="00EF1B82">
        <w:trPr>
          <w:cantSplit/>
        </w:trPr>
        <w:tc>
          <w:tcPr>
            <w:tcW w:w="4390" w:type="dxa"/>
            <w:vAlign w:val="bottom"/>
          </w:tcPr>
          <w:p w14:paraId="6F7EAA62" w14:textId="77777777" w:rsidR="003C28A1" w:rsidRPr="00DA0EF4" w:rsidRDefault="003C28A1" w:rsidP="00EF1B82">
            <w:pPr>
              <w:spacing w:before="10" w:after="10"/>
              <w:ind w:right="-71" w:hanging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B76E6" w14:textId="4AFB3315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4ED34C9" w14:textId="31A76FE3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EFE0D" w14:textId="6D33BA4A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9351C74" w14:textId="57D02DC9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</w:tr>
    </w:tbl>
    <w:p w14:paraId="642A1DB4" w14:textId="3F59E916" w:rsidR="003C28A1" w:rsidRPr="00DA0EF4" w:rsidRDefault="003C28A1" w:rsidP="00ED031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3C28A1" w:rsidRPr="00DA0EF4" w14:paraId="0D46D5D5" w14:textId="77777777" w:rsidTr="00EF1B82">
        <w:trPr>
          <w:cantSplit/>
        </w:trPr>
        <w:tc>
          <w:tcPr>
            <w:tcW w:w="4390" w:type="dxa"/>
            <w:vAlign w:val="bottom"/>
          </w:tcPr>
          <w:p w14:paraId="653D024A" w14:textId="77777777" w:rsidR="003C28A1" w:rsidRPr="00DA0EF4" w:rsidRDefault="003C28A1" w:rsidP="00EF1B82">
            <w:pPr>
              <w:spacing w:before="10" w:after="10"/>
              <w:ind w:left="-15" w:right="-71" w:firstLine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8DC9D0" w14:textId="77777777" w:rsidR="003C28A1" w:rsidRPr="00DA0EF4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843736" w14:textId="77777777" w:rsidR="003C28A1" w:rsidRPr="00DA0EF4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C28A1" w:rsidRPr="00DA0EF4" w14:paraId="7D7F910A" w14:textId="77777777" w:rsidTr="00EF1B82">
        <w:trPr>
          <w:cantSplit/>
        </w:trPr>
        <w:tc>
          <w:tcPr>
            <w:tcW w:w="4390" w:type="dxa"/>
            <w:vAlign w:val="bottom"/>
          </w:tcPr>
          <w:p w14:paraId="7185FD3B" w14:textId="77777777" w:rsidR="003C28A1" w:rsidRPr="00DA0EF4" w:rsidRDefault="003C28A1" w:rsidP="00EF1B82">
            <w:pPr>
              <w:spacing w:before="10" w:after="10"/>
              <w:ind w:left="-15" w:right="-71" w:firstLine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3C50AAC2" w14:textId="4D21174A" w:rsidR="003C28A1" w:rsidRPr="00DA0EF4" w:rsidRDefault="003C28A1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DB3A4B9" w14:textId="264E4B6F" w:rsidR="003C28A1" w:rsidRPr="00DA0EF4" w:rsidRDefault="003C28A1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FC33BA6" w14:textId="26E17BC8" w:rsidR="003C28A1" w:rsidRPr="00DA0EF4" w:rsidRDefault="003C28A1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FD4459E" w14:textId="172BC866" w:rsidR="003C28A1" w:rsidRPr="00DA0EF4" w:rsidRDefault="003C28A1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3C28A1" w:rsidRPr="00DA0EF4" w14:paraId="0EB1E9E6" w14:textId="77777777" w:rsidTr="00EF1B82">
        <w:trPr>
          <w:cantSplit/>
        </w:trPr>
        <w:tc>
          <w:tcPr>
            <w:tcW w:w="4390" w:type="dxa"/>
            <w:vAlign w:val="bottom"/>
          </w:tcPr>
          <w:p w14:paraId="21EC3A40" w14:textId="77777777" w:rsidR="003C28A1" w:rsidRPr="00DA0EF4" w:rsidRDefault="003C28A1" w:rsidP="00EF1B82">
            <w:pPr>
              <w:spacing w:before="10" w:after="10"/>
              <w:ind w:left="-15" w:right="-71" w:firstLine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E836869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2498912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A1C3402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703FA9C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28A1" w:rsidRPr="00DA0EF4" w14:paraId="09FCE9AF" w14:textId="77777777" w:rsidTr="00EF1B82">
        <w:trPr>
          <w:cantSplit/>
          <w:trHeight w:val="99"/>
        </w:trPr>
        <w:tc>
          <w:tcPr>
            <w:tcW w:w="4390" w:type="dxa"/>
            <w:vAlign w:val="bottom"/>
          </w:tcPr>
          <w:p w14:paraId="5A66CB02" w14:textId="77777777" w:rsidR="003C28A1" w:rsidRPr="00DA0EF4" w:rsidRDefault="003C28A1" w:rsidP="00EF1B82">
            <w:pPr>
              <w:spacing w:before="10" w:after="10"/>
              <w:ind w:left="-15" w:right="-71" w:firstLine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6FD3E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9AE147B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48E2B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4DEFF81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C28A1" w:rsidRPr="00DA0EF4" w14:paraId="4C5CD41F" w14:textId="77777777" w:rsidTr="00EF1B82">
        <w:trPr>
          <w:cantSplit/>
        </w:trPr>
        <w:tc>
          <w:tcPr>
            <w:tcW w:w="4390" w:type="dxa"/>
            <w:vAlign w:val="bottom"/>
          </w:tcPr>
          <w:p w14:paraId="469D8EAE" w14:textId="3FD1E957" w:rsidR="003C28A1" w:rsidRPr="00DA0EF4" w:rsidRDefault="003C28A1" w:rsidP="00EF1B82">
            <w:pPr>
              <w:spacing w:before="10" w:after="10"/>
              <w:ind w:left="-15" w:right="-102" w:firstLine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5777437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2B23500" w14:textId="77777777" w:rsidR="003C28A1" w:rsidRPr="00DA0EF4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9A824BB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295EAC9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28A1" w:rsidRPr="00DA0EF4" w14:paraId="33007E29" w14:textId="77777777" w:rsidTr="00EF1B82">
        <w:trPr>
          <w:cantSplit/>
        </w:trPr>
        <w:tc>
          <w:tcPr>
            <w:tcW w:w="4390" w:type="dxa"/>
            <w:vAlign w:val="bottom"/>
          </w:tcPr>
          <w:p w14:paraId="20427E76" w14:textId="002B5B2B" w:rsidR="003C28A1" w:rsidRPr="00DA0EF4" w:rsidRDefault="003C28A1" w:rsidP="00EF1B82">
            <w:pPr>
              <w:spacing w:before="10" w:after="10"/>
              <w:ind w:left="-15" w:right="-102" w:firstLine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1FA2D24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5A2815D" w14:textId="77777777" w:rsidR="003C28A1" w:rsidRPr="00DA0EF4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649AAF9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330D24B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454F8" w:rsidRPr="00DA0EF4" w14:paraId="69E4833C" w14:textId="77777777" w:rsidTr="00EF1B82">
        <w:trPr>
          <w:cantSplit/>
        </w:trPr>
        <w:tc>
          <w:tcPr>
            <w:tcW w:w="4390" w:type="dxa"/>
            <w:vAlign w:val="bottom"/>
          </w:tcPr>
          <w:p w14:paraId="77A674BA" w14:textId="763F13DE" w:rsidR="000454F8" w:rsidRPr="00DA0EF4" w:rsidRDefault="000454F8" w:rsidP="00EF1B82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FA6955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เงินเบิกเกินบัญชีและ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7D90AAA" w14:textId="147691DE" w:rsidR="000454F8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0255C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40255C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5" w:type="dxa"/>
            <w:vAlign w:val="bottom"/>
          </w:tcPr>
          <w:p w14:paraId="6C7B08C7" w14:textId="4D71ACAC" w:rsidR="000454F8" w:rsidRPr="00DA0EF4" w:rsidRDefault="000454F8" w:rsidP="001C2A5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70C9F25" w14:textId="57BFD951" w:rsidR="000454F8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04C9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04C9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4A423B29" w14:textId="3E4887A3" w:rsidR="000454F8" w:rsidRPr="00DA0EF4" w:rsidRDefault="000454F8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C28A1" w:rsidRPr="00DA0EF4" w14:paraId="4205E23B" w14:textId="77777777" w:rsidTr="009972CB">
        <w:trPr>
          <w:cantSplit/>
        </w:trPr>
        <w:tc>
          <w:tcPr>
            <w:tcW w:w="4390" w:type="dxa"/>
            <w:vAlign w:val="bottom"/>
          </w:tcPr>
          <w:p w14:paraId="34F4A890" w14:textId="6CEA1BF7" w:rsidR="003C28A1" w:rsidRPr="00DA0EF4" w:rsidRDefault="003C28A1" w:rsidP="00EF1B82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8F36299" w14:textId="197CAE7C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5" w:type="dxa"/>
            <w:vAlign w:val="bottom"/>
          </w:tcPr>
          <w:p w14:paraId="1C1A4999" w14:textId="7EC4871A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DB1D3D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DB1D3D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7862708" w14:textId="55872E01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0943D71" w14:textId="245F499F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</w:tr>
      <w:tr w:rsidR="003C28A1" w:rsidRPr="00DA0EF4" w14:paraId="40BA711F" w14:textId="77777777" w:rsidTr="00EF1B82">
        <w:trPr>
          <w:cantSplit/>
        </w:trPr>
        <w:tc>
          <w:tcPr>
            <w:tcW w:w="4390" w:type="dxa"/>
            <w:vAlign w:val="bottom"/>
          </w:tcPr>
          <w:p w14:paraId="76C4C487" w14:textId="6C3FB75B" w:rsidR="003C28A1" w:rsidRPr="00DA0EF4" w:rsidRDefault="003C28A1" w:rsidP="00EF1B82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5B459BD" w14:textId="5300B3F9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304C9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304C9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22E39AAD" w14:textId="475E752E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0B1B1CC" w14:textId="29F95107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304C9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304C9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0BFE9583" w14:textId="6DCDEFC2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C28A1" w:rsidRPr="00DA0EF4" w14:paraId="2571D5B7" w14:textId="77777777" w:rsidTr="009972CB">
        <w:trPr>
          <w:cantSplit/>
        </w:trPr>
        <w:tc>
          <w:tcPr>
            <w:tcW w:w="4390" w:type="dxa"/>
            <w:vAlign w:val="bottom"/>
          </w:tcPr>
          <w:p w14:paraId="4B928462" w14:textId="636A1C29" w:rsidR="003C28A1" w:rsidRPr="00DA0EF4" w:rsidRDefault="003C28A1" w:rsidP="00EF1B82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EED8070" w14:textId="5B7C9D1A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0255C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40255C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5" w:type="dxa"/>
            <w:vAlign w:val="bottom"/>
          </w:tcPr>
          <w:p w14:paraId="0865248E" w14:textId="4636F8E0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B380339" w14:textId="3010E152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0255C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40255C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EE07EEC" w14:textId="1E147B25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</w:tr>
      <w:tr w:rsidR="003C28A1" w:rsidRPr="00DA0EF4" w14:paraId="0C3BE96F" w14:textId="77777777" w:rsidTr="00EF1B82">
        <w:trPr>
          <w:cantSplit/>
        </w:trPr>
        <w:tc>
          <w:tcPr>
            <w:tcW w:w="4390" w:type="dxa"/>
            <w:vAlign w:val="bottom"/>
          </w:tcPr>
          <w:p w14:paraId="1B2086E1" w14:textId="5DC2B325" w:rsidR="003C28A1" w:rsidRPr="00DA0EF4" w:rsidRDefault="003C28A1" w:rsidP="00EF1B82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9E31E75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9145B9A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D0AE868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6829FDD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28A1" w:rsidRPr="00DA0EF4" w14:paraId="7416DA9F" w14:textId="77777777" w:rsidTr="00EF1B82">
        <w:trPr>
          <w:cantSplit/>
        </w:trPr>
        <w:tc>
          <w:tcPr>
            <w:tcW w:w="4390" w:type="dxa"/>
            <w:vAlign w:val="bottom"/>
          </w:tcPr>
          <w:p w14:paraId="7176FC72" w14:textId="77777777" w:rsidR="003C28A1" w:rsidRPr="00DA0EF4" w:rsidRDefault="003C28A1" w:rsidP="00EF1B82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ยุติธรรมผ่านกำไรขาดทุน (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FVPL)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CBF994C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D68EA6D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CF62E24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B54ED0D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28A1" w:rsidRPr="00DA0EF4" w14:paraId="6E8EDCC1" w14:textId="77777777" w:rsidTr="00EF1B82">
        <w:trPr>
          <w:cantSplit/>
        </w:trPr>
        <w:tc>
          <w:tcPr>
            <w:tcW w:w="4390" w:type="dxa"/>
            <w:vAlign w:val="bottom"/>
            <w:hideMark/>
          </w:tcPr>
          <w:p w14:paraId="2BCDE9DE" w14:textId="0565B986" w:rsidR="003C28A1" w:rsidRPr="00DA0EF4" w:rsidRDefault="003C28A1" w:rsidP="00EF1B82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หนี้สินอนุพันธ์</w:t>
            </w:r>
            <w:r w:rsidR="000A6B9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91B6E7" w14:textId="180F26C4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04C9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304C9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22279D0" w14:textId="2A5DA5B9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C28A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7D563" w14:textId="273ED72B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04C9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304C9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4B212F9" w14:textId="6F39C29A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C28A1" w:rsidRPr="00DA0EF4" w14:paraId="17D5218E" w14:textId="77777777" w:rsidTr="00EF1B82">
        <w:trPr>
          <w:cantSplit/>
        </w:trPr>
        <w:tc>
          <w:tcPr>
            <w:tcW w:w="4390" w:type="dxa"/>
            <w:vAlign w:val="bottom"/>
          </w:tcPr>
          <w:p w14:paraId="79B7D384" w14:textId="77777777" w:rsidR="003C28A1" w:rsidRPr="00DA0EF4" w:rsidRDefault="003C28A1" w:rsidP="00EF1B82">
            <w:pPr>
              <w:spacing w:before="10" w:after="10"/>
              <w:ind w:left="-15" w:right="-71" w:firstLine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A7574" w14:textId="2C9A083A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9B8986B" w14:textId="54F8F8A0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BF9F8" w14:textId="7C2CA345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1624F" w14:textId="7D049CBB" w:rsidR="003C28A1" w:rsidRPr="00DA0EF4" w:rsidRDefault="00DA0EF4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DB1D3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</w:tr>
    </w:tbl>
    <w:p w14:paraId="4F281BAF" w14:textId="3697C598" w:rsidR="00F15554" w:rsidRPr="00DA0EF4" w:rsidRDefault="00F15554" w:rsidP="00A365CC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AF43B67" w14:textId="77777777" w:rsidR="00C92F44" w:rsidRPr="00DA0EF4" w:rsidRDefault="00F15554" w:rsidP="00A365CC">
      <w:pPr>
        <w:rPr>
          <w:rFonts w:ascii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FAB8B6C" w14:textId="4F7FC16A" w:rsidR="0007775B" w:rsidRPr="00DA0EF4" w:rsidRDefault="0007775B" w:rsidP="0007775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14:paraId="0EA01BF1" w14:textId="49828A34" w:rsidR="0007775B" w:rsidRPr="00587E66" w:rsidRDefault="0007775B" w:rsidP="00466D49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0D10A040" w14:textId="747066FB" w:rsidR="0007775B" w:rsidRPr="00DA0EF4" w:rsidRDefault="0007775B" w:rsidP="003F48B7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172B9FDA" w14:textId="77777777" w:rsidR="0007775B" w:rsidRPr="00587E66" w:rsidRDefault="0007775B" w:rsidP="00587E66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0D1F106E" w14:textId="5A0EBA34" w:rsidR="0007775B" w:rsidRPr="00DA0EF4" w:rsidRDefault="0007775B" w:rsidP="00466D49">
      <w:pPr>
        <w:numPr>
          <w:ilvl w:val="0"/>
          <w:numId w:val="9"/>
        </w:numPr>
        <w:tabs>
          <w:tab w:val="left" w:pos="360"/>
        </w:tabs>
        <w:ind w:left="360"/>
        <w:rPr>
          <w:rFonts w:ascii="Browallia New" w:hAnsi="Browallia New" w:cs="Browallia New"/>
          <w:sz w:val="26"/>
          <w:szCs w:val="26"/>
          <w:lang w:val="th-TH"/>
        </w:rPr>
      </w:pPr>
      <w:r w:rsidRPr="00DA0EF4">
        <w:rPr>
          <w:rFonts w:ascii="Browallia New" w:hAnsi="Browallia New" w:cs="Browallia New"/>
          <w:sz w:val="26"/>
          <w:szCs w:val="26"/>
          <w:cs/>
          <w:lang w:val="th-TH"/>
        </w:rPr>
        <w:t>ถือไว้โดยมีวัตถุประสงค์ที่จะรับชำระกระแสเงินสดตามสัญญา และ</w:t>
      </w:r>
    </w:p>
    <w:p w14:paraId="4A29D875" w14:textId="78F55A42" w:rsidR="0007775B" w:rsidRPr="00DA0EF4" w:rsidRDefault="0007775B" w:rsidP="00466D49">
      <w:pPr>
        <w:numPr>
          <w:ilvl w:val="0"/>
          <w:numId w:val="9"/>
        </w:numPr>
        <w:tabs>
          <w:tab w:val="left" w:pos="360"/>
        </w:tabs>
        <w:ind w:left="360"/>
        <w:rPr>
          <w:rFonts w:ascii="Browallia New" w:hAnsi="Browallia New" w:cs="Browallia New"/>
          <w:sz w:val="26"/>
          <w:szCs w:val="26"/>
          <w:lang w:val="th-TH"/>
        </w:rPr>
      </w:pPr>
      <w:r w:rsidRPr="00DA0EF4">
        <w:rPr>
          <w:rFonts w:ascii="Browallia New" w:hAnsi="Browallia New" w:cs="Browallia New"/>
          <w:sz w:val="26"/>
          <w:szCs w:val="26"/>
          <w:cs/>
          <w:lang w:val="th-TH"/>
        </w:rPr>
        <w:t>กระแสเงินสดตามสัญญานั้นเข้าเงื่อนไขการเป็นเงินต้นและดอกเบี้ย</w:t>
      </w:r>
    </w:p>
    <w:p w14:paraId="40EFD928" w14:textId="0A3069CD" w:rsidR="00AE7754" w:rsidRPr="00587E66" w:rsidRDefault="00AE7754" w:rsidP="00587E66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13DD0E51" w14:textId="5049A6EF" w:rsidR="00D22F54" w:rsidRPr="00DA0EF4" w:rsidRDefault="00D22F54" w:rsidP="0035622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6" w:name="_Toc48681881"/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รายการที่รับรู้ในกำไรหรือขาดทุน</w:t>
      </w:r>
      <w:bookmarkEnd w:id="26"/>
      <w:r w:rsidR="00012E5D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ของสินทรัพย์และหนี้สินทางการเงินที่วัดมูลค่าด้วย </w:t>
      </w:r>
      <w:r w:rsidR="00012E5D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FVPL</w:t>
      </w:r>
    </w:p>
    <w:p w14:paraId="2A8B7D01" w14:textId="2C9ACFF9" w:rsidR="00A313DD" w:rsidRPr="00587E66" w:rsidRDefault="00A313DD" w:rsidP="00587E66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A313DD" w:rsidRPr="00DA0EF4" w14:paraId="50326241" w14:textId="77777777" w:rsidTr="00B21A8C">
        <w:trPr>
          <w:cantSplit/>
        </w:trPr>
        <w:tc>
          <w:tcPr>
            <w:tcW w:w="4390" w:type="dxa"/>
            <w:vAlign w:val="bottom"/>
          </w:tcPr>
          <w:p w14:paraId="2D915971" w14:textId="77777777" w:rsidR="00A313DD" w:rsidRPr="00DA0EF4" w:rsidRDefault="00A313DD" w:rsidP="00A958CD">
            <w:pPr>
              <w:spacing w:before="10" w:after="10"/>
              <w:ind w:left="-10" w:right="-71" w:firstLine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210C82" w14:textId="77777777" w:rsidR="00A313DD" w:rsidRPr="00DA0EF4" w:rsidRDefault="00A313DD" w:rsidP="00B21A8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E9A381" w14:textId="77777777" w:rsidR="00A313DD" w:rsidRPr="00DA0EF4" w:rsidRDefault="00A313DD" w:rsidP="00B21A8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313DD" w:rsidRPr="00DA0EF4" w14:paraId="1C2D8F98" w14:textId="77777777" w:rsidTr="00B21A8C">
        <w:trPr>
          <w:cantSplit/>
        </w:trPr>
        <w:tc>
          <w:tcPr>
            <w:tcW w:w="4390" w:type="dxa"/>
            <w:vAlign w:val="bottom"/>
          </w:tcPr>
          <w:p w14:paraId="37F04203" w14:textId="77777777" w:rsidR="00A313DD" w:rsidRPr="00DA0EF4" w:rsidRDefault="00A313DD" w:rsidP="00A958CD">
            <w:pPr>
              <w:spacing w:before="10" w:after="10"/>
              <w:ind w:left="-10" w:right="-71" w:firstLine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1721443C" w14:textId="3CBCC12D" w:rsidR="00A313DD" w:rsidRPr="00DA0EF4" w:rsidRDefault="00A313DD" w:rsidP="00B21A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2436EC9" w14:textId="60146AE8" w:rsidR="00A313DD" w:rsidRPr="00DA0EF4" w:rsidRDefault="00A313DD" w:rsidP="00B21A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1FFE0FAE" w14:textId="265748B6" w:rsidR="00A313DD" w:rsidRPr="00DA0EF4" w:rsidRDefault="00A313DD" w:rsidP="00B21A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0AC4705" w14:textId="2B4B8A83" w:rsidR="00A313DD" w:rsidRPr="00DA0EF4" w:rsidRDefault="00A313DD" w:rsidP="00B21A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313DD" w:rsidRPr="00DA0EF4" w14:paraId="76C47527" w14:textId="77777777" w:rsidTr="00B21A8C">
        <w:trPr>
          <w:cantSplit/>
        </w:trPr>
        <w:tc>
          <w:tcPr>
            <w:tcW w:w="4390" w:type="dxa"/>
            <w:vAlign w:val="bottom"/>
          </w:tcPr>
          <w:p w14:paraId="1AEA689A" w14:textId="77777777" w:rsidR="00A313DD" w:rsidRPr="00DA0EF4" w:rsidRDefault="00A313DD" w:rsidP="00A958CD">
            <w:pPr>
              <w:spacing w:before="10" w:after="10"/>
              <w:ind w:left="-10" w:right="-71" w:firstLine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DBBA022" w14:textId="77777777" w:rsidR="00A313DD" w:rsidRPr="00DA0EF4" w:rsidRDefault="00A313DD" w:rsidP="00B21A8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1FAF712" w14:textId="77777777" w:rsidR="00A313DD" w:rsidRPr="00DA0EF4" w:rsidRDefault="00A313DD" w:rsidP="00B21A8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3E52249" w14:textId="77777777" w:rsidR="00A313DD" w:rsidRPr="00DA0EF4" w:rsidRDefault="00A313DD" w:rsidP="00B21A8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86145ED" w14:textId="77777777" w:rsidR="00A313DD" w:rsidRPr="00DA0EF4" w:rsidRDefault="00A313DD" w:rsidP="00B21A8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313DD" w:rsidRPr="00DA0EF4" w14:paraId="303001E0" w14:textId="77777777" w:rsidTr="00B21A8C">
        <w:trPr>
          <w:cantSplit/>
          <w:trHeight w:val="99"/>
        </w:trPr>
        <w:tc>
          <w:tcPr>
            <w:tcW w:w="4390" w:type="dxa"/>
            <w:vAlign w:val="bottom"/>
          </w:tcPr>
          <w:p w14:paraId="69CF5420" w14:textId="77777777" w:rsidR="00A313DD" w:rsidRPr="00DA0EF4" w:rsidRDefault="00A313DD" w:rsidP="00A958CD">
            <w:pPr>
              <w:spacing w:before="10" w:after="10"/>
              <w:ind w:left="-10" w:right="-71" w:firstLine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B2C4F" w14:textId="77777777" w:rsidR="00A313DD" w:rsidRPr="00DA0EF4" w:rsidRDefault="00A313DD" w:rsidP="00B21A8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03FC6FC" w14:textId="77777777" w:rsidR="00A313DD" w:rsidRPr="00DA0EF4" w:rsidRDefault="00A313DD" w:rsidP="00B21A8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1AE28" w14:textId="77777777" w:rsidR="00A313DD" w:rsidRPr="00DA0EF4" w:rsidRDefault="00A313DD" w:rsidP="00B21A8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642EAA1" w14:textId="77777777" w:rsidR="00A313DD" w:rsidRPr="00DA0EF4" w:rsidRDefault="00A313DD" w:rsidP="00B21A8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313DD" w:rsidRPr="00DA0EF4" w14:paraId="40ECC1BA" w14:textId="77777777" w:rsidTr="009972CB">
        <w:trPr>
          <w:cantSplit/>
        </w:trPr>
        <w:tc>
          <w:tcPr>
            <w:tcW w:w="4390" w:type="dxa"/>
          </w:tcPr>
          <w:p w14:paraId="02E1143A" w14:textId="79F851D7" w:rsidR="00CF5148" w:rsidRPr="00DA0EF4" w:rsidRDefault="00A313DD" w:rsidP="00A958CD">
            <w:pPr>
              <w:spacing w:before="10" w:after="10"/>
              <w:ind w:left="-10" w:right="-71" w:firstLine="1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54734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(ขาดทุน)</w:t>
            </w:r>
            <w:r w:rsidR="0054734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จากมูลค่ายุติธรรมของ</w:t>
            </w:r>
          </w:p>
          <w:p w14:paraId="159054F2" w14:textId="1002685B" w:rsidR="00A313DD" w:rsidRPr="00DA0EF4" w:rsidRDefault="00CF5148" w:rsidP="00A958CD">
            <w:pPr>
              <w:spacing w:before="10" w:after="10"/>
              <w:ind w:left="-10" w:right="-71" w:firstLine="1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313D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สินทรัพย์อนุพันธ์ที่วัดมูลค่าด้วย </w:t>
            </w:r>
            <w:r w:rsidR="00A313D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FVPL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D17849B" w14:textId="2E6F8333" w:rsidR="00A313DD" w:rsidRPr="00DA0EF4" w:rsidRDefault="00CF5148" w:rsidP="00B21A8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A470D17" w14:textId="7BD8A80C" w:rsidR="00A313DD" w:rsidRPr="00DA0EF4" w:rsidRDefault="00DA0EF4" w:rsidP="00B21A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13DD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A313DD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2CE22F1" w14:textId="24F1C505" w:rsidR="00A313DD" w:rsidRPr="00DA0EF4" w:rsidRDefault="00CF5148" w:rsidP="00B21A8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91F4D7E" w14:textId="2C7278AD" w:rsidR="00A313DD" w:rsidRPr="00DA0EF4" w:rsidRDefault="00DA0EF4" w:rsidP="00B21A8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F514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CF514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</w:tr>
      <w:tr w:rsidR="00CF5148" w:rsidRPr="00DA0EF4" w14:paraId="7B3D1C6B" w14:textId="77777777" w:rsidTr="00234180">
        <w:trPr>
          <w:cantSplit/>
        </w:trPr>
        <w:tc>
          <w:tcPr>
            <w:tcW w:w="4390" w:type="dxa"/>
          </w:tcPr>
          <w:p w14:paraId="417D30AE" w14:textId="34088293" w:rsidR="00CF5148" w:rsidRPr="00DA0EF4" w:rsidRDefault="00CF5148" w:rsidP="00A958CD">
            <w:pPr>
              <w:spacing w:before="10" w:after="10"/>
              <w:ind w:left="-10" w:right="-102" w:firstLine="1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54734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(ขาดทุน)</w:t>
            </w:r>
            <w:r w:rsidR="0054734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จากมูลค่ายุติธรรมของ</w:t>
            </w:r>
          </w:p>
          <w:p w14:paraId="55D0C639" w14:textId="476A1252" w:rsidR="00CF5148" w:rsidRPr="00DA0EF4" w:rsidRDefault="00CF5148" w:rsidP="00A958CD">
            <w:pPr>
              <w:spacing w:before="10" w:after="10"/>
              <w:ind w:left="-10" w:right="-102" w:firstLine="1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หนี้สินอนุพันธ์ที่วัดมูลค่าด้วย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FVPL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167C0" w14:textId="293C0192" w:rsidR="00CF5148" w:rsidRPr="00DA0EF4" w:rsidRDefault="00CF5148" w:rsidP="00CF51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611EE" w14:textId="0600756E" w:rsidR="00CF5148" w:rsidRPr="00DA0EF4" w:rsidRDefault="00DA0EF4" w:rsidP="00CF51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CF514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AC7DB" w14:textId="6CF4AD96" w:rsidR="00CF5148" w:rsidRPr="00DA0EF4" w:rsidRDefault="00CF5148" w:rsidP="00CF51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1E1B7" w14:textId="7A21B1B1" w:rsidR="00CF5148" w:rsidRPr="00DA0EF4" w:rsidRDefault="00DA0EF4" w:rsidP="00CF51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CF514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234180" w:rsidRPr="00DA0EF4" w14:paraId="0FEB5C49" w14:textId="77777777" w:rsidTr="00234180">
        <w:trPr>
          <w:cantSplit/>
        </w:trPr>
        <w:tc>
          <w:tcPr>
            <w:tcW w:w="4390" w:type="dxa"/>
          </w:tcPr>
          <w:p w14:paraId="0A055E9B" w14:textId="77777777" w:rsidR="00234180" w:rsidRPr="00DA0EF4" w:rsidRDefault="00234180" w:rsidP="00A958CD">
            <w:pPr>
              <w:spacing w:before="10" w:after="10"/>
              <w:ind w:left="-10" w:right="-102" w:firstLine="1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B0780" w14:textId="2E2A56E8" w:rsidR="00234180" w:rsidRPr="00DA0EF4" w:rsidRDefault="00234180" w:rsidP="00CF51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B6CE7" w14:textId="1FB99E05" w:rsidR="00234180" w:rsidRPr="00DA0EF4" w:rsidRDefault="00DA0EF4" w:rsidP="00CF51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3418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23418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FDA49F" w14:textId="1F76CA15" w:rsidR="00234180" w:rsidRPr="00DA0EF4" w:rsidRDefault="00234180" w:rsidP="00CF51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14545" w14:textId="5B6D5C09" w:rsidR="00234180" w:rsidRPr="00DA0EF4" w:rsidRDefault="00DA0EF4" w:rsidP="00CF51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3418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23418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</w:tbl>
    <w:p w14:paraId="2546E4C0" w14:textId="1E44C7EF" w:rsidR="00A4086F" w:rsidRPr="00DA0EF4" w:rsidRDefault="00A4086F" w:rsidP="00E51712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5DBF5AB1" w14:textId="77777777" w:rsidTr="00C119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C272EB" w14:textId="44418EF8" w:rsidR="00767150" w:rsidRPr="00DA0EF4" w:rsidRDefault="00DA0EF4" w:rsidP="00A365CC">
            <w:pPr>
              <w:tabs>
                <w:tab w:val="left" w:pos="432"/>
              </w:tabs>
              <w:spacing w:before="10" w:after="10"/>
              <w:ind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54C8F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2A6F7E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54C8F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สินค้าคงเหลือ </w:t>
            </w:r>
            <w:r w:rsidR="00154C8F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154C8F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107106B" w14:textId="77777777" w:rsidR="009F6522" w:rsidRPr="00587E66" w:rsidRDefault="009F6522" w:rsidP="00587E66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A0EF4" w14:paraId="7D734099" w14:textId="77777777" w:rsidTr="00154C8F">
        <w:trPr>
          <w:cantSplit/>
        </w:trPr>
        <w:tc>
          <w:tcPr>
            <w:tcW w:w="4390" w:type="dxa"/>
            <w:vAlign w:val="bottom"/>
          </w:tcPr>
          <w:p w14:paraId="570DA3B9" w14:textId="77777777" w:rsidR="008A7F60" w:rsidRPr="00DA0EF4" w:rsidRDefault="008A7F6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4EDBA8" w14:textId="77777777" w:rsidR="008A7F60" w:rsidRPr="00DA0EF4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4D81A5" w14:textId="77777777" w:rsidR="008A7F60" w:rsidRPr="00DA0EF4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8276B" w:rsidRPr="00DA0EF4" w14:paraId="1125BFD6" w14:textId="77777777" w:rsidTr="00154C8F">
        <w:trPr>
          <w:cantSplit/>
        </w:trPr>
        <w:tc>
          <w:tcPr>
            <w:tcW w:w="4390" w:type="dxa"/>
            <w:vAlign w:val="bottom"/>
          </w:tcPr>
          <w:p w14:paraId="49822D7C" w14:textId="77777777" w:rsidR="0008276B" w:rsidRPr="00DA0EF4" w:rsidRDefault="0008276B" w:rsidP="0008276B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217CA49" w14:textId="7EB6F526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5B81D01" w14:textId="14BF4EF9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33D519C" w14:textId="245837D0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2708185" w14:textId="33D076F2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08276B" w:rsidRPr="00DA0EF4" w14:paraId="063C864F" w14:textId="77777777" w:rsidTr="00154C8F">
        <w:trPr>
          <w:cantSplit/>
        </w:trPr>
        <w:tc>
          <w:tcPr>
            <w:tcW w:w="4390" w:type="dxa"/>
            <w:vAlign w:val="bottom"/>
          </w:tcPr>
          <w:p w14:paraId="703D2A2A" w14:textId="77777777" w:rsidR="0008276B" w:rsidRPr="00DA0EF4" w:rsidRDefault="0008276B" w:rsidP="0008276B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5877AA6" w14:textId="77777777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97939FF" w14:textId="77777777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AB2EA0A" w14:textId="77777777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CC96BE1" w14:textId="77777777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8276B" w:rsidRPr="00DA0EF4" w14:paraId="05FE3667" w14:textId="77777777" w:rsidTr="00581D9A">
        <w:trPr>
          <w:cantSplit/>
          <w:trHeight w:val="99"/>
        </w:trPr>
        <w:tc>
          <w:tcPr>
            <w:tcW w:w="4390" w:type="dxa"/>
            <w:vAlign w:val="bottom"/>
          </w:tcPr>
          <w:p w14:paraId="5AF94A02" w14:textId="77777777" w:rsidR="0008276B" w:rsidRPr="00DA0EF4" w:rsidRDefault="0008276B" w:rsidP="0008276B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9093E" w14:textId="77777777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2045330" w14:textId="77777777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80CBD" w14:textId="77777777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90D8042" w14:textId="77777777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8276B" w:rsidRPr="00DA0EF4" w14:paraId="646F9270" w14:textId="77777777" w:rsidTr="00C9551B">
        <w:trPr>
          <w:cantSplit/>
        </w:trPr>
        <w:tc>
          <w:tcPr>
            <w:tcW w:w="4390" w:type="dxa"/>
            <w:hideMark/>
          </w:tcPr>
          <w:p w14:paraId="0479B968" w14:textId="77777777" w:rsidR="0008276B" w:rsidRPr="00DA0EF4" w:rsidRDefault="0008276B" w:rsidP="0008276B">
            <w:pPr>
              <w:tabs>
                <w:tab w:val="left" w:pos="1459"/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วัตถุดิบ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CCA6FCC" w14:textId="55BAD2EA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5" w:type="dxa"/>
            <w:vAlign w:val="bottom"/>
          </w:tcPr>
          <w:p w14:paraId="0D2FB49D" w14:textId="6016931A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A3093CB" w14:textId="3842D39C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5" w:type="dxa"/>
            <w:vAlign w:val="bottom"/>
          </w:tcPr>
          <w:p w14:paraId="34A2CBC2" w14:textId="5DE3A4C7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  <w:tr w:rsidR="0008276B" w:rsidRPr="00DA0EF4" w14:paraId="24185FE1" w14:textId="77777777" w:rsidTr="00C9551B">
        <w:trPr>
          <w:cantSplit/>
        </w:trPr>
        <w:tc>
          <w:tcPr>
            <w:tcW w:w="4390" w:type="dxa"/>
            <w:hideMark/>
          </w:tcPr>
          <w:p w14:paraId="2751BF09" w14:textId="77777777" w:rsidR="0008276B" w:rsidRPr="00DA0EF4" w:rsidRDefault="0008276B" w:rsidP="0008276B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61A88C6" w14:textId="05811AE3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5" w:type="dxa"/>
            <w:vAlign w:val="bottom"/>
          </w:tcPr>
          <w:p w14:paraId="42FDD8DD" w14:textId="30EEFAC7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F757453" w14:textId="235A5CBA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5" w:type="dxa"/>
            <w:vAlign w:val="bottom"/>
          </w:tcPr>
          <w:p w14:paraId="77FC460D" w14:textId="2E9C780B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</w:tr>
      <w:tr w:rsidR="0008276B" w:rsidRPr="00DA0EF4" w14:paraId="4559D022" w14:textId="77777777" w:rsidTr="00C9551B">
        <w:trPr>
          <w:cantSplit/>
        </w:trPr>
        <w:tc>
          <w:tcPr>
            <w:tcW w:w="4390" w:type="dxa"/>
            <w:hideMark/>
          </w:tcPr>
          <w:p w14:paraId="5622F7A7" w14:textId="77777777" w:rsidR="0008276B" w:rsidRPr="00DA0EF4" w:rsidRDefault="0008276B" w:rsidP="0008276B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ภาชนะบรรจุและวัสดุหีบห่อ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683B55C" w14:textId="39B7D5B2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5" w:type="dxa"/>
            <w:vAlign w:val="bottom"/>
          </w:tcPr>
          <w:p w14:paraId="55D14F48" w14:textId="77E6709A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9DB5439" w14:textId="22B331E9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5" w:type="dxa"/>
            <w:vAlign w:val="bottom"/>
          </w:tcPr>
          <w:p w14:paraId="4E3AEB18" w14:textId="25DB73FF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08276B" w:rsidRPr="00DA0EF4" w14:paraId="1C9D6C47" w14:textId="77777777" w:rsidTr="00C9551B">
        <w:trPr>
          <w:cantSplit/>
        </w:trPr>
        <w:tc>
          <w:tcPr>
            <w:tcW w:w="4390" w:type="dxa"/>
            <w:hideMark/>
          </w:tcPr>
          <w:p w14:paraId="21928F15" w14:textId="77777777" w:rsidR="0008276B" w:rsidRPr="00DA0EF4" w:rsidRDefault="0008276B" w:rsidP="0008276B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7CD3B" w14:textId="06F2B02D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AD9178B" w14:textId="5E491E40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8F16F" w14:textId="5203CEC1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603032B" w14:textId="213040BC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08276B" w:rsidRPr="00DA0EF4" w14:paraId="021DDA02" w14:textId="77777777" w:rsidTr="00581D9A">
        <w:trPr>
          <w:cantSplit/>
        </w:trPr>
        <w:tc>
          <w:tcPr>
            <w:tcW w:w="4390" w:type="dxa"/>
          </w:tcPr>
          <w:p w14:paraId="5E4FA999" w14:textId="77777777" w:rsidR="0008276B" w:rsidRPr="00DA0EF4" w:rsidRDefault="0008276B" w:rsidP="0008276B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2A2933" w14:textId="0A549849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397B6278" w14:textId="15943B2C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4D7D605F" w14:textId="057E60F8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DE700FD" w14:textId="3159FD95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</w:tr>
      <w:tr w:rsidR="0008276B" w:rsidRPr="00DA0EF4" w14:paraId="021E421F" w14:textId="77777777" w:rsidTr="00581D9A">
        <w:trPr>
          <w:cantSplit/>
        </w:trPr>
        <w:tc>
          <w:tcPr>
            <w:tcW w:w="4390" w:type="dxa"/>
          </w:tcPr>
          <w:p w14:paraId="4E412803" w14:textId="460FB86C" w:rsidR="0008276B" w:rsidRPr="00DA0EF4" w:rsidRDefault="0008276B" w:rsidP="0008276B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A8D827" w14:textId="32632286" w:rsidR="0008276B" w:rsidRPr="00DA0EF4" w:rsidRDefault="00A65582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4C793193" w14:textId="765833A0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06FB356" w14:textId="08915C07" w:rsidR="0008276B" w:rsidRPr="00DA0EF4" w:rsidRDefault="00A65582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83FC967" w14:textId="2909A872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8276B" w:rsidRPr="00DA0EF4" w14:paraId="520AE1FE" w14:textId="77777777" w:rsidTr="00581D9A">
        <w:trPr>
          <w:cantSplit/>
        </w:trPr>
        <w:tc>
          <w:tcPr>
            <w:tcW w:w="4390" w:type="dxa"/>
          </w:tcPr>
          <w:p w14:paraId="5DDB6099" w14:textId="77777777" w:rsidR="0008276B" w:rsidRPr="00DA0EF4" w:rsidRDefault="0008276B" w:rsidP="0008276B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5B669" w14:textId="16E5379C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003A90C" w14:textId="2143EEE9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8EF19" w14:textId="2245F7B3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A6558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757985B2" w14:textId="6B5C8CE7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</w:tr>
    </w:tbl>
    <w:p w14:paraId="068CAF82" w14:textId="77777777" w:rsidR="00FC378E" w:rsidRPr="00587E66" w:rsidRDefault="00FC378E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5E35C6B9" w14:textId="71E024D6" w:rsidR="0032238F" w:rsidRPr="00DA0EF4" w:rsidRDefault="0032238F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ต้นทุนขายที่รับรู้ในงบกำไรขาดทุนมีดังนี้</w:t>
      </w: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9F6522" w:rsidRPr="00DA0EF4" w14:paraId="5E7BFB60" w14:textId="77777777" w:rsidTr="00051507">
        <w:trPr>
          <w:cantSplit/>
        </w:trPr>
        <w:tc>
          <w:tcPr>
            <w:tcW w:w="4390" w:type="dxa"/>
            <w:vAlign w:val="bottom"/>
          </w:tcPr>
          <w:p w14:paraId="63C53DE0" w14:textId="77777777" w:rsidR="009F6522" w:rsidRPr="00DA0EF4" w:rsidRDefault="009F6522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0E3A1B4" w14:textId="77777777" w:rsidR="009F6522" w:rsidRPr="00DA0EF4" w:rsidRDefault="009F652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BF3C5F" w14:textId="77777777" w:rsidR="009F6522" w:rsidRPr="00DA0EF4" w:rsidRDefault="009F652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8276B" w:rsidRPr="00DA0EF4" w14:paraId="5036CA67" w14:textId="77777777" w:rsidTr="00051507">
        <w:trPr>
          <w:cantSplit/>
        </w:trPr>
        <w:tc>
          <w:tcPr>
            <w:tcW w:w="4390" w:type="dxa"/>
            <w:vAlign w:val="bottom"/>
          </w:tcPr>
          <w:p w14:paraId="55677D2C" w14:textId="77777777" w:rsidR="0008276B" w:rsidRPr="00DA0EF4" w:rsidRDefault="0008276B" w:rsidP="0008276B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E39DF04" w14:textId="36347E5C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D2D9B16" w14:textId="399AA7DE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9A34D92" w14:textId="52380729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8E3A4D0" w14:textId="69CBA1DC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08276B" w:rsidRPr="00DA0EF4" w14:paraId="5BB7DB39" w14:textId="77777777" w:rsidTr="00051507">
        <w:trPr>
          <w:cantSplit/>
        </w:trPr>
        <w:tc>
          <w:tcPr>
            <w:tcW w:w="4390" w:type="dxa"/>
            <w:vAlign w:val="bottom"/>
          </w:tcPr>
          <w:p w14:paraId="60FFC195" w14:textId="77777777" w:rsidR="0008276B" w:rsidRPr="00DA0EF4" w:rsidRDefault="0008276B" w:rsidP="0008276B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EB26E1C" w14:textId="77777777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E37011D" w14:textId="77777777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F328051" w14:textId="77777777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F71618B" w14:textId="77777777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8276B" w:rsidRPr="00DA0EF4" w14:paraId="7D3F826F" w14:textId="77777777" w:rsidTr="009F6522">
        <w:trPr>
          <w:cantSplit/>
          <w:trHeight w:val="99"/>
        </w:trPr>
        <w:tc>
          <w:tcPr>
            <w:tcW w:w="4390" w:type="dxa"/>
            <w:vAlign w:val="bottom"/>
          </w:tcPr>
          <w:p w14:paraId="37620FB8" w14:textId="77777777" w:rsidR="0008276B" w:rsidRPr="00DA0EF4" w:rsidRDefault="0008276B" w:rsidP="0008276B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1E2E8" w14:textId="77777777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B6AA8B0" w14:textId="77777777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62994" w14:textId="77777777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405CABC" w14:textId="77777777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8276B" w:rsidRPr="00DA0EF4" w14:paraId="31E3F140" w14:textId="77777777" w:rsidTr="00000425">
        <w:trPr>
          <w:cantSplit/>
          <w:trHeight w:val="99"/>
        </w:trPr>
        <w:tc>
          <w:tcPr>
            <w:tcW w:w="4390" w:type="dxa"/>
            <w:vAlign w:val="bottom"/>
          </w:tcPr>
          <w:p w14:paraId="087BCAFF" w14:textId="77777777" w:rsidR="0008276B" w:rsidRPr="00DA0EF4" w:rsidRDefault="0008276B" w:rsidP="0008276B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027570E" w14:textId="313671B0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1CD6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1B1CD6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1B1CD6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5" w:type="dxa"/>
            <w:vAlign w:val="bottom"/>
          </w:tcPr>
          <w:p w14:paraId="50437353" w14:textId="4E0421DC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1CD6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1B1CD6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1B1CD6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6AC1CAE" w14:textId="6FFD8719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1CD6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1B1CD6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1B1CD6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5" w:type="dxa"/>
            <w:vAlign w:val="bottom"/>
          </w:tcPr>
          <w:p w14:paraId="53D51DC5" w14:textId="400D6698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1CD6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1B1CD6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1B1CD6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</w:tr>
      <w:tr w:rsidR="0008276B" w:rsidRPr="00DA0EF4" w14:paraId="1181CCA2" w14:textId="77777777" w:rsidTr="00000425">
        <w:trPr>
          <w:cantSplit/>
          <w:trHeight w:val="99"/>
        </w:trPr>
        <w:tc>
          <w:tcPr>
            <w:tcW w:w="4390" w:type="dxa"/>
            <w:vAlign w:val="bottom"/>
          </w:tcPr>
          <w:p w14:paraId="10AAE032" w14:textId="3F61228F" w:rsidR="001B1CD6" w:rsidRPr="00DA0EF4" w:rsidRDefault="009C2B9E" w:rsidP="0008276B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การรับรู้ค่าเผื่อสินค้าคงเหลือเป็นมูลค่าสุทธิที่จะได้รับ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79DA2" w14:textId="2C71016A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1B1CD6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016FD8F" w14:textId="47907808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1B1CD6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A2926" w14:textId="6898C7F5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1B1CD6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9D9543F" w14:textId="402228F4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1B1CD6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</w:tr>
      <w:tr w:rsidR="0008276B" w:rsidRPr="00DA0EF4" w14:paraId="01D45417" w14:textId="77777777" w:rsidTr="00000425">
        <w:trPr>
          <w:cantSplit/>
          <w:trHeight w:val="99"/>
        </w:trPr>
        <w:tc>
          <w:tcPr>
            <w:tcW w:w="4390" w:type="dxa"/>
            <w:vAlign w:val="bottom"/>
          </w:tcPr>
          <w:p w14:paraId="3B940ADD" w14:textId="77777777" w:rsidR="0008276B" w:rsidRPr="00DA0EF4" w:rsidRDefault="0008276B" w:rsidP="0008276B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199FA" w14:textId="3C088BC7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B554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2B554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2B554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CCF8E" w14:textId="482349D8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B554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2B554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2B554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35C39" w14:textId="5697E694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B554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2B554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="002B554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59DD2" w14:textId="3E6EAA06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178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170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2DBD8069" w14:textId="77777777" w:rsidR="00773ADA" w:rsidRPr="00DA0EF4" w:rsidRDefault="00287B5B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38B26F30" w14:textId="77777777" w:rsidTr="00C119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9B9511" w14:textId="0373B4A7" w:rsidR="00767150" w:rsidRPr="00DA0EF4" w:rsidRDefault="006115BD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br w:type="page"/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581D9A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81D9A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30605F40" w14:textId="77777777" w:rsidR="00DE0032" w:rsidRPr="00DA0EF4" w:rsidRDefault="00DE0032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A0EF4" w14:paraId="4F808733" w14:textId="77777777" w:rsidTr="00581D9A">
        <w:trPr>
          <w:cantSplit/>
        </w:trPr>
        <w:tc>
          <w:tcPr>
            <w:tcW w:w="4390" w:type="dxa"/>
            <w:vAlign w:val="bottom"/>
          </w:tcPr>
          <w:p w14:paraId="7C32F9C8" w14:textId="77777777" w:rsidR="00FB72C6" w:rsidRPr="00DA0EF4" w:rsidRDefault="00FB72C6" w:rsidP="00A365CC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A55E33" w14:textId="77777777" w:rsidR="00FB72C6" w:rsidRPr="00DA0EF4" w:rsidRDefault="00FB72C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1B9DC6" w14:textId="77777777" w:rsidR="00FB72C6" w:rsidRPr="00DA0EF4" w:rsidRDefault="00FB72C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8276B" w:rsidRPr="00DA0EF4" w14:paraId="7C8FF99F" w14:textId="77777777" w:rsidTr="00581D9A">
        <w:trPr>
          <w:cantSplit/>
        </w:trPr>
        <w:tc>
          <w:tcPr>
            <w:tcW w:w="4390" w:type="dxa"/>
            <w:vAlign w:val="bottom"/>
          </w:tcPr>
          <w:p w14:paraId="10CF9A4E" w14:textId="77777777" w:rsidR="0008276B" w:rsidRPr="00DA0EF4" w:rsidRDefault="0008276B" w:rsidP="0008276B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75F4F99" w14:textId="05835D2E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E7D48F7" w14:textId="0BA66A97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7652843" w14:textId="4B89411D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EC667FB" w14:textId="20EC0306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222A9D" w:rsidRPr="00DA0EF4" w14:paraId="6BCC42DA" w14:textId="77777777" w:rsidTr="00581D9A">
        <w:trPr>
          <w:cantSplit/>
        </w:trPr>
        <w:tc>
          <w:tcPr>
            <w:tcW w:w="4390" w:type="dxa"/>
            <w:vAlign w:val="bottom"/>
          </w:tcPr>
          <w:p w14:paraId="3A68491D" w14:textId="77777777" w:rsidR="00222A9D" w:rsidRPr="00DA0EF4" w:rsidRDefault="00222A9D" w:rsidP="00A365CC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DC9BD38" w14:textId="77777777" w:rsidR="00222A9D" w:rsidRPr="00DA0EF4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F6CE575" w14:textId="77777777" w:rsidR="00222A9D" w:rsidRPr="00DA0EF4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FABAAB9" w14:textId="77777777" w:rsidR="00222A9D" w:rsidRPr="00DA0EF4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7C1404B" w14:textId="77777777" w:rsidR="00222A9D" w:rsidRPr="00DA0EF4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2A9D" w:rsidRPr="00DA0EF4" w14:paraId="0CA1937A" w14:textId="77777777" w:rsidTr="00581D9A">
        <w:trPr>
          <w:cantSplit/>
          <w:trHeight w:val="99"/>
        </w:trPr>
        <w:tc>
          <w:tcPr>
            <w:tcW w:w="4390" w:type="dxa"/>
            <w:vAlign w:val="bottom"/>
          </w:tcPr>
          <w:p w14:paraId="162D9B96" w14:textId="77777777" w:rsidR="00222A9D" w:rsidRPr="00DA0EF4" w:rsidRDefault="00222A9D" w:rsidP="00A365CC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67CAA" w14:textId="77777777" w:rsidR="00222A9D" w:rsidRPr="00DA0EF4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9D98848" w14:textId="77777777" w:rsidR="00222A9D" w:rsidRPr="00DA0EF4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E1C2E" w14:textId="77777777" w:rsidR="00222A9D" w:rsidRPr="00DA0EF4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49BEB60" w14:textId="77777777" w:rsidR="00222A9D" w:rsidRPr="00DA0EF4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8276B" w:rsidRPr="00DA0EF4" w14:paraId="69D52FE8" w14:textId="77777777" w:rsidTr="00581D9A">
        <w:trPr>
          <w:cantSplit/>
        </w:trPr>
        <w:tc>
          <w:tcPr>
            <w:tcW w:w="4390" w:type="dxa"/>
          </w:tcPr>
          <w:p w14:paraId="2DA35B61" w14:textId="77777777" w:rsidR="0008276B" w:rsidRPr="00DA0EF4" w:rsidRDefault="0008276B" w:rsidP="0008276B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ภาษีซื้อรอขอคืน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EF56A95" w14:textId="697444E3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73E0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773E0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95" w:type="dxa"/>
            <w:vAlign w:val="center"/>
          </w:tcPr>
          <w:p w14:paraId="5806C7DE" w14:textId="681F6D60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5" w:type="dxa"/>
            <w:shd w:val="clear" w:color="auto" w:fill="FAFAFA"/>
          </w:tcPr>
          <w:p w14:paraId="172E85AA" w14:textId="6003C788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73E0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773E0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5" w:type="dxa"/>
          </w:tcPr>
          <w:p w14:paraId="6ECA8174" w14:textId="46444E7F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08276B" w:rsidRPr="00DA0EF4" w14:paraId="0B895AEE" w14:textId="77777777" w:rsidTr="00581D9A">
        <w:trPr>
          <w:cantSplit/>
        </w:trPr>
        <w:tc>
          <w:tcPr>
            <w:tcW w:w="4390" w:type="dxa"/>
          </w:tcPr>
          <w:p w14:paraId="329BBF5C" w14:textId="77777777" w:rsidR="0008276B" w:rsidRPr="00DA0EF4" w:rsidRDefault="0008276B" w:rsidP="0008276B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ภาษีซื้อที่ยังไม่ถึงกำหนดชำระ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C08EB5D" w14:textId="756F04CF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73E0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773E0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5" w:type="dxa"/>
            <w:vAlign w:val="center"/>
          </w:tcPr>
          <w:p w14:paraId="1D3A1871" w14:textId="67B0272C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5" w:type="dxa"/>
            <w:shd w:val="clear" w:color="auto" w:fill="FAFAFA"/>
          </w:tcPr>
          <w:p w14:paraId="58C86FBB" w14:textId="2794A600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73E0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773E0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5" w:type="dxa"/>
          </w:tcPr>
          <w:p w14:paraId="1C733A1E" w14:textId="27390B6E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  <w:tr w:rsidR="0008276B" w:rsidRPr="00DA0EF4" w14:paraId="110EA41E" w14:textId="77777777" w:rsidTr="00581D9A">
        <w:trPr>
          <w:cantSplit/>
        </w:trPr>
        <w:tc>
          <w:tcPr>
            <w:tcW w:w="4390" w:type="dxa"/>
          </w:tcPr>
          <w:p w14:paraId="2F72219F" w14:textId="77777777" w:rsidR="0008276B" w:rsidRPr="00DA0EF4" w:rsidRDefault="0008276B" w:rsidP="0008276B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ภาษีถูกหัก ณ ที่จ่าย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8809D57" w14:textId="7EBA89AB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2B554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5" w:type="dxa"/>
            <w:vAlign w:val="center"/>
          </w:tcPr>
          <w:p w14:paraId="0920DE83" w14:textId="6DAD9391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5" w:type="dxa"/>
            <w:shd w:val="clear" w:color="auto" w:fill="FAFAFA"/>
          </w:tcPr>
          <w:p w14:paraId="4D04FB24" w14:textId="76692BC3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2B554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5" w:type="dxa"/>
          </w:tcPr>
          <w:p w14:paraId="53236CB8" w14:textId="1B30C5C8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08276B" w:rsidRPr="00DA0EF4" w14:paraId="0248E7EB" w14:textId="77777777" w:rsidTr="00581D9A">
        <w:trPr>
          <w:cantSplit/>
        </w:trPr>
        <w:tc>
          <w:tcPr>
            <w:tcW w:w="4390" w:type="dxa"/>
          </w:tcPr>
          <w:p w14:paraId="79BABB22" w14:textId="77777777" w:rsidR="0008276B" w:rsidRPr="00DA0EF4" w:rsidRDefault="0008276B" w:rsidP="0008276B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A9F5F3" w14:textId="0673B012" w:rsidR="0008276B" w:rsidRPr="00DA0EF4" w:rsidRDefault="00773E01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24D22A7" w14:textId="26E9DB1A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34371D10" w14:textId="4907EDDD" w:rsidR="0008276B" w:rsidRPr="00DA0EF4" w:rsidRDefault="00773E01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4162B1B9" w14:textId="00BCF2C8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08276B" w:rsidRPr="00DA0EF4" w14:paraId="013DA7E4" w14:textId="77777777" w:rsidTr="00581D9A">
        <w:trPr>
          <w:cantSplit/>
        </w:trPr>
        <w:tc>
          <w:tcPr>
            <w:tcW w:w="4390" w:type="dxa"/>
          </w:tcPr>
          <w:p w14:paraId="41F5D074" w14:textId="77777777" w:rsidR="0008276B" w:rsidRPr="00DA0EF4" w:rsidRDefault="0008276B" w:rsidP="0008276B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AC0D2" w14:textId="220BD7DF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B554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2B554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4D3F820" w14:textId="3660D650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964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725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2DA8A" w14:textId="512CD2CB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B554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2B554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43E69DB9" w14:textId="3C99C25D" w:rsidR="0008276B" w:rsidRPr="00DA0EF4" w:rsidRDefault="00DA0EF4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</w:tr>
    </w:tbl>
    <w:p w14:paraId="355E7599" w14:textId="77777777" w:rsidR="0096144F" w:rsidRPr="00DA0EF4" w:rsidRDefault="0096144F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2DE7B0F2" w14:textId="77777777" w:rsidTr="00C119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483360" w14:textId="6BC4C1A0" w:rsidR="00767150" w:rsidRPr="00DA0EF4" w:rsidRDefault="00DA0EF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42A72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2A72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2C7C058D" w14:textId="77777777" w:rsidR="00DE0032" w:rsidRPr="00DA0EF4" w:rsidRDefault="00DE0032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A0EF4" w14:paraId="35F81166" w14:textId="77777777" w:rsidTr="00142A72">
        <w:trPr>
          <w:cantSplit/>
        </w:trPr>
        <w:tc>
          <w:tcPr>
            <w:tcW w:w="4390" w:type="dxa"/>
            <w:vAlign w:val="bottom"/>
          </w:tcPr>
          <w:p w14:paraId="2CEDB4F3" w14:textId="77777777" w:rsidR="008A7F60" w:rsidRPr="00DA0EF4" w:rsidRDefault="008A7F60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438B62" w14:textId="77777777" w:rsidR="008A7F60" w:rsidRPr="00DA0EF4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46FA2A" w14:textId="77777777" w:rsidR="008A7F60" w:rsidRPr="00DA0EF4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8276B" w:rsidRPr="00DA0EF4" w14:paraId="7744AFA4" w14:textId="77777777" w:rsidTr="00142A72">
        <w:trPr>
          <w:cantSplit/>
        </w:trPr>
        <w:tc>
          <w:tcPr>
            <w:tcW w:w="4390" w:type="dxa"/>
            <w:vAlign w:val="bottom"/>
          </w:tcPr>
          <w:p w14:paraId="08C03E5D" w14:textId="77777777" w:rsidR="0008276B" w:rsidRPr="00DA0EF4" w:rsidRDefault="0008276B" w:rsidP="0008276B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2253420" w14:textId="7C9431A3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84D8E42" w14:textId="4A4BD092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25763A0" w14:textId="1CAF4937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D95CF75" w14:textId="73F3CD70" w:rsidR="0008276B" w:rsidRPr="00DA0EF4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222A9D" w:rsidRPr="00DA0EF4" w14:paraId="7702C504" w14:textId="77777777" w:rsidTr="00142A72">
        <w:trPr>
          <w:cantSplit/>
        </w:trPr>
        <w:tc>
          <w:tcPr>
            <w:tcW w:w="4390" w:type="dxa"/>
            <w:vAlign w:val="bottom"/>
          </w:tcPr>
          <w:p w14:paraId="21131566" w14:textId="77777777" w:rsidR="00222A9D" w:rsidRPr="00DA0EF4" w:rsidRDefault="00222A9D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428B667" w14:textId="77777777" w:rsidR="00222A9D" w:rsidRPr="00DA0EF4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8EA9124" w14:textId="77777777" w:rsidR="00222A9D" w:rsidRPr="00DA0EF4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9CEF881" w14:textId="77777777" w:rsidR="00222A9D" w:rsidRPr="00DA0EF4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4205251" w14:textId="77777777" w:rsidR="00222A9D" w:rsidRPr="00DA0EF4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2A9D" w:rsidRPr="00DA0EF4" w14:paraId="56E53940" w14:textId="77777777" w:rsidTr="00142A72">
        <w:trPr>
          <w:cantSplit/>
          <w:trHeight w:val="99"/>
        </w:trPr>
        <w:tc>
          <w:tcPr>
            <w:tcW w:w="4390" w:type="dxa"/>
            <w:vAlign w:val="bottom"/>
          </w:tcPr>
          <w:p w14:paraId="404D1141" w14:textId="77777777" w:rsidR="00222A9D" w:rsidRPr="00DA0EF4" w:rsidRDefault="00222A9D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BCC8B" w14:textId="77777777" w:rsidR="00222A9D" w:rsidRPr="00DA0EF4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F02D9D8" w14:textId="77777777" w:rsidR="00222A9D" w:rsidRPr="00DA0EF4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C1C26" w14:textId="77777777" w:rsidR="00222A9D" w:rsidRPr="00DA0EF4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D8087C4" w14:textId="77777777" w:rsidR="00222A9D" w:rsidRPr="00DA0EF4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CA5460" w:rsidRPr="00DA0EF4" w14:paraId="518A8714" w14:textId="77777777" w:rsidTr="00142A72">
        <w:trPr>
          <w:cantSplit/>
        </w:trPr>
        <w:tc>
          <w:tcPr>
            <w:tcW w:w="4390" w:type="dxa"/>
            <w:vAlign w:val="bottom"/>
          </w:tcPr>
          <w:p w14:paraId="32D23E4B" w14:textId="77777777" w:rsidR="00CA5460" w:rsidRPr="00DA0EF4" w:rsidRDefault="00CA5460" w:rsidP="00CA5460">
            <w:pPr>
              <w:tabs>
                <w:tab w:val="left" w:pos="1245"/>
                <w:tab w:val="left" w:pos="1735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เงินฝากธนาคาร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ประเภทออมทรัพย์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6AC8841" w14:textId="04C8BA13" w:rsidR="00CA5460" w:rsidRPr="00DA0EF4" w:rsidRDefault="00DA0EF4" w:rsidP="00CA54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A54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A54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center"/>
          </w:tcPr>
          <w:p w14:paraId="63F40A9D" w14:textId="7724C487" w:rsidR="00CA5460" w:rsidRPr="00DA0EF4" w:rsidRDefault="00DA0EF4" w:rsidP="00CA54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A54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A54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</w:tcPr>
          <w:p w14:paraId="2448238C" w14:textId="53EFA124" w:rsidR="00CA5460" w:rsidRPr="00DA0EF4" w:rsidRDefault="00CA5460" w:rsidP="00CA54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</w:tcPr>
          <w:p w14:paraId="7E8864A8" w14:textId="429FF1B4" w:rsidR="00CA5460" w:rsidRPr="00DA0EF4" w:rsidRDefault="00CA5460" w:rsidP="00CA54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A5460" w:rsidRPr="00DA0EF4" w14:paraId="683F360F" w14:textId="77777777" w:rsidTr="00142A72">
        <w:trPr>
          <w:cantSplit/>
        </w:trPr>
        <w:tc>
          <w:tcPr>
            <w:tcW w:w="4390" w:type="dxa"/>
            <w:vAlign w:val="bottom"/>
          </w:tcPr>
          <w:p w14:paraId="4A6CE275" w14:textId="77777777" w:rsidR="00CA5460" w:rsidRPr="00DA0EF4" w:rsidRDefault="00CA5460" w:rsidP="00CA5460">
            <w:pPr>
              <w:tabs>
                <w:tab w:val="left" w:pos="1245"/>
                <w:tab w:val="left" w:pos="1717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ประเภทฝากประจำ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387453" w14:textId="666889C4" w:rsidR="00CA5460" w:rsidRPr="00DA0EF4" w:rsidRDefault="00DA0EF4" w:rsidP="00CA54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CA54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6D37B7A" w14:textId="0EA888E8" w:rsidR="00CA5460" w:rsidRPr="00DA0EF4" w:rsidRDefault="00DA0EF4" w:rsidP="00CA54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CA54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A34E3AA" w14:textId="6EB89C8B" w:rsidR="00CA5460" w:rsidRPr="00DA0EF4" w:rsidRDefault="00DA0EF4" w:rsidP="00CA54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CA54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A0EE3A0" w14:textId="1550DB18" w:rsidR="00CA5460" w:rsidRPr="00DA0EF4" w:rsidRDefault="00DA0EF4" w:rsidP="00CA54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CA54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CA5460" w:rsidRPr="00DA0EF4" w14:paraId="57E6092A" w14:textId="77777777" w:rsidTr="00142A72">
        <w:trPr>
          <w:cantSplit/>
        </w:trPr>
        <w:tc>
          <w:tcPr>
            <w:tcW w:w="4390" w:type="dxa"/>
          </w:tcPr>
          <w:p w14:paraId="5C09BB7C" w14:textId="77777777" w:rsidR="00CA5460" w:rsidRPr="00DA0EF4" w:rsidRDefault="00CA5460" w:rsidP="00CA5460">
            <w:pPr>
              <w:tabs>
                <w:tab w:val="left" w:pos="1245"/>
                <w:tab w:val="left" w:pos="1459"/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A5C4F" w14:textId="30196BD4" w:rsidR="00CA5460" w:rsidRPr="00DA0EF4" w:rsidRDefault="00DA0EF4" w:rsidP="00CA54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A54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CA54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76441DB" w14:textId="722DA161" w:rsidR="00CA5460" w:rsidRPr="00DA0EF4" w:rsidRDefault="00DA0EF4" w:rsidP="00CA54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A54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CA54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F2B79" w14:textId="7FF105B0" w:rsidR="00CA5460" w:rsidRPr="00DA0EF4" w:rsidRDefault="00DA0EF4" w:rsidP="00CA54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CA54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E73B4A6" w14:textId="6EF8B622" w:rsidR="00CA5460" w:rsidRPr="00DA0EF4" w:rsidRDefault="00DA0EF4" w:rsidP="00CA54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CA54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</w:tbl>
    <w:p w14:paraId="2EFA6753" w14:textId="77777777" w:rsidR="00FC378E" w:rsidRPr="00DA0EF4" w:rsidRDefault="00FC378E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75AB78A" w14:textId="30509323" w:rsidR="008A7F60" w:rsidRPr="00DA0EF4" w:rsidRDefault="00E36282" w:rsidP="00A365C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เงินฝากธนาคารที่ติดภาระค้ำประกันประกอบด้วยเงินฝากประเภท</w:t>
      </w:r>
      <w:r w:rsidR="00665C1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ฝากออมทรัพย์และ</w:t>
      </w:r>
      <w:r w:rsidR="00DA62EA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ฝากประจำ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65C1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ซึ่งมีอัตราดอกเบี้ย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ร้อยละ</w:t>
      </w:r>
      <w:r w:rsidR="00665C1B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665C1B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125</w:t>
      </w:r>
      <w:r w:rsidR="00665C1B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 และร้อยละ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836692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375</w:t>
      </w:r>
      <w:r w:rsidR="00836692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A0E3C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ต่อปี </w:t>
      </w:r>
      <w:r w:rsidR="00665C1B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ตามลำดับ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ร้อยละ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AC54F8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125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ต่อปี</w:t>
      </w:r>
      <w:r w:rsidR="00665C1B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และร้อยละ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08276B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375</w:t>
      </w:r>
      <w:r w:rsidR="00665C1B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ต่อปี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4014A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FE46A1"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ซึ่ง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กลุ่มกิจการได้วางเป็นหลักทรัพย์ค้ำประกัน</w:t>
      </w:r>
      <w:r w:rsidR="00665C1B"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การใช้ไฟฟ้า (หมายเหตุข้อ </w:t>
      </w:r>
      <w:r w:rsidR="00DA0EF4"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37</w:t>
      </w:r>
      <w:r w:rsidR="00665C1B"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</w:t>
      </w:r>
      <w:r w:rsidR="00665C1B"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) และสำหรับ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เงินเบิกเกินบัญชี </w:t>
      </w:r>
      <w:r w:rsidR="00627898"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เงินกู้ยืม</w:t>
      </w:r>
      <w:r w:rsidR="00665C1B"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ระยะสั้น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จาก</w:t>
      </w:r>
      <w:r w:rsidR="00C4014A"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สถาบันการเงิน</w:t>
      </w:r>
      <w:r w:rsidR="00665C1B"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ของบริษัทย่อย </w:t>
      </w:r>
    </w:p>
    <w:p w14:paraId="4E40018C" w14:textId="124C5BA8" w:rsidR="009A4DE8" w:rsidRPr="00DA0EF4" w:rsidRDefault="009A4DE8" w:rsidP="00A365C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6DD5DB74" w14:textId="77777777" w:rsidTr="00C119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883E97" w14:textId="2AE160D3" w:rsidR="00767150" w:rsidRPr="00DA0EF4" w:rsidRDefault="00DA0EF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42A72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2A72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4050DE9C" w14:textId="77777777" w:rsidR="00CF35AC" w:rsidRPr="00DA0EF4" w:rsidRDefault="00CF35AC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7978EF0B" w14:textId="78C745B4" w:rsidR="006C777B" w:rsidRPr="00DA0EF4" w:rsidRDefault="009A4DE8" w:rsidP="00A365CC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val="en-GB"/>
        </w:rPr>
        <w:t xml:space="preserve"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โ</w:t>
      </w:r>
      <w:r w:rsidR="0032238F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ด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ยกลุ่มกิจการถือหุ้นทางตรง ซึ่งสัดส่วนของส่วนได้เสียในความเป็นเจ้าของที่</w:t>
      </w:r>
      <w:r w:rsidR="0032238F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ลุ่มกิจการถืออยู่เท่ากับสิทธิในการออกเสียงในบริษัทย่อย</w:t>
      </w:r>
      <w:r w:rsidR="00EC70D6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ที่ถือโดยกลุ่มกิจการ</w:t>
      </w:r>
    </w:p>
    <w:p w14:paraId="2F777A2C" w14:textId="77777777" w:rsidR="009A4DE8" w:rsidRPr="00DA0EF4" w:rsidRDefault="009A4DE8" w:rsidP="00A365CC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7"/>
        <w:gridCol w:w="1404"/>
        <w:gridCol w:w="810"/>
        <w:gridCol w:w="720"/>
        <w:gridCol w:w="720"/>
        <w:gridCol w:w="864"/>
        <w:gridCol w:w="864"/>
        <w:gridCol w:w="864"/>
        <w:gridCol w:w="864"/>
      </w:tblGrid>
      <w:tr w:rsidR="006C777B" w:rsidRPr="00DA0EF4" w14:paraId="0CD40302" w14:textId="77777777" w:rsidTr="00142A72">
        <w:tc>
          <w:tcPr>
            <w:tcW w:w="2347" w:type="dxa"/>
            <w:vAlign w:val="bottom"/>
          </w:tcPr>
          <w:p w14:paraId="1596C985" w14:textId="77777777" w:rsidR="006C777B" w:rsidRPr="00DA0EF4" w:rsidRDefault="006C777B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14:paraId="54BDBD7F" w14:textId="77777777" w:rsidR="006C777B" w:rsidRPr="00DA0EF4" w:rsidRDefault="006C777B" w:rsidP="00A365CC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14:paraId="0E1B843C" w14:textId="77777777" w:rsidR="006C777B" w:rsidRPr="00DA0EF4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48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CB621" w14:textId="77777777" w:rsidR="006C777B" w:rsidRPr="00DA0EF4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เฉพาะกิจการ</w:t>
            </w:r>
          </w:p>
        </w:tc>
      </w:tr>
      <w:tr w:rsidR="006C777B" w:rsidRPr="00DA0EF4" w14:paraId="2F0DBDF6" w14:textId="77777777" w:rsidTr="00142A72">
        <w:tc>
          <w:tcPr>
            <w:tcW w:w="2347" w:type="dxa"/>
            <w:vAlign w:val="bottom"/>
          </w:tcPr>
          <w:p w14:paraId="3C84103C" w14:textId="77777777" w:rsidR="006C777B" w:rsidRPr="00DA0EF4" w:rsidRDefault="006C777B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14:paraId="316FA397" w14:textId="77777777" w:rsidR="006C777B" w:rsidRPr="00DA0EF4" w:rsidRDefault="006C777B" w:rsidP="00A365CC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14:paraId="22E3B0DF" w14:textId="77777777" w:rsidR="006C777B" w:rsidRPr="00DA0EF4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4052CC3" w14:textId="77777777" w:rsidR="006C777B" w:rsidRPr="00DA0EF4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2592EED6" w14:textId="77777777" w:rsidR="006C777B" w:rsidRPr="00DA0EF4" w:rsidRDefault="009A4DE8" w:rsidP="00A365CC">
            <w:pPr>
              <w:pStyle w:val="a"/>
              <w:ind w:righ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ส่วนได้เสียใน</w:t>
            </w:r>
            <w:r w:rsidR="0032238F"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ความ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0E151D9" w14:textId="77777777" w:rsidR="006C777B" w:rsidRPr="00DA0EF4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มูลค่าเงินลงทุนภายใต้</w:t>
            </w:r>
          </w:p>
        </w:tc>
      </w:tr>
      <w:tr w:rsidR="009A4DE8" w:rsidRPr="00DA0EF4" w14:paraId="3503A9CB" w14:textId="77777777" w:rsidTr="00142A72">
        <w:tc>
          <w:tcPr>
            <w:tcW w:w="2347" w:type="dxa"/>
            <w:vAlign w:val="bottom"/>
          </w:tcPr>
          <w:p w14:paraId="3D3D4ED3" w14:textId="77777777" w:rsidR="009A4DE8" w:rsidRPr="00DA0EF4" w:rsidRDefault="009A4DE8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14:paraId="7405C0ED" w14:textId="77777777" w:rsidR="009A4DE8" w:rsidRPr="00DA0EF4" w:rsidRDefault="009A4DE8" w:rsidP="00A365CC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14:paraId="1BC740DB" w14:textId="77777777" w:rsidR="009A4DE8" w:rsidRPr="00DA0EF4" w:rsidRDefault="009A4DE8" w:rsidP="00A365CC">
            <w:pPr>
              <w:pStyle w:val="a"/>
              <w:ind w:right="-180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ประเทศที่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60FD5AB" w14:textId="77777777" w:rsidR="009A4DE8" w:rsidRPr="00DA0EF4" w:rsidRDefault="009A4DE8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ทุนชำระแล้ว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6884DF3B" w14:textId="77777777" w:rsidR="009A4DE8" w:rsidRPr="00DA0EF4" w:rsidRDefault="009A4DE8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5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เป็นเจ้าของที่ถือโดยบริษัท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4C74B9AB" w14:textId="77777777" w:rsidR="009A4DE8" w:rsidRPr="00DA0EF4" w:rsidRDefault="009A4DE8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วิธีราคาทุน</w:t>
            </w:r>
          </w:p>
        </w:tc>
      </w:tr>
      <w:tr w:rsidR="0008276B" w:rsidRPr="00DA0EF4" w14:paraId="45785221" w14:textId="77777777" w:rsidTr="00142A72">
        <w:tc>
          <w:tcPr>
            <w:tcW w:w="2347" w:type="dxa"/>
            <w:vAlign w:val="bottom"/>
          </w:tcPr>
          <w:p w14:paraId="68958DF6" w14:textId="77777777" w:rsidR="0008276B" w:rsidRPr="00DA0EF4" w:rsidRDefault="0008276B" w:rsidP="0008276B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14:paraId="4C73FF91" w14:textId="77777777" w:rsidR="0008276B" w:rsidRPr="00DA0EF4" w:rsidRDefault="0008276B" w:rsidP="0008276B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14:paraId="1920386B" w14:textId="77777777" w:rsidR="0008276B" w:rsidRPr="00DA0EF4" w:rsidRDefault="0008276B" w:rsidP="0008276B">
            <w:pPr>
              <w:pStyle w:val="a"/>
              <w:ind w:right="-90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จดทะเบียน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04211314" w14:textId="4256322C" w:rsidR="0008276B" w:rsidRPr="00DA0EF4" w:rsidRDefault="0008276B" w:rsidP="0008276B">
            <w:pPr>
              <w:pStyle w:val="a"/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03E58E35" w14:textId="58271B84" w:rsidR="0008276B" w:rsidRPr="00DA0EF4" w:rsidRDefault="0008276B" w:rsidP="0008276B">
            <w:pPr>
              <w:pStyle w:val="a"/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88D339D" w14:textId="0AE4D286" w:rsidR="0008276B" w:rsidRPr="00DA0EF4" w:rsidRDefault="0008276B" w:rsidP="0008276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C01D5E3" w14:textId="7C58F17A" w:rsidR="0008276B" w:rsidRPr="00DA0EF4" w:rsidRDefault="0008276B" w:rsidP="0008276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D776D15" w14:textId="36CD71F6" w:rsidR="0008276B" w:rsidRPr="00DA0EF4" w:rsidRDefault="0008276B" w:rsidP="0008276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9A0B624" w14:textId="5C3D62A3" w:rsidR="0008276B" w:rsidRPr="00DA0EF4" w:rsidRDefault="0008276B" w:rsidP="0008276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</w:tr>
      <w:tr w:rsidR="009A4DE8" w:rsidRPr="00DA0EF4" w14:paraId="7F40AA3E" w14:textId="77777777" w:rsidTr="00142A72">
        <w:tc>
          <w:tcPr>
            <w:tcW w:w="2347" w:type="dxa"/>
            <w:tcBorders>
              <w:bottom w:val="single" w:sz="4" w:space="0" w:color="auto"/>
            </w:tcBorders>
            <w:vAlign w:val="bottom"/>
          </w:tcPr>
          <w:p w14:paraId="33F387AB" w14:textId="77777777" w:rsidR="009A4DE8" w:rsidRPr="00DA0EF4" w:rsidRDefault="009A4DE8" w:rsidP="00A365CC">
            <w:pPr>
              <w:ind w:left="-105" w:right="-10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20A87022" w14:textId="77777777" w:rsidR="009A4DE8" w:rsidRPr="00DA0EF4" w:rsidRDefault="009A4DE8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ลักษณะของธุรกิจ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E286FD" w14:textId="77777777" w:rsidR="009A4DE8" w:rsidRPr="00DA0EF4" w:rsidRDefault="009A4DE8" w:rsidP="00A365CC">
            <w:pPr>
              <w:pStyle w:val="a"/>
              <w:ind w:right="-90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จัดตั้ง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561926B" w14:textId="77777777" w:rsidR="009A4DE8" w:rsidRPr="00DA0EF4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B3AEC1D" w14:textId="77777777" w:rsidR="009A4DE8" w:rsidRPr="00DA0EF4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E80D4D4" w14:textId="77777777" w:rsidR="009A4DE8" w:rsidRPr="00DA0EF4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F7176A5" w14:textId="77777777" w:rsidR="009A4DE8" w:rsidRPr="00DA0EF4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EE18988" w14:textId="77777777" w:rsidR="009A4DE8" w:rsidRPr="00DA0EF4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D660E54" w14:textId="77777777" w:rsidR="009A4DE8" w:rsidRPr="00DA0EF4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9A4DE8" w:rsidRPr="00DA0EF4" w14:paraId="24E27CC7" w14:textId="77777777" w:rsidTr="00D36A33">
        <w:tc>
          <w:tcPr>
            <w:tcW w:w="2347" w:type="dxa"/>
            <w:tcBorders>
              <w:top w:val="single" w:sz="4" w:space="0" w:color="auto"/>
            </w:tcBorders>
            <w:vAlign w:val="bottom"/>
          </w:tcPr>
          <w:p w14:paraId="6ED004EE" w14:textId="77777777" w:rsidR="009A4DE8" w:rsidRPr="00DA0EF4" w:rsidRDefault="009A4DE8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D5A1AC4" w14:textId="77777777" w:rsidR="009A4DE8" w:rsidRPr="00DA0EF4" w:rsidRDefault="009A4DE8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4C1B83B" w14:textId="77777777" w:rsidR="009A4DE8" w:rsidRPr="00DA0EF4" w:rsidRDefault="009A4DE8" w:rsidP="00A365CC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57FE8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1C8C444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E4E81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BB670A0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B61BA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CB0C780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9A4DE8" w:rsidRPr="00DA0EF4" w14:paraId="232187E6" w14:textId="77777777" w:rsidTr="00D36A33">
        <w:tc>
          <w:tcPr>
            <w:tcW w:w="2347" w:type="dxa"/>
            <w:vAlign w:val="bottom"/>
          </w:tcPr>
          <w:p w14:paraId="1FD99AC3" w14:textId="77777777" w:rsidR="009A4DE8" w:rsidRPr="00DA0EF4" w:rsidRDefault="009A4DE8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 ซันสวีท อินเตอร์เนชั่นแนล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cs/>
                <w:lang w:eastAsia="th-TH"/>
              </w:rPr>
              <w:t xml:space="preserve"> จำกัด</w:t>
            </w:r>
          </w:p>
          <w:p w14:paraId="7A12F4B7" w14:textId="77777777" w:rsidR="009A4DE8" w:rsidRPr="00DA0EF4" w:rsidRDefault="009A4DE8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14:paraId="4443146E" w14:textId="4D7F0039" w:rsidR="009A4DE8" w:rsidRPr="00DA0EF4" w:rsidRDefault="009A4DE8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จำหน่าย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สินค้า</w:t>
            </w:r>
          </w:p>
          <w:p w14:paraId="5C7394DA" w14:textId="196E9555" w:rsidR="009A4DE8" w:rsidRPr="00DA0EF4" w:rsidRDefault="009A4DE8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ทางการเกษตร</w:t>
            </w:r>
          </w:p>
        </w:tc>
        <w:tc>
          <w:tcPr>
            <w:tcW w:w="810" w:type="dxa"/>
            <w:vAlign w:val="bottom"/>
          </w:tcPr>
          <w:p w14:paraId="592267AE" w14:textId="77777777" w:rsidR="009A4DE8" w:rsidRPr="00DA0EF4" w:rsidRDefault="009A4DE8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7F05B0D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14:paraId="7AE1B738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03ED3B5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54CA40A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3DF2F2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6B9DE330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0E0FE8" w:rsidRPr="00DA0EF4" w14:paraId="2C8D11DE" w14:textId="77777777" w:rsidTr="00D36A33">
        <w:tc>
          <w:tcPr>
            <w:tcW w:w="2347" w:type="dxa"/>
            <w:vAlign w:val="bottom"/>
          </w:tcPr>
          <w:p w14:paraId="7FC75724" w14:textId="77777777" w:rsidR="000E0FE8" w:rsidRPr="00DA0EF4" w:rsidRDefault="000E0FE8" w:rsidP="000E0FE8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14:paraId="1D6704C7" w14:textId="173BF9A6" w:rsidR="000E0FE8" w:rsidRPr="00DA0EF4" w:rsidRDefault="000E0FE8" w:rsidP="000E0FE8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และ</w:t>
            </w:r>
            <w:r w:rsidR="00E93781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จำหน่ายสินค้า</w:t>
            </w:r>
          </w:p>
        </w:tc>
        <w:tc>
          <w:tcPr>
            <w:tcW w:w="810" w:type="dxa"/>
            <w:vAlign w:val="bottom"/>
          </w:tcPr>
          <w:p w14:paraId="142F1425" w14:textId="77777777" w:rsidR="000E0FE8" w:rsidRPr="00DA0EF4" w:rsidRDefault="000E0FE8" w:rsidP="000E0FE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D249EB7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14:paraId="30E9B310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874BE6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1777D4A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0E4557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4E87030E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E93781" w:rsidRPr="00DA0EF4" w14:paraId="44C9E91E" w14:textId="77777777" w:rsidTr="00D36A33">
        <w:tc>
          <w:tcPr>
            <w:tcW w:w="2347" w:type="dxa"/>
            <w:vAlign w:val="bottom"/>
          </w:tcPr>
          <w:p w14:paraId="64CA795E" w14:textId="77777777" w:rsidR="00E93781" w:rsidRPr="00DA0EF4" w:rsidRDefault="00E93781" w:rsidP="000E0FE8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14:paraId="469EEC8E" w14:textId="7665D9E0" w:rsidR="00E93781" w:rsidRPr="00DA0EF4" w:rsidRDefault="00E93781" w:rsidP="000E0FE8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อุปโภคบริโภค</w:t>
            </w:r>
          </w:p>
        </w:tc>
        <w:tc>
          <w:tcPr>
            <w:tcW w:w="810" w:type="dxa"/>
            <w:vAlign w:val="bottom"/>
          </w:tcPr>
          <w:p w14:paraId="59E5E285" w14:textId="77777777" w:rsidR="00E93781" w:rsidRPr="00DA0EF4" w:rsidRDefault="00E93781" w:rsidP="000E0FE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32FE779" w14:textId="77777777" w:rsidR="00E93781" w:rsidRPr="00DA0EF4" w:rsidRDefault="00E93781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14:paraId="3FD00105" w14:textId="77777777" w:rsidR="00E93781" w:rsidRPr="00DA0EF4" w:rsidRDefault="00E93781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C40485" w14:textId="77777777" w:rsidR="00E93781" w:rsidRPr="00DA0EF4" w:rsidRDefault="00E93781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FEE24C7" w14:textId="77777777" w:rsidR="00E93781" w:rsidRPr="00DA0EF4" w:rsidRDefault="00E93781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E05C48D" w14:textId="77777777" w:rsidR="00E93781" w:rsidRPr="00DA0EF4" w:rsidRDefault="00E93781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4E524265" w14:textId="77777777" w:rsidR="00E93781" w:rsidRPr="00DA0EF4" w:rsidRDefault="00E93781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0E0FE8" w:rsidRPr="00DA0EF4" w14:paraId="072D2E5A" w14:textId="77777777" w:rsidTr="00D36A33">
        <w:tc>
          <w:tcPr>
            <w:tcW w:w="2347" w:type="dxa"/>
            <w:vAlign w:val="bottom"/>
          </w:tcPr>
          <w:p w14:paraId="042C15C0" w14:textId="77777777" w:rsidR="000E0FE8" w:rsidRPr="00DA0EF4" w:rsidRDefault="000E0FE8" w:rsidP="000E0FE8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14:paraId="2A4B0ADE" w14:textId="3C9A3C72" w:rsidR="000E0FE8" w:rsidRPr="00DA0EF4" w:rsidRDefault="000E0FE8" w:rsidP="000E0FE8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ผ่านตู้จำหน่าย</w:t>
            </w:r>
          </w:p>
        </w:tc>
        <w:tc>
          <w:tcPr>
            <w:tcW w:w="810" w:type="dxa"/>
            <w:vAlign w:val="bottom"/>
          </w:tcPr>
          <w:p w14:paraId="1BECAF42" w14:textId="77777777" w:rsidR="000E0FE8" w:rsidRPr="00DA0EF4" w:rsidRDefault="000E0FE8" w:rsidP="000E0FE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20C2AD3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14:paraId="07D3D52B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A59767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FAE40E1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FBD840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4AA3C0ED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0E0FE8" w:rsidRPr="00DA0EF4" w14:paraId="72F5CB5E" w14:textId="77777777" w:rsidTr="0008276B">
        <w:trPr>
          <w:trHeight w:val="74"/>
        </w:trPr>
        <w:tc>
          <w:tcPr>
            <w:tcW w:w="2347" w:type="dxa"/>
            <w:vAlign w:val="bottom"/>
          </w:tcPr>
          <w:p w14:paraId="586745EA" w14:textId="77777777" w:rsidR="000E0FE8" w:rsidRPr="00DA0EF4" w:rsidRDefault="000E0FE8" w:rsidP="000E0FE8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14:paraId="0CF2072A" w14:textId="17EDC04A" w:rsidR="000E0FE8" w:rsidRPr="00DA0EF4" w:rsidRDefault="000E0FE8" w:rsidP="000E0FE8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สินค้าอัตโนมัติ</w:t>
            </w:r>
          </w:p>
        </w:tc>
        <w:tc>
          <w:tcPr>
            <w:tcW w:w="810" w:type="dxa"/>
          </w:tcPr>
          <w:p w14:paraId="3C0991FA" w14:textId="77777777" w:rsidR="000E0FE8" w:rsidRPr="00DA0EF4" w:rsidRDefault="000E0FE8" w:rsidP="000E0FE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ไทย</w:t>
            </w:r>
          </w:p>
        </w:tc>
        <w:tc>
          <w:tcPr>
            <w:tcW w:w="720" w:type="dxa"/>
            <w:shd w:val="clear" w:color="auto" w:fill="FAFAFA"/>
          </w:tcPr>
          <w:p w14:paraId="5631F4BE" w14:textId="3D6F618F" w:rsidR="000E0FE8" w:rsidRPr="00DA0EF4" w:rsidRDefault="00DA0EF4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5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</w:p>
        </w:tc>
        <w:tc>
          <w:tcPr>
            <w:tcW w:w="720" w:type="dxa"/>
          </w:tcPr>
          <w:p w14:paraId="5586FD75" w14:textId="606A6B62" w:rsidR="000E0FE8" w:rsidRPr="00DA0EF4" w:rsidRDefault="00DA0EF4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5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36B64294" w14:textId="519177C2" w:rsidR="000E0FE8" w:rsidRPr="00DA0EF4" w:rsidRDefault="00DA0EF4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864" w:type="dxa"/>
          </w:tcPr>
          <w:p w14:paraId="0924EFC6" w14:textId="6F0AB674" w:rsidR="000E0FE8" w:rsidRPr="00DA0EF4" w:rsidRDefault="00DA0EF4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F47C2" w14:textId="0032DC96" w:rsidR="000E0FE8" w:rsidRPr="00DA0EF4" w:rsidRDefault="00DA0EF4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369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A40CC99" w14:textId="058E972D" w:rsidR="000E0FE8" w:rsidRPr="00DA0EF4" w:rsidRDefault="00DA0EF4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369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971</w:t>
            </w:r>
          </w:p>
        </w:tc>
      </w:tr>
    </w:tbl>
    <w:p w14:paraId="568D8B7C" w14:textId="77777777" w:rsidR="006C777B" w:rsidRPr="00DA0EF4" w:rsidRDefault="00AE7754" w:rsidP="00AE7754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ABA" w:rsidRPr="00DA0EF4" w14:paraId="6F1FDF46" w14:textId="77777777" w:rsidTr="00B21A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3D5CDA" w14:textId="2D81F72A" w:rsidR="00FB1ABA" w:rsidRPr="00DA0EF4" w:rsidRDefault="00DA0EF4" w:rsidP="00B21A8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B1ABA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B1ABA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34C57698" w14:textId="77777777" w:rsidR="00FB1ABA" w:rsidRPr="00DA0EF4" w:rsidRDefault="00FB1ABA" w:rsidP="00FB1AB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110"/>
        <w:gridCol w:w="2441"/>
      </w:tblGrid>
      <w:tr w:rsidR="00FB1ABA" w:rsidRPr="00DA0EF4" w14:paraId="73E3B4D4" w14:textId="77777777" w:rsidTr="00B21A8C">
        <w:tc>
          <w:tcPr>
            <w:tcW w:w="7110" w:type="dxa"/>
          </w:tcPr>
          <w:p w14:paraId="166369EE" w14:textId="77777777" w:rsidR="00FB1ABA" w:rsidRPr="00DA0EF4" w:rsidRDefault="00FB1ABA" w:rsidP="00B21A8C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39896" w14:textId="77777777" w:rsidR="00FB1ABA" w:rsidRPr="00DA0EF4" w:rsidRDefault="00FB1ABA" w:rsidP="00B21A8C">
            <w:pPr>
              <w:spacing w:before="10" w:after="10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  <w:r w:rsidRPr="00DA0E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และ</w:t>
            </w:r>
          </w:p>
          <w:p w14:paraId="7C61BD7B" w14:textId="77777777" w:rsidR="00FB1ABA" w:rsidRPr="00DA0EF4" w:rsidRDefault="00FB1ABA" w:rsidP="00B21A8C">
            <w:pPr>
              <w:spacing w:before="10" w:after="10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4CAF15CA" w14:textId="77777777" w:rsidR="00FB1ABA" w:rsidRPr="00DA0EF4" w:rsidRDefault="00FB1ABA" w:rsidP="00B21A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E7754" w:rsidRPr="00DA0EF4" w14:paraId="57AAF5C6" w14:textId="77777777" w:rsidTr="00FB1ABA">
        <w:tc>
          <w:tcPr>
            <w:tcW w:w="7110" w:type="dxa"/>
          </w:tcPr>
          <w:p w14:paraId="48CABCAE" w14:textId="77777777" w:rsidR="00AE7754" w:rsidRPr="00DA0EF4" w:rsidRDefault="00AE7754" w:rsidP="00B21A8C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1" w:type="dxa"/>
            <w:shd w:val="clear" w:color="auto" w:fill="FAFAFA"/>
          </w:tcPr>
          <w:p w14:paraId="24B53B26" w14:textId="77777777" w:rsidR="00AE7754" w:rsidRPr="00DA0EF4" w:rsidRDefault="00AE7754" w:rsidP="00B21A8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FB1ABA" w:rsidRPr="00DA0EF4" w14:paraId="641F42A8" w14:textId="77777777" w:rsidTr="00FB1ABA">
        <w:tc>
          <w:tcPr>
            <w:tcW w:w="7110" w:type="dxa"/>
          </w:tcPr>
          <w:p w14:paraId="48482B6C" w14:textId="734151F8" w:rsidR="00FB1ABA" w:rsidRPr="00DA0EF4" w:rsidRDefault="00FB1ABA" w:rsidP="00B21A8C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6A61FC" w:rsidRPr="00DA0E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2441" w:type="dxa"/>
            <w:shd w:val="clear" w:color="auto" w:fill="FAFAFA"/>
          </w:tcPr>
          <w:p w14:paraId="13B6BA8C" w14:textId="77777777" w:rsidR="00FB1ABA" w:rsidRPr="00DA0EF4" w:rsidRDefault="00FB1ABA" w:rsidP="00B21A8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</w:pPr>
            <w:r w:rsidRPr="00DA0EF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-</w:t>
            </w:r>
          </w:p>
        </w:tc>
      </w:tr>
      <w:tr w:rsidR="00FB1ABA" w:rsidRPr="00DA0EF4" w14:paraId="2A2C6391" w14:textId="77777777" w:rsidTr="00EE0FBA">
        <w:tc>
          <w:tcPr>
            <w:tcW w:w="7110" w:type="dxa"/>
          </w:tcPr>
          <w:p w14:paraId="1E4D10E8" w14:textId="2706F8A5" w:rsidR="00FB1ABA" w:rsidRPr="00DA0EF4" w:rsidRDefault="00FB1ABA" w:rsidP="00B21A8C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โอนสินทรัพย์เข้าเป็นอสังหาริมทรัพย์เพื่อการลงทุน </w:t>
            </w:r>
            <w:r w:rsidRPr="00DA0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DA0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DA0EF4" w:rsidRPr="00DA0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DA0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441" w:type="dxa"/>
            <w:shd w:val="clear" w:color="auto" w:fill="FAFAFA"/>
            <w:vAlign w:val="center"/>
          </w:tcPr>
          <w:p w14:paraId="0D8E6103" w14:textId="73CC76E5" w:rsidR="00FB1ABA" w:rsidRPr="00DA0EF4" w:rsidRDefault="00DA0EF4" w:rsidP="00B21A8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</w:pPr>
            <w:r w:rsidRPr="00DA0EF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31</w:t>
            </w:r>
            <w:r w:rsidR="00FB1ABA" w:rsidRPr="00DA0EF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,</w:t>
            </w:r>
            <w:r w:rsidRPr="00DA0EF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544</w:t>
            </w:r>
            <w:r w:rsidR="00FB1ABA" w:rsidRPr="00DA0EF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,</w:t>
            </w:r>
            <w:r w:rsidRPr="00DA0EF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651</w:t>
            </w:r>
          </w:p>
        </w:tc>
      </w:tr>
      <w:tr w:rsidR="00FB1ABA" w:rsidRPr="00DA0EF4" w14:paraId="5B24A147" w14:textId="77777777" w:rsidTr="00EE0FBA">
        <w:tc>
          <w:tcPr>
            <w:tcW w:w="7110" w:type="dxa"/>
          </w:tcPr>
          <w:p w14:paraId="503A6024" w14:textId="5CF78C0B" w:rsidR="00FB1ABA" w:rsidRPr="00DA0EF4" w:rsidRDefault="00FB1ABA" w:rsidP="00B21A8C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โอนสินทรัพย์ออกเป็นที่ดิน อาคารและอุปกรณ์ (หมายเหตุฯ ข้อ </w:t>
            </w:r>
            <w:r w:rsidR="00DA0EF4" w:rsidRPr="00DA0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DA0E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87145A" w14:textId="67BA214D" w:rsidR="00FB1ABA" w:rsidRPr="00DA0EF4" w:rsidRDefault="00FB1ABA" w:rsidP="00B21A8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</w:pPr>
            <w:r w:rsidRPr="00DA0EF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(</w:t>
            </w:r>
            <w:r w:rsidR="00DA0EF4" w:rsidRPr="00DA0EF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31</w:t>
            </w:r>
            <w:r w:rsidRPr="00DA0EF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,</w:t>
            </w:r>
            <w:r w:rsidR="00DA0EF4" w:rsidRPr="00DA0EF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544</w:t>
            </w:r>
            <w:r w:rsidRPr="00DA0EF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,</w:t>
            </w:r>
            <w:r w:rsidR="00DA0EF4" w:rsidRPr="00DA0EF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651</w:t>
            </w:r>
            <w:r w:rsidRPr="00DA0EF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)</w:t>
            </w:r>
          </w:p>
        </w:tc>
      </w:tr>
      <w:tr w:rsidR="00FB1ABA" w:rsidRPr="00DA0EF4" w14:paraId="3357756F" w14:textId="77777777" w:rsidTr="00EE0FBA">
        <w:tc>
          <w:tcPr>
            <w:tcW w:w="7110" w:type="dxa"/>
          </w:tcPr>
          <w:p w14:paraId="03F4835A" w14:textId="282A428A" w:rsidR="00FB1ABA" w:rsidRPr="00DA0EF4" w:rsidRDefault="00FB1ABA" w:rsidP="00B21A8C">
            <w:pPr>
              <w:pStyle w:val="a"/>
              <w:spacing w:before="10" w:after="10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="006A61FC" w:rsidRPr="00DA0EF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5FC6B8" w14:textId="7A5F7C90" w:rsidR="00FB1ABA" w:rsidRPr="00DA0EF4" w:rsidRDefault="00FB1ABA" w:rsidP="00B21A8C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DA0EF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-</w:t>
            </w:r>
          </w:p>
        </w:tc>
      </w:tr>
    </w:tbl>
    <w:p w14:paraId="3D40EF14" w14:textId="77777777" w:rsidR="00FB1ABA" w:rsidRPr="00DA0EF4" w:rsidRDefault="00FB1ABA" w:rsidP="00FB1AB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F209E3D" w14:textId="426BE360" w:rsidR="00FB1ABA" w:rsidRPr="00DA0EF4" w:rsidRDefault="00FB1ABA" w:rsidP="00FB1AB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A0EF4"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 พ</w:t>
      </w:r>
      <w:r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DA0EF4"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ฝ่ายบริหารตัดสินใจแบ่งที่ดิน </w:t>
      </w:r>
      <w:r w:rsidR="00DA0EF4"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250</w:t>
      </w:r>
      <w:r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ไร่ เพื่อทำสัญญาให้เช่าทรัพย์สินกับนายหน้า</w:t>
      </w:r>
      <w:r w:rsidR="003C756C"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ละเกษตรกร ทั้งนี้นายหน้าและเกษตรกรสามารถใช้ที่ดินให้เช่านี้เพื่อปลูกข้าวโพดหวานและเพื่อวัตถุประสงค์อื่นได้หากได้รับหนังสือยินยอมจากบริษัท โดยมีระยะเวลาการเช่า </w:t>
      </w:r>
      <w:r w:rsidR="00DA0EF4"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เดือน นับตั้งแต่วันที่ </w:t>
      </w:r>
      <w:r w:rsidR="00DA0EF4"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 พ</w:t>
      </w:r>
      <w:r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DA0EF4"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ถึงวันที่ </w:t>
      </w:r>
      <w:r w:rsidR="00DA0EF4"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ตุลาคม พ</w:t>
      </w:r>
      <w:r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DA0EF4"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กลุ่มกิจการจึงจัดประเภทที่ดินให้เช่านี้เป็นอสังหาริมทรัพย์เพื่อการลงทุน และเมื่อสิ้นสุดระยะเวลาเช่า ฝ่ายบริหาร</w:t>
      </w:r>
      <w:r w:rsidR="00A452A5"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ตัดสินใจถือครองที่ดินนี้ไว้เพื่อประโยชน์ในการผลิต</w:t>
      </w:r>
      <w:r w:rsidR="006A61FC"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ของบริษัทเอง</w:t>
      </w:r>
      <w:r w:rsidR="003C756C"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จึงจัดประเภท</w:t>
      </w:r>
      <w:r w:rsidR="006A61FC"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ที่ดินนี้</w:t>
      </w:r>
      <w:r w:rsidR="003C756C"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เป็นที่ดิน อาคารและอุปกรณ์</w:t>
      </w:r>
    </w:p>
    <w:p w14:paraId="20594689" w14:textId="77777777" w:rsidR="00FB1ABA" w:rsidRPr="00DA0EF4" w:rsidRDefault="00FB1ABA" w:rsidP="00A365CC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E0CA36B" w14:textId="77777777" w:rsidR="00AE7754" w:rsidRPr="00DA0EF4" w:rsidRDefault="00AE7754" w:rsidP="00A365CC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9FC866" w14:textId="77777777" w:rsidR="00AE7754" w:rsidRPr="00DA0EF4" w:rsidRDefault="00AE7754" w:rsidP="00A365CC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51411D8" w14:textId="75E62ED6" w:rsidR="00AE7754" w:rsidRPr="00DA0EF4" w:rsidRDefault="00AE7754" w:rsidP="00A365CC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AE7754" w:rsidRPr="00DA0EF4" w:rsidSect="00A927DA">
          <w:headerReference w:type="default" r:id="rId8"/>
          <w:footerReference w:type="default" r:id="rId9"/>
          <w:pgSz w:w="11909" w:h="16834"/>
          <w:pgMar w:top="1440" w:right="720" w:bottom="720" w:left="1728" w:header="706" w:footer="576" w:gutter="0"/>
          <w:pgNumType w:start="14"/>
          <w:cols w:space="720"/>
        </w:sectPr>
      </w:pPr>
    </w:p>
    <w:p w14:paraId="0DFD5B7F" w14:textId="77777777" w:rsidR="00773ADA" w:rsidRPr="00DA0EF4" w:rsidRDefault="00773ADA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767150" w:rsidRPr="00DA0EF4" w14:paraId="187D3B3A" w14:textId="77777777" w:rsidTr="00D36A33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4BABCA50" w14:textId="4C6B423F" w:rsidR="00767150" w:rsidRPr="00DA0EF4" w:rsidRDefault="00DA0EF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D36A33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36A33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1755E395" w14:textId="77777777" w:rsidR="003F3244" w:rsidRPr="00DA0EF4" w:rsidRDefault="003F324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</w:rPr>
      </w:pPr>
    </w:p>
    <w:tbl>
      <w:tblPr>
        <w:tblW w:w="1517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440"/>
        <w:gridCol w:w="1296"/>
        <w:gridCol w:w="1728"/>
        <w:gridCol w:w="1296"/>
        <w:gridCol w:w="1296"/>
        <w:gridCol w:w="1296"/>
      </w:tblGrid>
      <w:tr w:rsidR="0008276B" w:rsidRPr="00DA0EF4" w14:paraId="23CF3EDA" w14:textId="77777777" w:rsidTr="006E6108">
        <w:trPr>
          <w:trHeight w:val="257"/>
        </w:trPr>
        <w:tc>
          <w:tcPr>
            <w:tcW w:w="4230" w:type="dxa"/>
            <w:shd w:val="clear" w:color="auto" w:fill="auto"/>
          </w:tcPr>
          <w:p w14:paraId="29CA0A27" w14:textId="77777777" w:rsidR="0008276B" w:rsidRPr="00DA0EF4" w:rsidRDefault="0008276B" w:rsidP="0008276B">
            <w:pPr>
              <w:spacing w:before="10" w:after="10" w:line="260" w:lineRule="exact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F44386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8276B" w:rsidRPr="00DA0EF4" w14:paraId="04C21BD8" w14:textId="77777777" w:rsidTr="006E6108">
        <w:trPr>
          <w:trHeight w:val="257"/>
        </w:trPr>
        <w:tc>
          <w:tcPr>
            <w:tcW w:w="4230" w:type="dxa"/>
            <w:shd w:val="clear" w:color="auto" w:fill="auto"/>
          </w:tcPr>
          <w:p w14:paraId="60AAFC7F" w14:textId="77777777" w:rsidR="0008276B" w:rsidRPr="00DA0EF4" w:rsidRDefault="0008276B" w:rsidP="0008276B">
            <w:pPr>
              <w:spacing w:before="10" w:after="10" w:line="260" w:lineRule="exact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AA58308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5AA09D26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</w:tcPr>
          <w:p w14:paraId="5EB9B370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96" w:type="dxa"/>
            <w:shd w:val="clear" w:color="auto" w:fill="auto"/>
          </w:tcPr>
          <w:p w14:paraId="1525BA77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728" w:type="dxa"/>
            <w:shd w:val="clear" w:color="auto" w:fill="auto"/>
          </w:tcPr>
          <w:p w14:paraId="636F147C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 ติดตั้ง</w:t>
            </w:r>
          </w:p>
        </w:tc>
        <w:tc>
          <w:tcPr>
            <w:tcW w:w="1296" w:type="dxa"/>
            <w:shd w:val="clear" w:color="auto" w:fill="auto"/>
          </w:tcPr>
          <w:p w14:paraId="3771CE29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3FED110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96" w:type="dxa"/>
            <w:shd w:val="clear" w:color="auto" w:fill="auto"/>
          </w:tcPr>
          <w:p w14:paraId="01A7284F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8276B" w:rsidRPr="00DA0EF4" w14:paraId="7E01253B" w14:textId="77777777" w:rsidTr="006E6108">
        <w:trPr>
          <w:trHeight w:val="257"/>
        </w:trPr>
        <w:tc>
          <w:tcPr>
            <w:tcW w:w="4230" w:type="dxa"/>
            <w:shd w:val="clear" w:color="auto" w:fill="auto"/>
          </w:tcPr>
          <w:p w14:paraId="25B2E957" w14:textId="77777777" w:rsidR="0008276B" w:rsidRPr="00DA0EF4" w:rsidRDefault="0008276B" w:rsidP="0008276B">
            <w:pPr>
              <w:spacing w:before="10" w:after="10" w:line="260" w:lineRule="exact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14:paraId="5BAE7299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hideMark/>
          </w:tcPr>
          <w:p w14:paraId="4E6F36C7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hideMark/>
          </w:tcPr>
          <w:p w14:paraId="1B9554B3" w14:textId="77777777" w:rsidR="0008276B" w:rsidRPr="00DA0EF4" w:rsidRDefault="0008276B" w:rsidP="0008276B">
            <w:pPr>
              <w:spacing w:before="10" w:after="10" w:line="260" w:lineRule="exact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296" w:type="dxa"/>
            <w:shd w:val="clear" w:color="auto" w:fill="auto"/>
            <w:hideMark/>
          </w:tcPr>
          <w:p w14:paraId="4ADF19CA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728" w:type="dxa"/>
            <w:shd w:val="clear" w:color="auto" w:fill="auto"/>
            <w:hideMark/>
          </w:tcPr>
          <w:p w14:paraId="6BED2E26" w14:textId="77777777" w:rsidR="0008276B" w:rsidRPr="00DA0EF4" w:rsidRDefault="0008276B" w:rsidP="0008276B">
            <w:pPr>
              <w:spacing w:before="10" w:after="10" w:line="260" w:lineRule="exact"/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296" w:type="dxa"/>
            <w:shd w:val="clear" w:color="auto" w:fill="auto"/>
            <w:hideMark/>
          </w:tcPr>
          <w:p w14:paraId="05106ADC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hideMark/>
          </w:tcPr>
          <w:p w14:paraId="61E0218F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96" w:type="dxa"/>
            <w:shd w:val="clear" w:color="auto" w:fill="auto"/>
            <w:hideMark/>
          </w:tcPr>
          <w:p w14:paraId="6E744828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08276B" w:rsidRPr="00DA0EF4" w14:paraId="32B93FF8" w14:textId="77777777" w:rsidTr="006E6108">
        <w:trPr>
          <w:trHeight w:val="287"/>
        </w:trPr>
        <w:tc>
          <w:tcPr>
            <w:tcW w:w="4230" w:type="dxa"/>
            <w:shd w:val="clear" w:color="auto" w:fill="auto"/>
          </w:tcPr>
          <w:p w14:paraId="0CFE4EA2" w14:textId="77777777" w:rsidR="0008276B" w:rsidRPr="00DA0EF4" w:rsidRDefault="0008276B" w:rsidP="0008276B">
            <w:pPr>
              <w:spacing w:before="10" w:after="10" w:line="260" w:lineRule="exact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1B5C9E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BCE2FB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85C78E6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E96CE7E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A7CA7CB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3DDF6D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FB139C8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0277C4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08276B" w:rsidRPr="00DA0EF4" w14:paraId="0A06BD8C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292496A2" w14:textId="77777777" w:rsidR="0008276B" w:rsidRPr="00DA0EF4" w:rsidRDefault="0008276B" w:rsidP="0008276B">
            <w:pPr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B38FDA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A2A315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5728AF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C08310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A70CD35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7D66A2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D742C5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296B51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8276B" w:rsidRPr="00DA0EF4" w14:paraId="40E1B892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3FA26367" w14:textId="28B46B7E" w:rsidR="0008276B" w:rsidRPr="00DA0EF4" w:rsidRDefault="0008276B" w:rsidP="0008276B">
            <w:pPr>
              <w:tabs>
                <w:tab w:val="left" w:pos="990"/>
              </w:tabs>
              <w:spacing w:before="10" w:after="10" w:line="260" w:lineRule="exac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53CC3216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5BAA5214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301BAC2C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0A8E4D5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5A5F98D8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0776BAA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06A2064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26968AF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8276B" w:rsidRPr="00DA0EF4" w14:paraId="088D0085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2E729F51" w14:textId="77777777" w:rsidR="0008276B" w:rsidRPr="00DA0EF4" w:rsidRDefault="0008276B" w:rsidP="0008276B">
            <w:pPr>
              <w:tabs>
                <w:tab w:val="left" w:pos="990"/>
              </w:tabs>
              <w:spacing w:before="10" w:after="10" w:line="260" w:lineRule="exac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7E56BDF0" w14:textId="2129D88A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</w:tcPr>
          <w:p w14:paraId="60C1A662" w14:textId="709ED0D1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auto"/>
          </w:tcPr>
          <w:p w14:paraId="0018E3BC" w14:textId="69FDA4B7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auto"/>
          </w:tcPr>
          <w:p w14:paraId="55E54683" w14:textId="4EECED2F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049</w:t>
            </w:r>
          </w:p>
        </w:tc>
        <w:tc>
          <w:tcPr>
            <w:tcW w:w="1728" w:type="dxa"/>
            <w:shd w:val="clear" w:color="auto" w:fill="auto"/>
          </w:tcPr>
          <w:p w14:paraId="57CEF7AA" w14:textId="2AD39FF7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</w:p>
        </w:tc>
        <w:tc>
          <w:tcPr>
            <w:tcW w:w="1296" w:type="dxa"/>
            <w:shd w:val="clear" w:color="auto" w:fill="auto"/>
          </w:tcPr>
          <w:p w14:paraId="3A0027B3" w14:textId="1EB343FB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163</w:t>
            </w:r>
          </w:p>
        </w:tc>
        <w:tc>
          <w:tcPr>
            <w:tcW w:w="1296" w:type="dxa"/>
            <w:shd w:val="clear" w:color="auto" w:fill="auto"/>
          </w:tcPr>
          <w:p w14:paraId="32FFC9EE" w14:textId="64950F4A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auto"/>
          </w:tcPr>
          <w:p w14:paraId="19F28961" w14:textId="6161D9E6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137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</w:p>
        </w:tc>
      </w:tr>
      <w:tr w:rsidR="0008276B" w:rsidRPr="00DA0EF4" w14:paraId="6890C6D9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24599D39" w14:textId="77777777" w:rsidR="0008276B" w:rsidRPr="00DA0EF4" w:rsidRDefault="0008276B" w:rsidP="0008276B">
            <w:pPr>
              <w:tabs>
                <w:tab w:val="left" w:pos="343"/>
              </w:tabs>
              <w:spacing w:before="10" w:after="10" w:line="260" w:lineRule="exac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1CF1624F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5538ED" w14:textId="1E1822CF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775E033" w14:textId="674E3015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026C0FE" w14:textId="77230EAD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9C6C085" w14:textId="4BDD6C0D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8D465AF" w14:textId="3F5D6E1D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74DF3B2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8AB6B9" w14:textId="4AE49636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8276B" w:rsidRPr="00DA0EF4" w14:paraId="559D39D9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15296566" w14:textId="77777777" w:rsidR="0008276B" w:rsidRPr="00DA0EF4" w:rsidRDefault="0008276B" w:rsidP="0008276B">
            <w:pPr>
              <w:tabs>
                <w:tab w:val="left" w:pos="343"/>
              </w:tabs>
              <w:spacing w:before="10" w:after="10" w:line="260" w:lineRule="exac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23C97A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F53BD7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057DF4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BD9AC3" w14:textId="78AE95AA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3E6E941" w14:textId="06253F49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8F4837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D24B81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A798C9" w14:textId="03DD796C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8276B" w:rsidRPr="00DA0EF4" w14:paraId="1E9524CB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0BC12A14" w14:textId="2AC6FA26" w:rsidR="0008276B" w:rsidRPr="00DA0EF4" w:rsidRDefault="0008276B" w:rsidP="0008276B">
            <w:pPr>
              <w:spacing w:before="10" w:after="10" w:line="260" w:lineRule="exac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7F87E" w14:textId="126ADBC6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4A83A" w14:textId="0256D5D9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6AA97" w14:textId="0C043ECE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B1D87" w14:textId="0E4411DE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88023" w14:textId="4676D26E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88C1E" w14:textId="70BB4C7C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209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26B9" w14:textId="20E15824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E8084" w14:textId="65ED4544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</w:p>
        </w:tc>
      </w:tr>
      <w:tr w:rsidR="0008276B" w:rsidRPr="00DA0EF4" w14:paraId="446FC058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5AB1353E" w14:textId="77777777" w:rsidR="0008276B" w:rsidRPr="00DA0EF4" w:rsidRDefault="0008276B" w:rsidP="0008276B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547FE3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BB04AD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AF3930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31C633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18D4B3F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8C9CFC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6F3502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514FD0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8276B" w:rsidRPr="00DA0EF4" w14:paraId="30776084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0E32CB62" w14:textId="4D0C3E3D" w:rsidR="0008276B" w:rsidRPr="00DA0EF4" w:rsidRDefault="0008276B" w:rsidP="0008276B">
            <w:pPr>
              <w:tabs>
                <w:tab w:val="left" w:pos="990"/>
              </w:tabs>
              <w:spacing w:before="10" w:after="10" w:line="260" w:lineRule="exact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4DB13928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2EA831B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19B478E7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B8F0472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78AA4AAC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7FFB0B4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672ACBEB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6FDDF11A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8276B" w:rsidRPr="00DA0EF4" w14:paraId="71568BFC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6EBE7B59" w14:textId="16168B13" w:rsidR="0008276B" w:rsidRPr="00DA0EF4" w:rsidRDefault="0008276B" w:rsidP="0008276B">
            <w:pPr>
              <w:tabs>
                <w:tab w:val="left" w:pos="990"/>
              </w:tabs>
              <w:spacing w:before="10" w:after="10" w:line="26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ราคาตามบัญชีต้นปี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14:paraId="1C8EE58B" w14:textId="10FE29AC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</w:tcPr>
          <w:p w14:paraId="3108C1AA" w14:textId="100A5ED9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auto"/>
          </w:tcPr>
          <w:p w14:paraId="37FA6B21" w14:textId="6409BC22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96" w:type="dxa"/>
            <w:shd w:val="clear" w:color="auto" w:fill="auto"/>
          </w:tcPr>
          <w:p w14:paraId="1CEC98B2" w14:textId="15878A09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</w:p>
        </w:tc>
        <w:tc>
          <w:tcPr>
            <w:tcW w:w="1728" w:type="dxa"/>
            <w:shd w:val="clear" w:color="auto" w:fill="auto"/>
          </w:tcPr>
          <w:p w14:paraId="3BAAB7FC" w14:textId="1DDB2E10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96" w:type="dxa"/>
            <w:shd w:val="clear" w:color="auto" w:fill="auto"/>
          </w:tcPr>
          <w:p w14:paraId="1F6117CA" w14:textId="7239B3FD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209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auto"/>
          </w:tcPr>
          <w:p w14:paraId="6ADA60AB" w14:textId="5F340921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auto"/>
          </w:tcPr>
          <w:p w14:paraId="56BB7A7A" w14:textId="73B53F48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</w:p>
        </w:tc>
      </w:tr>
      <w:tr w:rsidR="0008276B" w:rsidRPr="00DA0EF4" w14:paraId="627C6A9B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20453171" w14:textId="77777777" w:rsidR="0008276B" w:rsidRPr="00DA0EF4" w:rsidRDefault="0008276B" w:rsidP="0008276B">
            <w:pPr>
              <w:tabs>
                <w:tab w:val="left" w:pos="990"/>
              </w:tabs>
              <w:spacing w:before="10" w:after="10" w:line="26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auto"/>
          </w:tcPr>
          <w:p w14:paraId="19868F4C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3428E1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E112A83" w14:textId="205C447C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293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1398B736" w14:textId="580BA25F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</w:p>
        </w:tc>
        <w:tc>
          <w:tcPr>
            <w:tcW w:w="1728" w:type="dxa"/>
            <w:shd w:val="clear" w:color="auto" w:fill="auto"/>
          </w:tcPr>
          <w:p w14:paraId="64B9615D" w14:textId="1CD18021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auto"/>
          </w:tcPr>
          <w:p w14:paraId="36D92951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412DDEB" w14:textId="1987E0B8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auto"/>
          </w:tcPr>
          <w:p w14:paraId="22D863E1" w14:textId="22438E77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</w:tr>
      <w:tr w:rsidR="0008276B" w:rsidRPr="00DA0EF4" w14:paraId="1B00B916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5A129B2B" w14:textId="77777777" w:rsidR="0008276B" w:rsidRPr="00DA0EF4" w:rsidRDefault="0008276B" w:rsidP="0008276B">
            <w:pPr>
              <w:tabs>
                <w:tab w:val="left" w:pos="990"/>
              </w:tabs>
              <w:spacing w:before="10" w:after="10" w:line="26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การโอนเข้า(ออก)</w:t>
            </w:r>
          </w:p>
        </w:tc>
        <w:tc>
          <w:tcPr>
            <w:tcW w:w="1296" w:type="dxa"/>
            <w:shd w:val="clear" w:color="auto" w:fill="auto"/>
          </w:tcPr>
          <w:p w14:paraId="16D798D1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80E3562" w14:textId="21F69ECA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auto"/>
          </w:tcPr>
          <w:p w14:paraId="0422D7EF" w14:textId="3E70EC9E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7C28B72" w14:textId="5F3D768B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358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1728" w:type="dxa"/>
            <w:shd w:val="clear" w:color="auto" w:fill="auto"/>
          </w:tcPr>
          <w:p w14:paraId="0D6C60EB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CEDC4F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E67A5F" w14:textId="05CD55F3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FF166C6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08276B" w:rsidRPr="00DA0EF4" w14:paraId="71DAD72B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05C93DEA" w14:textId="6FAA7C1B" w:rsidR="0008276B" w:rsidRPr="00DA0EF4" w:rsidRDefault="0008276B" w:rsidP="0008276B">
            <w:pPr>
              <w:tabs>
                <w:tab w:val="left" w:pos="990"/>
              </w:tabs>
              <w:spacing w:before="10" w:after="10" w:line="26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จำหน่ายสินทรัพย์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14:paraId="1458E0F9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BB7551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907B7F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DE6D2A" w14:textId="53A33A0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F0E964F" w14:textId="7226FAB1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DA93B6D" w14:textId="7CB4871E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0599F8F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94B1E6C" w14:textId="4242B3DE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8276B" w:rsidRPr="00DA0EF4" w14:paraId="03E39235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737D86D4" w14:textId="77777777" w:rsidR="0008276B" w:rsidRPr="00DA0EF4" w:rsidRDefault="0008276B" w:rsidP="0008276B">
            <w:pPr>
              <w:tabs>
                <w:tab w:val="left" w:pos="990"/>
              </w:tabs>
              <w:spacing w:before="10" w:after="10" w:line="26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โอนสินทรัพย์เป็นค่าใช้จ่าย</w:t>
            </w:r>
          </w:p>
        </w:tc>
        <w:tc>
          <w:tcPr>
            <w:tcW w:w="1296" w:type="dxa"/>
            <w:shd w:val="clear" w:color="auto" w:fill="auto"/>
          </w:tcPr>
          <w:p w14:paraId="31AA56BF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CEAE3B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FF0D44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AC98B0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306A4725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381A8C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5F7156" w14:textId="557378DD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78BA91D" w14:textId="2FB2EC52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8276B" w:rsidRPr="00DA0EF4" w14:paraId="1D0773B8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4C6CB878" w14:textId="055FC8FF" w:rsidR="0008276B" w:rsidRPr="00DA0EF4" w:rsidRDefault="0008276B" w:rsidP="0008276B">
            <w:pPr>
              <w:tabs>
                <w:tab w:val="left" w:pos="990"/>
              </w:tabs>
              <w:spacing w:before="10" w:after="10" w:line="26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รับโอนจากสินทรัพย์สิทธิการใช้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14:paraId="01EDBCCC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70927D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B0779E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9E9A756" w14:textId="601DD851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14:paraId="73C57E42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899904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C03627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7EA27D8" w14:textId="54DB329E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</w:tr>
      <w:tr w:rsidR="0008276B" w:rsidRPr="00DA0EF4" w14:paraId="4764FEF4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41EF230D" w14:textId="77777777" w:rsidR="0008276B" w:rsidRPr="00DA0EF4" w:rsidRDefault="0008276B" w:rsidP="0008276B">
            <w:pPr>
              <w:tabs>
                <w:tab w:val="left" w:pos="990"/>
              </w:tabs>
              <w:spacing w:before="10" w:after="10" w:line="26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0E206EF6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4D808D" w14:textId="7167C5C0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496900" w14:textId="4BDCEFEE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84E25A7" w14:textId="623E1A2C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9074CDC" w14:textId="33AFAF8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81C81EC" w14:textId="2E8867A5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8B0E0B9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4A9F691" w14:textId="1F152F5E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8276B" w:rsidRPr="00DA0EF4" w14:paraId="3316262D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0895AE29" w14:textId="77777777" w:rsidR="0008276B" w:rsidRPr="00DA0EF4" w:rsidRDefault="0008276B" w:rsidP="0008276B">
            <w:pPr>
              <w:tabs>
                <w:tab w:val="left" w:pos="990"/>
              </w:tabs>
              <w:spacing w:before="10" w:after="10" w:line="26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47145D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E519D6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1D0FDE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F68B6B" w14:textId="38239D82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44F6490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D18FDF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895A9F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663BEE" w14:textId="4085AF4D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8276B" w:rsidRPr="00DA0EF4" w14:paraId="7E563262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73C36AFB" w14:textId="33B4E25C" w:rsidR="0008276B" w:rsidRPr="00DA0EF4" w:rsidRDefault="0008276B" w:rsidP="0008276B">
            <w:pPr>
              <w:tabs>
                <w:tab w:val="left" w:pos="990"/>
              </w:tabs>
              <w:spacing w:before="10" w:after="10" w:line="26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ราคาตามบัญชีปลายปี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C08D6" w14:textId="0E7744D9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BB1B7" w14:textId="4D4ADDCF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D8742" w14:textId="639EAE44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AB749" w14:textId="7B21F1BE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629DC" w14:textId="1075CA3D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0BB8E" w14:textId="37E75893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8203C" w14:textId="5FABD29B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97BFA" w14:textId="475FC21D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</w:p>
        </w:tc>
      </w:tr>
      <w:tr w:rsidR="0008276B" w:rsidRPr="00DA0EF4" w14:paraId="2E18B8FB" w14:textId="77777777" w:rsidTr="006E6108">
        <w:trPr>
          <w:trHeight w:val="64"/>
        </w:trPr>
        <w:tc>
          <w:tcPr>
            <w:tcW w:w="4230" w:type="dxa"/>
            <w:shd w:val="clear" w:color="auto" w:fill="auto"/>
          </w:tcPr>
          <w:p w14:paraId="4BD7D083" w14:textId="77777777" w:rsidR="0008276B" w:rsidRPr="00DA0EF4" w:rsidRDefault="0008276B" w:rsidP="0008276B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67159F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B53B0B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A6FD5E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530054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5404FAF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3DDD1D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589AFF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3EED0B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8276B" w:rsidRPr="00DA0EF4" w14:paraId="07E94440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057D43F0" w14:textId="490E500E" w:rsidR="0008276B" w:rsidRPr="00DA0EF4" w:rsidRDefault="0008276B" w:rsidP="0008276B">
            <w:pPr>
              <w:tabs>
                <w:tab w:val="left" w:pos="990"/>
              </w:tabs>
              <w:spacing w:before="10" w:after="10" w:line="260" w:lineRule="exact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31A3FDFE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7B53CEC3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93018B5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530B9FD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595BD768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36388F9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C8A8A48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9E7AD1F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8276B" w:rsidRPr="00DA0EF4" w14:paraId="6B41F8DF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1AEBF164" w14:textId="77777777" w:rsidR="0008276B" w:rsidRPr="00DA0EF4" w:rsidRDefault="0008276B" w:rsidP="0008276B">
            <w:pPr>
              <w:tabs>
                <w:tab w:val="left" w:pos="990"/>
              </w:tabs>
              <w:spacing w:before="10" w:after="10" w:line="26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68984E43" w14:textId="77103D7A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</w:tcPr>
          <w:p w14:paraId="35FF3E60" w14:textId="5C2FBFA8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auto"/>
          </w:tcPr>
          <w:p w14:paraId="1C08C125" w14:textId="421BB521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  <w:tc>
          <w:tcPr>
            <w:tcW w:w="1296" w:type="dxa"/>
            <w:shd w:val="clear" w:color="auto" w:fill="auto"/>
          </w:tcPr>
          <w:p w14:paraId="16E65ADF" w14:textId="7DA001BE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</w:p>
        </w:tc>
        <w:tc>
          <w:tcPr>
            <w:tcW w:w="1728" w:type="dxa"/>
            <w:shd w:val="clear" w:color="auto" w:fill="auto"/>
          </w:tcPr>
          <w:p w14:paraId="1E38D9DB" w14:textId="146A4547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auto"/>
          </w:tcPr>
          <w:p w14:paraId="060A6CEC" w14:textId="60D45120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auto"/>
          </w:tcPr>
          <w:p w14:paraId="59013C5A" w14:textId="3BC2F3ED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auto"/>
          </w:tcPr>
          <w:p w14:paraId="1F751F64" w14:textId="464F3C57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690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</w:tr>
      <w:tr w:rsidR="0008276B" w:rsidRPr="00DA0EF4" w14:paraId="3CA52E47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5CF57008" w14:textId="77777777" w:rsidR="0008276B" w:rsidRPr="00DA0EF4" w:rsidRDefault="0008276B" w:rsidP="0008276B">
            <w:pPr>
              <w:tabs>
                <w:tab w:val="left" w:pos="346"/>
              </w:tabs>
              <w:spacing w:before="10" w:after="10" w:line="26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4ED7C7D6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1A29EB" w14:textId="1326FF4D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1C6F9A8" w14:textId="4FFCDD60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9648157" w14:textId="208DD0F1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FC2C23D" w14:textId="705EFE86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DA2A3FB" w14:textId="31D4005F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379BDE9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0775282" w14:textId="69E4E6E5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8276B" w:rsidRPr="00DA0EF4" w14:paraId="27A9C00F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27ED2699" w14:textId="77777777" w:rsidR="0008276B" w:rsidRPr="00DA0EF4" w:rsidRDefault="0008276B" w:rsidP="0008276B">
            <w:pPr>
              <w:tabs>
                <w:tab w:val="left" w:pos="346"/>
                <w:tab w:val="left" w:pos="787"/>
              </w:tabs>
              <w:spacing w:before="10" w:after="10" w:line="26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EE7607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32B819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CD4A7B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AF41C1" w14:textId="3DEFF654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A7A4044" w14:textId="301FDB91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001832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ACDF14" w14:textId="77777777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F6BC7C" w14:textId="1E1D7C89" w:rsidR="0008276B" w:rsidRPr="00DA0EF4" w:rsidRDefault="0008276B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8276B" w:rsidRPr="00DA0EF4" w14:paraId="0A457F5F" w14:textId="77777777" w:rsidTr="006E6108">
        <w:trPr>
          <w:trHeight w:val="20"/>
        </w:trPr>
        <w:tc>
          <w:tcPr>
            <w:tcW w:w="4230" w:type="dxa"/>
            <w:shd w:val="clear" w:color="auto" w:fill="auto"/>
          </w:tcPr>
          <w:p w14:paraId="3639BF37" w14:textId="01015497" w:rsidR="0008276B" w:rsidRPr="00DA0EF4" w:rsidRDefault="0008276B" w:rsidP="0008276B">
            <w:pPr>
              <w:spacing w:before="10" w:after="10" w:line="260" w:lineRule="exact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="00C1199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96A8F" w14:textId="0EBC0233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9D806" w14:textId="5DC201A7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1437C" w14:textId="17F21314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6B5B3" w14:textId="2012FB6F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58313" w14:textId="78B6C4CB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22ABA" w14:textId="153A307E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DC53D" w14:textId="2B0DC5B3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47A52" w14:textId="5C01D68F" w:rsidR="0008276B" w:rsidRPr="00DA0EF4" w:rsidRDefault="00DA0EF4" w:rsidP="0008276B">
            <w:pPr>
              <w:spacing w:before="10" w:after="10"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</w:p>
        </w:tc>
      </w:tr>
    </w:tbl>
    <w:p w14:paraId="4DEC3642" w14:textId="77777777" w:rsidR="00234100" w:rsidRPr="00DA0EF4" w:rsidRDefault="00234100" w:rsidP="0023410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517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440"/>
        <w:gridCol w:w="1296"/>
        <w:gridCol w:w="1728"/>
        <w:gridCol w:w="1296"/>
        <w:gridCol w:w="1296"/>
        <w:gridCol w:w="1296"/>
      </w:tblGrid>
      <w:tr w:rsidR="00234100" w:rsidRPr="00DA0EF4" w14:paraId="6B4428F0" w14:textId="77777777" w:rsidTr="00234100">
        <w:trPr>
          <w:trHeight w:val="257"/>
        </w:trPr>
        <w:tc>
          <w:tcPr>
            <w:tcW w:w="4230" w:type="dxa"/>
            <w:shd w:val="clear" w:color="auto" w:fill="auto"/>
          </w:tcPr>
          <w:p w14:paraId="79EA66E7" w14:textId="77777777" w:rsidR="00234100" w:rsidRPr="00DA0EF4" w:rsidRDefault="00234100" w:rsidP="002F0E5E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07A9F75" w14:textId="77777777" w:rsidR="00234100" w:rsidRPr="00DA0EF4" w:rsidRDefault="00234100" w:rsidP="002F0E5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34100" w:rsidRPr="00DA0EF4" w14:paraId="29A39FD3" w14:textId="77777777" w:rsidTr="00234100">
        <w:trPr>
          <w:trHeight w:val="257"/>
        </w:trPr>
        <w:tc>
          <w:tcPr>
            <w:tcW w:w="4230" w:type="dxa"/>
            <w:shd w:val="clear" w:color="auto" w:fill="auto"/>
          </w:tcPr>
          <w:p w14:paraId="30E36C6F" w14:textId="77777777" w:rsidR="00234100" w:rsidRPr="00DA0EF4" w:rsidRDefault="00234100" w:rsidP="002F0E5E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C3B1DF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18B7FCB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</w:tcPr>
          <w:p w14:paraId="4FB26909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96" w:type="dxa"/>
            <w:shd w:val="clear" w:color="auto" w:fill="auto"/>
          </w:tcPr>
          <w:p w14:paraId="0A745364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728" w:type="dxa"/>
            <w:shd w:val="clear" w:color="auto" w:fill="auto"/>
          </w:tcPr>
          <w:p w14:paraId="2BAFE3FE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 ติดตั้ง</w:t>
            </w:r>
          </w:p>
        </w:tc>
        <w:tc>
          <w:tcPr>
            <w:tcW w:w="1296" w:type="dxa"/>
            <w:shd w:val="clear" w:color="auto" w:fill="auto"/>
          </w:tcPr>
          <w:p w14:paraId="15CA57C0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E951760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96" w:type="dxa"/>
            <w:shd w:val="clear" w:color="auto" w:fill="auto"/>
          </w:tcPr>
          <w:p w14:paraId="08AE8150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34100" w:rsidRPr="00DA0EF4" w14:paraId="3CF32BF0" w14:textId="77777777" w:rsidTr="00234100">
        <w:trPr>
          <w:trHeight w:val="257"/>
        </w:trPr>
        <w:tc>
          <w:tcPr>
            <w:tcW w:w="4230" w:type="dxa"/>
            <w:shd w:val="clear" w:color="auto" w:fill="auto"/>
          </w:tcPr>
          <w:p w14:paraId="05371941" w14:textId="77777777" w:rsidR="00234100" w:rsidRPr="00DA0EF4" w:rsidRDefault="00234100" w:rsidP="002F0E5E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14:paraId="2DD07D8C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hideMark/>
          </w:tcPr>
          <w:p w14:paraId="326D40C6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hideMark/>
          </w:tcPr>
          <w:p w14:paraId="245AA866" w14:textId="77777777" w:rsidR="00234100" w:rsidRPr="00DA0EF4" w:rsidRDefault="00234100" w:rsidP="002F0E5E">
            <w:pPr>
              <w:spacing w:before="10" w:after="10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296" w:type="dxa"/>
            <w:shd w:val="clear" w:color="auto" w:fill="auto"/>
            <w:hideMark/>
          </w:tcPr>
          <w:p w14:paraId="44FB1AEF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728" w:type="dxa"/>
            <w:shd w:val="clear" w:color="auto" w:fill="auto"/>
            <w:hideMark/>
          </w:tcPr>
          <w:p w14:paraId="70452068" w14:textId="77777777" w:rsidR="00234100" w:rsidRPr="00DA0EF4" w:rsidRDefault="00234100" w:rsidP="002F0E5E">
            <w:pPr>
              <w:spacing w:before="10" w:after="10"/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296" w:type="dxa"/>
            <w:shd w:val="clear" w:color="auto" w:fill="auto"/>
            <w:hideMark/>
          </w:tcPr>
          <w:p w14:paraId="26F930F7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hideMark/>
          </w:tcPr>
          <w:p w14:paraId="40D83EE2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96" w:type="dxa"/>
            <w:shd w:val="clear" w:color="auto" w:fill="auto"/>
            <w:hideMark/>
          </w:tcPr>
          <w:p w14:paraId="42F1450F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34100" w:rsidRPr="00DA0EF4" w14:paraId="0DDD8754" w14:textId="77777777" w:rsidTr="00234100">
        <w:trPr>
          <w:trHeight w:val="287"/>
        </w:trPr>
        <w:tc>
          <w:tcPr>
            <w:tcW w:w="4230" w:type="dxa"/>
            <w:shd w:val="clear" w:color="auto" w:fill="auto"/>
          </w:tcPr>
          <w:p w14:paraId="57E967B5" w14:textId="77777777" w:rsidR="00234100" w:rsidRPr="00DA0EF4" w:rsidRDefault="00234100" w:rsidP="002F0E5E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3C7C92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83C382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F01D3B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E9E3375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28CCDF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64857C9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5C8C84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9877D44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234100" w:rsidRPr="00DA0EF4" w14:paraId="3F460490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29B16D91" w14:textId="2B4221A4" w:rsidR="00234100" w:rsidRPr="00DA0EF4" w:rsidRDefault="00234100" w:rsidP="002F0E5E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16C5225A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3C3A5E6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23C01BCF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BF790F8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FAFAFA"/>
          </w:tcPr>
          <w:p w14:paraId="0381397D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F871727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C8FE31F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708FFB1" w14:textId="77777777" w:rsidR="00234100" w:rsidRPr="00DA0EF4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8276B" w:rsidRPr="00DA0EF4" w14:paraId="61D29A17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7C29EB4A" w14:textId="77777777" w:rsidR="0008276B" w:rsidRPr="00DA0EF4" w:rsidRDefault="0008276B" w:rsidP="0008276B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6F34740F" w14:textId="53BC9855" w:rsidR="0008276B" w:rsidRPr="00DA0EF4" w:rsidRDefault="00DA0EF4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14:paraId="4A555F28" w14:textId="4E9FBC96" w:rsidR="0008276B" w:rsidRPr="00DA0EF4" w:rsidRDefault="00DA0EF4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FAFAFA"/>
          </w:tcPr>
          <w:p w14:paraId="4830572D" w14:textId="2A47EF48" w:rsidR="0008276B" w:rsidRPr="00DA0EF4" w:rsidRDefault="00DA0EF4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  <w:tc>
          <w:tcPr>
            <w:tcW w:w="1296" w:type="dxa"/>
            <w:shd w:val="clear" w:color="auto" w:fill="FAFAFA"/>
          </w:tcPr>
          <w:p w14:paraId="018D246E" w14:textId="12E35215" w:rsidR="0008276B" w:rsidRPr="00DA0EF4" w:rsidRDefault="00DA0EF4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</w:p>
        </w:tc>
        <w:tc>
          <w:tcPr>
            <w:tcW w:w="1728" w:type="dxa"/>
            <w:shd w:val="clear" w:color="auto" w:fill="FAFAFA"/>
          </w:tcPr>
          <w:p w14:paraId="1EBB4397" w14:textId="2505C35E" w:rsidR="0008276B" w:rsidRPr="00DA0EF4" w:rsidRDefault="00DA0EF4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FAFAFA"/>
          </w:tcPr>
          <w:p w14:paraId="111CB11B" w14:textId="4191197D" w:rsidR="0008276B" w:rsidRPr="00DA0EF4" w:rsidRDefault="00DA0EF4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FAFAFA"/>
          </w:tcPr>
          <w:p w14:paraId="14C30F19" w14:textId="664F2952" w:rsidR="0008276B" w:rsidRPr="00DA0EF4" w:rsidRDefault="00DA0EF4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FAFAFA"/>
          </w:tcPr>
          <w:p w14:paraId="1A26E958" w14:textId="68373D99" w:rsidR="0008276B" w:rsidRPr="00DA0EF4" w:rsidRDefault="00DA0EF4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690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</w:tr>
      <w:tr w:rsidR="0008276B" w:rsidRPr="00DA0EF4" w14:paraId="58C52562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676E40A1" w14:textId="77777777" w:rsidR="0008276B" w:rsidRPr="00DA0EF4" w:rsidRDefault="0008276B" w:rsidP="0008276B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0BB24199" w14:textId="111B1C24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8B4DA4" w14:textId="49A0CDD2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B2E7C3A" w14:textId="0C7A27EE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16062EA" w14:textId="08A3BAA5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9BF5412" w14:textId="21766F52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C08FEB1" w14:textId="76A567D0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1FC96F" w14:textId="156CF492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E7F67FC" w14:textId="001878CA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8276B" w:rsidRPr="00DA0EF4" w14:paraId="33AA9D19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1E380BFA" w14:textId="77777777" w:rsidR="0008276B" w:rsidRPr="00DA0EF4" w:rsidRDefault="0008276B" w:rsidP="0008276B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303475" w14:textId="6863873A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596703" w14:textId="5228D0F5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D1B741" w14:textId="2BFBA6B4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70184B" w14:textId="03CA57BB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A60F3BB" w14:textId="7E9807DC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72F16C" w14:textId="2A391CCB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A4A7AF" w14:textId="1A575C45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C1AA2F" w14:textId="46251BD4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08276B" w:rsidRPr="00DA0EF4" w14:paraId="5BBB5302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3359A19F" w14:textId="5D2264B3" w:rsidR="0008276B" w:rsidRPr="00DA0EF4" w:rsidRDefault="0008276B" w:rsidP="0008276B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A2CED" w14:textId="4B9C191D" w:rsidR="0008276B" w:rsidRPr="00DA0EF4" w:rsidRDefault="00DA0EF4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A439D" w14:textId="26BFDC4C" w:rsidR="0008276B" w:rsidRPr="00DA0EF4" w:rsidRDefault="00DA0EF4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C08466" w14:textId="15552158" w:rsidR="0008276B" w:rsidRPr="00DA0EF4" w:rsidRDefault="00DA0EF4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416E5" w14:textId="0A7E8942" w:rsidR="0008276B" w:rsidRPr="00DA0EF4" w:rsidRDefault="00DA0EF4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F20DE" w14:textId="06598556" w:rsidR="0008276B" w:rsidRPr="00DA0EF4" w:rsidRDefault="00DA0EF4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876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C97AD" w14:textId="4B1BBEA1" w:rsidR="0008276B" w:rsidRPr="00DA0EF4" w:rsidRDefault="00DA0EF4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039612" w14:textId="71AF8D9C" w:rsidR="0008276B" w:rsidRPr="00DA0EF4" w:rsidRDefault="00DA0EF4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122A7" w14:textId="0DED529F" w:rsidR="0008276B" w:rsidRPr="00DA0EF4" w:rsidRDefault="00DA0EF4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  <w:r w:rsidR="0008276B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</w:p>
        </w:tc>
      </w:tr>
      <w:tr w:rsidR="0008276B" w:rsidRPr="00DA0EF4" w14:paraId="71D430BD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3C6C549C" w14:textId="77777777" w:rsidR="0008276B" w:rsidRPr="00DA0EF4" w:rsidRDefault="0008276B" w:rsidP="0008276B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F6B931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2B6271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6C7A7F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A40DEA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5B69130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ECCDB4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9C688D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63D44B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08276B" w:rsidRPr="00DA0EF4" w14:paraId="50E11682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745EA749" w14:textId="50A33225" w:rsidR="0008276B" w:rsidRPr="00DA0EF4" w:rsidRDefault="0008276B" w:rsidP="0008276B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6E44999F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8C65D93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4D00B122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E98524C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FAFAFA"/>
          </w:tcPr>
          <w:p w14:paraId="249A0B7F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4B7D177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AEBA343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1CE323CC" w14:textId="77777777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8276B" w:rsidRPr="00DA0EF4" w14:paraId="23B06645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66296B6A" w14:textId="7BC4F550" w:rsidR="0008276B" w:rsidRPr="00DA0EF4" w:rsidRDefault="0008276B" w:rsidP="0008276B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ราคาตามบัญชีต้นปี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5E0ABAD1" w14:textId="3985FD54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98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706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503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5CADC0B0" w14:textId="7CC5051E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777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663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</w:tcPr>
          <w:p w14:paraId="10C5F4D6" w14:textId="0698C159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94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181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269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154E6181" w14:textId="079CCDA0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402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321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325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728" w:type="dxa"/>
            <w:shd w:val="clear" w:color="auto" w:fill="FAFAFA"/>
          </w:tcPr>
          <w:p w14:paraId="7AFF4855" w14:textId="465D8E1C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876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955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2E86E71B" w14:textId="7F70BA38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085CC4F6" w14:textId="73A58694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50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228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105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69FCD626" w14:textId="3BC9D955" w:rsidR="0008276B" w:rsidRPr="00DA0EF4" w:rsidRDefault="0008276B" w:rsidP="0008276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657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091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824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</w:tr>
      <w:tr w:rsidR="003F0157" w:rsidRPr="00DA0EF4" w14:paraId="0172CEBC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41501F36" w14:textId="77777777" w:rsidR="003F0157" w:rsidRPr="00DA0EF4" w:rsidRDefault="003F0157" w:rsidP="003F0157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FAFAFA"/>
          </w:tcPr>
          <w:p w14:paraId="39CA32A9" w14:textId="674A1FDA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969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FAFAFA"/>
          </w:tcPr>
          <w:p w14:paraId="1D064148" w14:textId="5EC337AB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748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FAFAFA"/>
          </w:tcPr>
          <w:p w14:paraId="1403305D" w14:textId="30C3C36C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298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FAFAFA"/>
          </w:tcPr>
          <w:p w14:paraId="59632505" w14:textId="122CC41C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529</w:t>
            </w:r>
          </w:p>
        </w:tc>
        <w:tc>
          <w:tcPr>
            <w:tcW w:w="1728" w:type="dxa"/>
            <w:shd w:val="clear" w:color="auto" w:fill="FAFAFA"/>
          </w:tcPr>
          <w:p w14:paraId="4B90045C" w14:textId="4E0BC88E" w:rsidR="003F0157" w:rsidRPr="00DA0EF4" w:rsidRDefault="00DA0EF4" w:rsidP="003F0157">
            <w:pPr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FAFAFA"/>
          </w:tcPr>
          <w:p w14:paraId="6F042B90" w14:textId="0C586BEC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722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</w:p>
        </w:tc>
        <w:tc>
          <w:tcPr>
            <w:tcW w:w="1296" w:type="dxa"/>
            <w:shd w:val="clear" w:color="auto" w:fill="FAFAFA"/>
          </w:tcPr>
          <w:p w14:paraId="0E0833F8" w14:textId="30BC0435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846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1296" w:type="dxa"/>
            <w:shd w:val="clear" w:color="auto" w:fill="FAFAFA"/>
          </w:tcPr>
          <w:p w14:paraId="6BBE5FEC" w14:textId="6D1C34A7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805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</w:p>
        </w:tc>
      </w:tr>
      <w:tr w:rsidR="003F0157" w:rsidRPr="00DA0EF4" w14:paraId="2E3E7C2A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2C71A849" w14:textId="77777777" w:rsidR="003F0157" w:rsidRPr="00DA0EF4" w:rsidRDefault="003F0157" w:rsidP="003F0157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การโอนเข้า(ออก)</w:t>
            </w:r>
          </w:p>
        </w:tc>
        <w:tc>
          <w:tcPr>
            <w:tcW w:w="1296" w:type="dxa"/>
            <w:shd w:val="clear" w:color="auto" w:fill="FAFAFA"/>
          </w:tcPr>
          <w:p w14:paraId="1F51D5E2" w14:textId="0F66DB1D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1870A85" w14:textId="626C3FF8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AB501E" w14:textId="637460E6" w:rsidR="003F0157" w:rsidRPr="00DA0EF4" w:rsidRDefault="00DA0EF4" w:rsidP="003F0157">
            <w:pPr>
              <w:tabs>
                <w:tab w:val="left" w:pos="11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FAFAFA"/>
          </w:tcPr>
          <w:p w14:paraId="4B2D6F25" w14:textId="259F9E30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</w:p>
        </w:tc>
        <w:tc>
          <w:tcPr>
            <w:tcW w:w="1728" w:type="dxa"/>
            <w:shd w:val="clear" w:color="auto" w:fill="FAFAFA"/>
          </w:tcPr>
          <w:p w14:paraId="290DB150" w14:textId="4FE7B111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581FDC" w14:textId="4BC02334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8CAED94" w14:textId="6954321E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C08F226" w14:textId="37EBD816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3F0157" w:rsidRPr="00DA0EF4" w14:paraId="73566CE3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2E2E2183" w14:textId="7D69C581" w:rsidR="003F0157" w:rsidRPr="00DA0EF4" w:rsidRDefault="003F0157" w:rsidP="003F0157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จำหน่ายสินทรัพย์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3AC878A7" w14:textId="77F0B23C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C9853F" w14:textId="6DDEF039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9098EEA" w14:textId="4BABF3F1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BC765C" w14:textId="0F0ECE5E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F15689B" w14:textId="5A5569F3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35B0390" w14:textId="33A7E9C6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A46B86" w14:textId="6A73285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BDE712" w14:textId="6276B742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F0157" w:rsidRPr="00DA0EF4" w14:paraId="4FE1872C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4F035900" w14:textId="68D91D16" w:rsidR="003F0157" w:rsidRPr="00DA0EF4" w:rsidRDefault="003F0157" w:rsidP="003F0157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โอนสินทรัพย์ไปเป็นอสังหาริมทรัพย์</w:t>
            </w:r>
            <w:r w:rsidR="00C1199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เพื่อการลงทุน</w:t>
            </w:r>
          </w:p>
          <w:p w14:paraId="204E4BE5" w14:textId="35E27A1D" w:rsidR="003F0157" w:rsidRPr="00DA0EF4" w:rsidRDefault="003F0157" w:rsidP="003F0157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(หมายเหตุฯ ข้อ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7F44B6B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6C262D6" w14:textId="2204AEA5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317A40D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A5692FF" w14:textId="4CFD6728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A4EF9BF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0651FFCE" w14:textId="32CFEA68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FF4388B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2CF3A09" w14:textId="4729F9F9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FA4D9D3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2F22797" w14:textId="62454506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83CC826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0EE587CD" w14:textId="0ED733DF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79E166F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69782F1" w14:textId="26CF6184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176B51D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D870542" w14:textId="05C90639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F0157" w:rsidRPr="00DA0EF4" w14:paraId="5C89F5A9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3C0B5EA3" w14:textId="777BA163" w:rsidR="003F0157" w:rsidRPr="00DA0EF4" w:rsidRDefault="003F0157" w:rsidP="003F0157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รับโอนจากอสังหาริมทรัพย์</w:t>
            </w:r>
            <w:r w:rsidR="00C1199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เพื่อการลงทุน</w:t>
            </w:r>
          </w:p>
          <w:p w14:paraId="4C246E3C" w14:textId="060C0FAA" w:rsidR="003F0157" w:rsidRPr="00DA0EF4" w:rsidRDefault="003F0157" w:rsidP="003F0157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(หมายเหตุฯ ข้อ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86C7FF9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2CA5BF67" w14:textId="0745F89F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96" w:type="dxa"/>
            <w:shd w:val="clear" w:color="auto" w:fill="FAFAFA"/>
          </w:tcPr>
          <w:p w14:paraId="1CB41451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DAC9075" w14:textId="437C3042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D605F56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02EC1A2" w14:textId="253651FE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0679841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CC71155" w14:textId="1148C471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675DB10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2BF0CD89" w14:textId="4261AD29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0EDB239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009CAB9" w14:textId="69DB2818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DCB979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22B2FFC3" w14:textId="3AC463D3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81BA840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80AAC8A" w14:textId="48BD60B8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</w:p>
        </w:tc>
      </w:tr>
      <w:tr w:rsidR="003F0157" w:rsidRPr="00DA0EF4" w14:paraId="4C192EDC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545E57E7" w14:textId="401BC368" w:rsidR="003F0157" w:rsidRPr="00DA0EF4" w:rsidRDefault="003F0157" w:rsidP="003F0157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รับโอนจากสินทรัพย์สิทธิการใช้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425F1DB2" w14:textId="4BDF1A15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031B44" w14:textId="0E541CBC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39E53B" w14:textId="4FC7E029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81BE6FE" w14:textId="2B4A750D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17980F4" w14:textId="1FA22AA3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D54F2F2" w14:textId="30E96030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6EF913BD" w14:textId="5EDF7170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77342B" w14:textId="3E1AF498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</w:tr>
      <w:tr w:rsidR="003F0157" w:rsidRPr="00DA0EF4" w14:paraId="0F9E6944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7D279492" w14:textId="77777777" w:rsidR="003F0157" w:rsidRPr="00DA0EF4" w:rsidRDefault="003F0157" w:rsidP="003F0157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727B9F65" w14:textId="48F883E6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B9ED75C" w14:textId="3111F5BA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B8AD06" w14:textId="1413D0F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2D2BFC2" w14:textId="52515EA1" w:rsidR="003F0157" w:rsidRPr="00DA0EF4" w:rsidRDefault="00636506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A1343A0" w14:textId="4B9C53D7" w:rsidR="003F0157" w:rsidRPr="00DA0EF4" w:rsidRDefault="00636506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0163C46" w14:textId="4A858CD8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0131987" w14:textId="3D0FBBBE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C7308D" w14:textId="76A404A8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F0157" w:rsidRPr="00DA0EF4" w14:paraId="78ED0C40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4B391996" w14:textId="3ABB087E" w:rsidR="003F0157" w:rsidRPr="00DA0EF4" w:rsidRDefault="003F0157" w:rsidP="003F0157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กลับรายการขาดทุนจากการด้อยค่าของสินทรัพย์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977F0F" w14:textId="00E8FA75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F24E0D" w14:textId="04DCFD33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A8F5E7" w14:textId="41EF6FAB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EE8D10" w14:textId="59B40B44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EA6791A" w14:textId="7FDE0AE2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80AF91" w14:textId="22528693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DC0E57" w14:textId="4E4C980C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1EF013" w14:textId="7220D57F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</w:tr>
      <w:tr w:rsidR="003F0157" w:rsidRPr="00DA0EF4" w14:paraId="626FA32E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38FBDD20" w14:textId="4C0B6A5F" w:rsidR="003F0157" w:rsidRPr="00DA0EF4" w:rsidRDefault="003F0157" w:rsidP="003F0157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ราคาตามบัญชีปลายปี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EE16D" w14:textId="7790E768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FAF368" w14:textId="4D1B0244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8AA54" w14:textId="2FCBA7B0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8B58A4" w14:textId="559F8632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63650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63650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D47CCB" w14:textId="708F8774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63650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  <w:r w:rsidR="0063650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46331" w14:textId="3DEA2BEC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E3AC7" w14:textId="0905AF8B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18DF3" w14:textId="491C33BE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</w:tr>
      <w:tr w:rsidR="003F0157" w:rsidRPr="00DA0EF4" w14:paraId="4FD0DB95" w14:textId="77777777" w:rsidTr="00FB627F">
        <w:trPr>
          <w:trHeight w:val="64"/>
        </w:trPr>
        <w:tc>
          <w:tcPr>
            <w:tcW w:w="4230" w:type="dxa"/>
            <w:shd w:val="clear" w:color="auto" w:fill="auto"/>
          </w:tcPr>
          <w:p w14:paraId="6FD3F7F2" w14:textId="77777777" w:rsidR="003F0157" w:rsidRPr="00DA0EF4" w:rsidRDefault="003F0157" w:rsidP="003F0157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DBEFC2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89AE3B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EDF596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F34167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320D1F3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2346B2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5BF853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5263F1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3F0157" w:rsidRPr="00DA0EF4" w14:paraId="7EBA84F7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1A84C477" w14:textId="59274BEE" w:rsidR="003F0157" w:rsidRPr="00DA0EF4" w:rsidRDefault="003F0157" w:rsidP="003F0157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7271BAD5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101960AA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389E00CC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0915DF0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FAFAFA"/>
          </w:tcPr>
          <w:p w14:paraId="03CD9323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0925C1E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9E4996F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1DEE316" w14:textId="77777777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3F0157" w:rsidRPr="00DA0EF4" w14:paraId="6AB6468C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548BE23D" w14:textId="77777777" w:rsidR="003F0157" w:rsidRPr="00DA0EF4" w:rsidRDefault="003F0157" w:rsidP="003F0157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157332FA" w14:textId="5F3C3B12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7F775B1C" w14:textId="58509231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770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FAFAFA"/>
          </w:tcPr>
          <w:p w14:paraId="20EF4D84" w14:textId="7A904199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FAFAFA"/>
          </w:tcPr>
          <w:p w14:paraId="177D7CAC" w14:textId="32BC6984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633</w:t>
            </w:r>
          </w:p>
        </w:tc>
        <w:tc>
          <w:tcPr>
            <w:tcW w:w="1728" w:type="dxa"/>
            <w:shd w:val="clear" w:color="auto" w:fill="FAFAFA"/>
          </w:tcPr>
          <w:p w14:paraId="4424A368" w14:textId="14C986A3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704</w:t>
            </w:r>
          </w:p>
        </w:tc>
        <w:tc>
          <w:tcPr>
            <w:tcW w:w="1296" w:type="dxa"/>
            <w:shd w:val="clear" w:color="auto" w:fill="FAFAFA"/>
          </w:tcPr>
          <w:p w14:paraId="4C9DAD37" w14:textId="05B1BDD6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</w:tcPr>
          <w:p w14:paraId="580AE80D" w14:textId="56732C12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FAFAFA"/>
          </w:tcPr>
          <w:p w14:paraId="35752918" w14:textId="2E49ACE4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322</w:t>
            </w:r>
          </w:p>
        </w:tc>
      </w:tr>
      <w:tr w:rsidR="003F0157" w:rsidRPr="00DA0EF4" w14:paraId="40095EF1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6DBD57FA" w14:textId="77777777" w:rsidR="003F0157" w:rsidRPr="00DA0EF4" w:rsidRDefault="003F0157" w:rsidP="003F0157">
            <w:pPr>
              <w:tabs>
                <w:tab w:val="left" w:pos="346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13E4F9F9" w14:textId="505D0B00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2568B84" w14:textId="3861E0B8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331A6C" w14:textId="03680BAA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C89886A" w14:textId="42D7B24A" w:rsidR="003F0157" w:rsidRPr="00DA0EF4" w:rsidRDefault="00636506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343028F" w14:textId="0AB86C8B" w:rsidR="003F0157" w:rsidRPr="00DA0EF4" w:rsidRDefault="00636506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CC5D655" w14:textId="6F0530A6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CBC3F11" w14:textId="73EBD41D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CC2DE3" w14:textId="0867BB12" w:rsidR="003F0157" w:rsidRPr="00DA0EF4" w:rsidRDefault="00415FD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F0157" w:rsidRPr="00DA0EF4" w14:paraId="7FED908E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428C1898" w14:textId="77777777" w:rsidR="003F0157" w:rsidRPr="00DA0EF4" w:rsidRDefault="003F0157" w:rsidP="003F0157">
            <w:pPr>
              <w:tabs>
                <w:tab w:val="left" w:pos="346"/>
                <w:tab w:val="left" w:pos="787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985F48" w14:textId="1C7BD312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8BFB63" w14:textId="57577BC9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37E194" w14:textId="0DFB567A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D5B1B8" w14:textId="6F132C0D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30FE093" w14:textId="5553B70A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271D47" w14:textId="5D590E6C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9AF745" w14:textId="39355DF0" w:rsidR="003F0157" w:rsidRPr="00DA0EF4" w:rsidRDefault="003F0157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0D010A" w14:textId="66A8D465" w:rsidR="003F0157" w:rsidRPr="00DA0EF4" w:rsidRDefault="00415FD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3F0157" w:rsidRPr="00DA0EF4" w14:paraId="54B4F03A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57CF9311" w14:textId="30BE2E42" w:rsidR="003F0157" w:rsidRPr="00DA0EF4" w:rsidRDefault="003F0157" w:rsidP="003F0157">
            <w:pPr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9DA34" w14:textId="5169AE63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4CD5E" w14:textId="3CF267D0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8745C5" w14:textId="22619071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C805F" w14:textId="2C35F117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63650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63650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55BE8" w14:textId="337DE59D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63650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  <w:r w:rsidR="0063650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3B13D" w14:textId="3F71E1F6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368D2" w14:textId="1672A85D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3F0157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91D47" w14:textId="0717EE9A" w:rsidR="003F0157" w:rsidRPr="00DA0EF4" w:rsidRDefault="00DA0EF4" w:rsidP="003F015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</w:tr>
    </w:tbl>
    <w:p w14:paraId="3C70CD31" w14:textId="77777777" w:rsidR="00234100" w:rsidRPr="00DA0EF4" w:rsidRDefault="00234100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6"/>
          <w:szCs w:val="6"/>
        </w:rPr>
      </w:pPr>
    </w:p>
    <w:p w14:paraId="4E7CAEC3" w14:textId="77777777" w:rsidR="00234100" w:rsidRPr="00DA0EF4" w:rsidRDefault="00234100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6"/>
          <w:szCs w:val="6"/>
          <w:cs/>
        </w:rPr>
        <w:sectPr w:rsidR="00234100" w:rsidRPr="00DA0EF4">
          <w:pgSz w:w="16834" w:h="11909" w:orient="landscape"/>
          <w:pgMar w:top="1440" w:right="864" w:bottom="720" w:left="864" w:header="706" w:footer="576" w:gutter="0"/>
          <w:cols w:space="720"/>
        </w:sectPr>
      </w:pPr>
    </w:p>
    <w:p w14:paraId="20494024" w14:textId="77777777" w:rsidR="00773ADA" w:rsidRPr="00DA0EF4" w:rsidRDefault="00773ADA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20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93"/>
        <w:gridCol w:w="1296"/>
        <w:gridCol w:w="1296"/>
        <w:gridCol w:w="1440"/>
        <w:gridCol w:w="1296"/>
        <w:gridCol w:w="1692"/>
        <w:gridCol w:w="1296"/>
        <w:gridCol w:w="1296"/>
        <w:gridCol w:w="1296"/>
      </w:tblGrid>
      <w:tr w:rsidR="006E6108" w:rsidRPr="00DA0EF4" w14:paraId="2A026691" w14:textId="77777777" w:rsidTr="006E6108">
        <w:tc>
          <w:tcPr>
            <w:tcW w:w="4293" w:type="dxa"/>
            <w:shd w:val="clear" w:color="auto" w:fill="auto"/>
          </w:tcPr>
          <w:p w14:paraId="1E29DF69" w14:textId="77777777" w:rsidR="006E6108" w:rsidRPr="00DA0EF4" w:rsidRDefault="006E6108" w:rsidP="004172F5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9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76C8A4C" w14:textId="77777777" w:rsidR="006E6108" w:rsidRPr="00DA0EF4" w:rsidRDefault="006E6108" w:rsidP="004172F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6E6108" w:rsidRPr="00DA0EF4" w14:paraId="43EDB1F2" w14:textId="77777777" w:rsidTr="006E6108">
        <w:tc>
          <w:tcPr>
            <w:tcW w:w="4293" w:type="dxa"/>
            <w:shd w:val="clear" w:color="auto" w:fill="auto"/>
          </w:tcPr>
          <w:p w14:paraId="3925A42A" w14:textId="77777777" w:rsidR="006E6108" w:rsidRPr="00DA0EF4" w:rsidRDefault="006E6108" w:rsidP="004172F5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7B0C7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E5B41C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63B6CB7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0C67A73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54830B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 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33FAD1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729D1C9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61C5C9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E6108" w:rsidRPr="00DA0EF4" w14:paraId="2C221640" w14:textId="77777777" w:rsidTr="006E6108">
        <w:tc>
          <w:tcPr>
            <w:tcW w:w="4293" w:type="dxa"/>
            <w:shd w:val="clear" w:color="auto" w:fill="auto"/>
          </w:tcPr>
          <w:p w14:paraId="10D06968" w14:textId="77777777" w:rsidR="006E6108" w:rsidRPr="00DA0EF4" w:rsidRDefault="006E6108" w:rsidP="004172F5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14:paraId="2668821D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hideMark/>
          </w:tcPr>
          <w:p w14:paraId="12546961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hideMark/>
          </w:tcPr>
          <w:p w14:paraId="4B5B75B8" w14:textId="77777777" w:rsidR="006E6108" w:rsidRPr="00DA0EF4" w:rsidRDefault="006E6108" w:rsidP="004172F5">
            <w:pPr>
              <w:spacing w:before="10" w:after="10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296" w:type="dxa"/>
            <w:shd w:val="clear" w:color="auto" w:fill="auto"/>
            <w:hideMark/>
          </w:tcPr>
          <w:p w14:paraId="0EBFF8A0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692" w:type="dxa"/>
            <w:shd w:val="clear" w:color="auto" w:fill="auto"/>
            <w:hideMark/>
          </w:tcPr>
          <w:p w14:paraId="75B1D15D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296" w:type="dxa"/>
            <w:shd w:val="clear" w:color="auto" w:fill="auto"/>
            <w:hideMark/>
          </w:tcPr>
          <w:p w14:paraId="41B9C250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hideMark/>
          </w:tcPr>
          <w:p w14:paraId="0E6055B3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96" w:type="dxa"/>
            <w:shd w:val="clear" w:color="auto" w:fill="auto"/>
            <w:hideMark/>
          </w:tcPr>
          <w:p w14:paraId="20C47751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E6108" w:rsidRPr="00DA0EF4" w14:paraId="6ADAE273" w14:textId="77777777" w:rsidTr="006E6108">
        <w:tc>
          <w:tcPr>
            <w:tcW w:w="4293" w:type="dxa"/>
            <w:shd w:val="clear" w:color="auto" w:fill="auto"/>
          </w:tcPr>
          <w:p w14:paraId="32BC5517" w14:textId="77777777" w:rsidR="006E6108" w:rsidRPr="00DA0EF4" w:rsidRDefault="006E6108" w:rsidP="004172F5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E1923E6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58338E0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29A8D7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3F142C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F5D48B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E7BC5F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328D96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56E7DBF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6E6108" w:rsidRPr="00DA0EF4" w14:paraId="07A98DE3" w14:textId="77777777" w:rsidTr="006E6108">
        <w:tc>
          <w:tcPr>
            <w:tcW w:w="4293" w:type="dxa"/>
            <w:shd w:val="clear" w:color="auto" w:fill="auto"/>
          </w:tcPr>
          <w:p w14:paraId="5F0DE4B5" w14:textId="77777777" w:rsidR="006E6108" w:rsidRPr="00DA0EF4" w:rsidRDefault="006E6108" w:rsidP="004172F5">
            <w:pPr>
              <w:spacing w:before="10" w:after="10"/>
              <w:ind w:left="-1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0BD922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95BDF9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A5E461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373ECC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4870DE9E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192A51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7933E0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C7F907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6E6108" w:rsidRPr="00DA0EF4" w14:paraId="5A5A5889" w14:textId="77777777" w:rsidTr="006E6108">
        <w:tc>
          <w:tcPr>
            <w:tcW w:w="4293" w:type="dxa"/>
            <w:shd w:val="clear" w:color="auto" w:fill="auto"/>
          </w:tcPr>
          <w:p w14:paraId="0EB4F930" w14:textId="25474193" w:rsidR="006E6108" w:rsidRPr="00DA0EF4" w:rsidRDefault="006E6108" w:rsidP="004172F5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4FC850FF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52D82712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495FAE9C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6BA850A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auto"/>
          </w:tcPr>
          <w:p w14:paraId="6C8EBFD3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B61F0C6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75E9DCB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43D8419F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6E6108" w:rsidRPr="00DA0EF4" w14:paraId="7D3ABD24" w14:textId="77777777" w:rsidTr="006E6108">
        <w:tc>
          <w:tcPr>
            <w:tcW w:w="4293" w:type="dxa"/>
            <w:shd w:val="clear" w:color="auto" w:fill="auto"/>
          </w:tcPr>
          <w:p w14:paraId="57036F90" w14:textId="77777777" w:rsidR="006E6108" w:rsidRPr="00DA0EF4" w:rsidRDefault="006E6108" w:rsidP="004172F5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39DBC174" w14:textId="1348FF61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</w:tcPr>
          <w:p w14:paraId="3E994653" w14:textId="5FB50A6F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auto"/>
          </w:tcPr>
          <w:p w14:paraId="192BA70F" w14:textId="1BA3614F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auto"/>
          </w:tcPr>
          <w:p w14:paraId="3AB4BA2C" w14:textId="633A5CD1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</w:p>
        </w:tc>
        <w:tc>
          <w:tcPr>
            <w:tcW w:w="1692" w:type="dxa"/>
            <w:shd w:val="clear" w:color="auto" w:fill="auto"/>
          </w:tcPr>
          <w:p w14:paraId="42570E04" w14:textId="45A5A850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</w:p>
        </w:tc>
        <w:tc>
          <w:tcPr>
            <w:tcW w:w="1296" w:type="dxa"/>
            <w:shd w:val="clear" w:color="auto" w:fill="auto"/>
          </w:tcPr>
          <w:p w14:paraId="20C175BD" w14:textId="48B41724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819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auto"/>
          </w:tcPr>
          <w:p w14:paraId="38CE95AC" w14:textId="580CAD90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auto"/>
          </w:tcPr>
          <w:p w14:paraId="6850C24C" w14:textId="613CACEC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022</w:t>
            </w:r>
          </w:p>
        </w:tc>
      </w:tr>
      <w:tr w:rsidR="006E6108" w:rsidRPr="00DA0EF4" w14:paraId="6B1AEA11" w14:textId="77777777" w:rsidTr="006E6108">
        <w:tc>
          <w:tcPr>
            <w:tcW w:w="4293" w:type="dxa"/>
            <w:shd w:val="clear" w:color="auto" w:fill="auto"/>
          </w:tcPr>
          <w:p w14:paraId="5176FE9F" w14:textId="77777777" w:rsidR="006E6108" w:rsidRPr="00DA0EF4" w:rsidRDefault="006E6108" w:rsidP="004172F5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5D12ED01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1B3800" w14:textId="22E33CDC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1401C69" w14:textId="09706209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38EBBC3" w14:textId="48AB5AEA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auto"/>
          </w:tcPr>
          <w:p w14:paraId="25C61CF4" w14:textId="4DDA07AD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C5192CF" w14:textId="0BA50B79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079E4B2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473DCD" w14:textId="73E48318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E6108" w:rsidRPr="00DA0EF4" w14:paraId="5858CF52" w14:textId="77777777" w:rsidTr="006E6108">
        <w:tc>
          <w:tcPr>
            <w:tcW w:w="4293" w:type="dxa"/>
            <w:shd w:val="clear" w:color="auto" w:fill="auto"/>
          </w:tcPr>
          <w:p w14:paraId="02926D1D" w14:textId="77777777" w:rsidR="006E6108" w:rsidRPr="00DA0EF4" w:rsidRDefault="006E6108" w:rsidP="004172F5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70AA68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462C73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24325B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ACD38E" w14:textId="1ABE89F9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7A3CCA38" w14:textId="003505B2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26CC2B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7350FC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F69256" w14:textId="680057DD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E6108" w:rsidRPr="00DA0EF4" w14:paraId="4A1AF3E8" w14:textId="77777777" w:rsidTr="006E6108">
        <w:tc>
          <w:tcPr>
            <w:tcW w:w="4293" w:type="dxa"/>
            <w:shd w:val="clear" w:color="auto" w:fill="auto"/>
          </w:tcPr>
          <w:p w14:paraId="62167413" w14:textId="77777777" w:rsidR="006E6108" w:rsidRPr="00DA0EF4" w:rsidRDefault="006E6108" w:rsidP="004172F5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FDD57" w14:textId="212D8C1D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AFD50" w14:textId="1699D957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4D46F" w14:textId="6AB7D6A9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66F28" w14:textId="01BFB290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31A49" w14:textId="5136401D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44AAC" w14:textId="6CDAD301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16E8B" w14:textId="3F9A3521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A9DF7" w14:textId="67A3E213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052</w:t>
            </w:r>
          </w:p>
        </w:tc>
      </w:tr>
      <w:tr w:rsidR="006E6108" w:rsidRPr="00DA0EF4" w14:paraId="6FDCE271" w14:textId="77777777" w:rsidTr="006E6108">
        <w:tc>
          <w:tcPr>
            <w:tcW w:w="4293" w:type="dxa"/>
            <w:shd w:val="clear" w:color="auto" w:fill="auto"/>
          </w:tcPr>
          <w:p w14:paraId="070BE9C5" w14:textId="77777777" w:rsidR="006E6108" w:rsidRPr="00DA0EF4" w:rsidRDefault="006E6108" w:rsidP="004172F5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13DFEA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81FA6F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7159DA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90DEC1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30BE74CC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93720E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8B428D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84EF4A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6E6108" w:rsidRPr="00DA0EF4" w14:paraId="0140BEC9" w14:textId="77777777" w:rsidTr="006E6108">
        <w:tc>
          <w:tcPr>
            <w:tcW w:w="4293" w:type="dxa"/>
            <w:shd w:val="clear" w:color="auto" w:fill="auto"/>
          </w:tcPr>
          <w:p w14:paraId="07E7ECEF" w14:textId="1254E086" w:rsidR="006E6108" w:rsidRPr="00DA0EF4" w:rsidRDefault="006E6108" w:rsidP="004172F5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6779453E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262531C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011B2F1E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AEB527D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auto"/>
          </w:tcPr>
          <w:p w14:paraId="00C84EEC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1F88539E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4BFCA61C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67D555E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6E6108" w:rsidRPr="00DA0EF4" w14:paraId="21843CF7" w14:textId="77777777" w:rsidTr="006E6108">
        <w:tc>
          <w:tcPr>
            <w:tcW w:w="4293" w:type="dxa"/>
            <w:shd w:val="clear" w:color="auto" w:fill="auto"/>
          </w:tcPr>
          <w:p w14:paraId="2BE3CB02" w14:textId="77777777" w:rsidR="006E6108" w:rsidRPr="00DA0EF4" w:rsidRDefault="006E6108" w:rsidP="004172F5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5CEFE916" w14:textId="443ED39D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</w:tcPr>
          <w:p w14:paraId="7ACDE2C4" w14:textId="13B644F3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auto"/>
          </w:tcPr>
          <w:p w14:paraId="478185C5" w14:textId="7F70EE26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96" w:type="dxa"/>
            <w:shd w:val="clear" w:color="auto" w:fill="auto"/>
          </w:tcPr>
          <w:p w14:paraId="4EF5A71D" w14:textId="0F536B9F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  <w:tc>
          <w:tcPr>
            <w:tcW w:w="1692" w:type="dxa"/>
            <w:shd w:val="clear" w:color="auto" w:fill="auto"/>
          </w:tcPr>
          <w:p w14:paraId="4118E77D" w14:textId="37F26E7E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</w:tcPr>
          <w:p w14:paraId="73758C16" w14:textId="15CC9B77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auto"/>
          </w:tcPr>
          <w:p w14:paraId="7F8C147C" w14:textId="57759D3C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479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auto"/>
          </w:tcPr>
          <w:p w14:paraId="3BFAD9D9" w14:textId="562DDD22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052</w:t>
            </w:r>
          </w:p>
        </w:tc>
      </w:tr>
      <w:tr w:rsidR="006E6108" w:rsidRPr="00DA0EF4" w14:paraId="37E7DD25" w14:textId="77777777" w:rsidTr="006E6108">
        <w:tc>
          <w:tcPr>
            <w:tcW w:w="4293" w:type="dxa"/>
            <w:shd w:val="clear" w:color="auto" w:fill="auto"/>
          </w:tcPr>
          <w:p w14:paraId="69238F1E" w14:textId="77777777" w:rsidR="006E6108" w:rsidRPr="00DA0EF4" w:rsidRDefault="006E6108" w:rsidP="004172F5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auto"/>
          </w:tcPr>
          <w:p w14:paraId="1436655E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DB771B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7503E0" w14:textId="0368BBB6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293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572283A3" w14:textId="2485F27E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</w:p>
        </w:tc>
        <w:tc>
          <w:tcPr>
            <w:tcW w:w="1692" w:type="dxa"/>
            <w:shd w:val="clear" w:color="auto" w:fill="auto"/>
          </w:tcPr>
          <w:p w14:paraId="6220E731" w14:textId="6A598FCD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auto"/>
          </w:tcPr>
          <w:p w14:paraId="235240FB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93B287" w14:textId="3C829FD0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auto"/>
          </w:tcPr>
          <w:p w14:paraId="2E34BA9D" w14:textId="2FA7C8FA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</w:tr>
      <w:tr w:rsidR="006E6108" w:rsidRPr="00DA0EF4" w14:paraId="6325B4EE" w14:textId="77777777" w:rsidTr="006E6108">
        <w:tc>
          <w:tcPr>
            <w:tcW w:w="4293" w:type="dxa"/>
            <w:shd w:val="clear" w:color="auto" w:fill="auto"/>
          </w:tcPr>
          <w:p w14:paraId="551BB28D" w14:textId="77777777" w:rsidR="006E6108" w:rsidRPr="00DA0EF4" w:rsidRDefault="006E6108" w:rsidP="004172F5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การโอนเข้า(ออก)</w:t>
            </w:r>
          </w:p>
        </w:tc>
        <w:tc>
          <w:tcPr>
            <w:tcW w:w="1296" w:type="dxa"/>
            <w:shd w:val="clear" w:color="auto" w:fill="auto"/>
          </w:tcPr>
          <w:p w14:paraId="229DAA75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A11F2D" w14:textId="2ED20EA6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auto"/>
          </w:tcPr>
          <w:p w14:paraId="6135BE90" w14:textId="23BBD361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5DC8383" w14:textId="6A08D67C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358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1692" w:type="dxa"/>
            <w:shd w:val="clear" w:color="auto" w:fill="auto"/>
          </w:tcPr>
          <w:p w14:paraId="57AE1354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285615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7B31EE" w14:textId="7371243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B374A2F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6E6108" w:rsidRPr="00DA0EF4" w14:paraId="03BE8D58" w14:textId="77777777" w:rsidTr="006E6108">
        <w:tc>
          <w:tcPr>
            <w:tcW w:w="4293" w:type="dxa"/>
            <w:shd w:val="clear" w:color="auto" w:fill="auto"/>
          </w:tcPr>
          <w:p w14:paraId="389AEFB8" w14:textId="77777777" w:rsidR="006E6108" w:rsidRPr="00DA0EF4" w:rsidRDefault="006E6108" w:rsidP="004172F5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2AEB36D8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A3BD82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0A9F12D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963A18" w14:textId="3FB6E8F3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auto"/>
          </w:tcPr>
          <w:p w14:paraId="783F7006" w14:textId="74188AE3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4B9970F" w14:textId="0C9DCFB3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EE4DE1C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29B2D6" w14:textId="485363D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E6108" w:rsidRPr="00DA0EF4" w14:paraId="25BFA90F" w14:textId="77777777" w:rsidTr="006E6108">
        <w:tc>
          <w:tcPr>
            <w:tcW w:w="4293" w:type="dxa"/>
            <w:shd w:val="clear" w:color="auto" w:fill="auto"/>
          </w:tcPr>
          <w:p w14:paraId="40411507" w14:textId="77777777" w:rsidR="006E6108" w:rsidRPr="00DA0EF4" w:rsidRDefault="006E6108" w:rsidP="004172F5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โอนสินทรัพย์เป็นค่าใช้จ่าย</w:t>
            </w:r>
          </w:p>
        </w:tc>
        <w:tc>
          <w:tcPr>
            <w:tcW w:w="1296" w:type="dxa"/>
            <w:shd w:val="clear" w:color="auto" w:fill="auto"/>
          </w:tcPr>
          <w:p w14:paraId="1BD07FE4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C71935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1ED5C0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EFB1C3D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92" w:type="dxa"/>
            <w:shd w:val="clear" w:color="auto" w:fill="auto"/>
          </w:tcPr>
          <w:p w14:paraId="727722CE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7F2016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FED186" w14:textId="1FF5ABFF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CB8B9E1" w14:textId="1A1D704D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E6108" w:rsidRPr="00DA0EF4" w14:paraId="0909801B" w14:textId="77777777" w:rsidTr="006E6108">
        <w:tc>
          <w:tcPr>
            <w:tcW w:w="4293" w:type="dxa"/>
            <w:shd w:val="clear" w:color="auto" w:fill="auto"/>
          </w:tcPr>
          <w:p w14:paraId="44C56064" w14:textId="77777777" w:rsidR="006E6108" w:rsidRPr="00DA0EF4" w:rsidRDefault="006E6108" w:rsidP="004172F5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รับโอนจากสินทรัพย์สิทธิการใช้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14:paraId="630FC227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984C99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BF8224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4F082F5" w14:textId="12933192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692" w:type="dxa"/>
            <w:shd w:val="clear" w:color="auto" w:fill="auto"/>
          </w:tcPr>
          <w:p w14:paraId="59DCCFB6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1969BD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FA2B5C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5E4F00" w14:textId="679D9FAD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</w:tr>
      <w:tr w:rsidR="006E6108" w:rsidRPr="00DA0EF4" w14:paraId="33390BA0" w14:textId="77777777" w:rsidTr="006E6108">
        <w:tc>
          <w:tcPr>
            <w:tcW w:w="4293" w:type="dxa"/>
            <w:shd w:val="clear" w:color="auto" w:fill="auto"/>
          </w:tcPr>
          <w:p w14:paraId="4C843BC3" w14:textId="77777777" w:rsidR="006E6108" w:rsidRPr="00DA0EF4" w:rsidRDefault="006E6108" w:rsidP="004172F5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07F58B46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ECB154" w14:textId="24FA7E49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05BC680" w14:textId="5A95F1A0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BDACE06" w14:textId="5AC78A35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auto"/>
          </w:tcPr>
          <w:p w14:paraId="141EBEDC" w14:textId="33DE0726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A8CA901" w14:textId="15984008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13C7637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8FD05C" w14:textId="1C35C258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E6108" w:rsidRPr="00DA0EF4" w14:paraId="77593946" w14:textId="77777777" w:rsidTr="006E6108">
        <w:tc>
          <w:tcPr>
            <w:tcW w:w="4293" w:type="dxa"/>
            <w:shd w:val="clear" w:color="auto" w:fill="auto"/>
          </w:tcPr>
          <w:p w14:paraId="2E7FD2EE" w14:textId="77777777" w:rsidR="006E6108" w:rsidRPr="00DA0EF4" w:rsidRDefault="006E6108" w:rsidP="004172F5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CBAF77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1756DD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6C2A6F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A4CF7A" w14:textId="6110DFCA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64B8250E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726A99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702142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B8CB3A" w14:textId="6ED6985F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E6108" w:rsidRPr="00DA0EF4" w14:paraId="043B970B" w14:textId="77777777" w:rsidTr="006E6108">
        <w:tc>
          <w:tcPr>
            <w:tcW w:w="4293" w:type="dxa"/>
            <w:shd w:val="clear" w:color="auto" w:fill="auto"/>
          </w:tcPr>
          <w:p w14:paraId="34F71E07" w14:textId="77777777" w:rsidR="006E6108" w:rsidRPr="00DA0EF4" w:rsidRDefault="006E6108" w:rsidP="004172F5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ราคาตามบัญชีปลายปี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7C618" w14:textId="148B075E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72822" w14:textId="414927E1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BA101" w14:textId="62A9285D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C787C" w14:textId="281079AD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6EDB6" w14:textId="224FD34B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A2F97" w14:textId="112AC2A3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090D8" w14:textId="1254C4E4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171E7" w14:textId="51BCAE87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</w:p>
        </w:tc>
      </w:tr>
      <w:tr w:rsidR="006E6108" w:rsidRPr="00DA0EF4" w14:paraId="3911E55B" w14:textId="77777777" w:rsidTr="006E6108">
        <w:tc>
          <w:tcPr>
            <w:tcW w:w="4293" w:type="dxa"/>
            <w:shd w:val="clear" w:color="auto" w:fill="auto"/>
          </w:tcPr>
          <w:p w14:paraId="7D1E3897" w14:textId="77777777" w:rsidR="006E6108" w:rsidRPr="00DA0EF4" w:rsidRDefault="006E6108" w:rsidP="004172F5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6DF085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B0D4F1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E5E4FE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8E83AB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555E1515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5BAF02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55942C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2261E1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6E6108" w:rsidRPr="00DA0EF4" w14:paraId="77F0E054" w14:textId="77777777" w:rsidTr="006E6108">
        <w:tc>
          <w:tcPr>
            <w:tcW w:w="4293" w:type="dxa"/>
            <w:shd w:val="clear" w:color="auto" w:fill="auto"/>
          </w:tcPr>
          <w:p w14:paraId="7E98AE1E" w14:textId="11600538" w:rsidR="006E6108" w:rsidRPr="00DA0EF4" w:rsidRDefault="006E6108" w:rsidP="004172F5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425CC1D7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7B852234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3D7E2192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ADAC178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auto"/>
          </w:tcPr>
          <w:p w14:paraId="253CF3DC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E63FB8A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4CB5B4F3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71EBA39E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6E6108" w:rsidRPr="00DA0EF4" w14:paraId="79949652" w14:textId="77777777" w:rsidTr="006E6108">
        <w:tc>
          <w:tcPr>
            <w:tcW w:w="4293" w:type="dxa"/>
            <w:shd w:val="clear" w:color="auto" w:fill="auto"/>
          </w:tcPr>
          <w:p w14:paraId="6EDAE123" w14:textId="77777777" w:rsidR="006E6108" w:rsidRPr="00DA0EF4" w:rsidRDefault="006E6108" w:rsidP="004172F5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5DFBE7D6" w14:textId="2ADC90BE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</w:tcPr>
          <w:p w14:paraId="23F9DAC7" w14:textId="3168F9A0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022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auto"/>
          </w:tcPr>
          <w:p w14:paraId="434ADC8F" w14:textId="1701DFFD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  <w:tc>
          <w:tcPr>
            <w:tcW w:w="1296" w:type="dxa"/>
            <w:shd w:val="clear" w:color="auto" w:fill="auto"/>
          </w:tcPr>
          <w:p w14:paraId="29FC32BE" w14:textId="100973E5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802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682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</w:p>
        </w:tc>
        <w:tc>
          <w:tcPr>
            <w:tcW w:w="1692" w:type="dxa"/>
            <w:shd w:val="clear" w:color="auto" w:fill="auto"/>
          </w:tcPr>
          <w:p w14:paraId="4B335FDD" w14:textId="03D7C3A4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845</w:t>
            </w:r>
          </w:p>
        </w:tc>
        <w:tc>
          <w:tcPr>
            <w:tcW w:w="1296" w:type="dxa"/>
            <w:shd w:val="clear" w:color="auto" w:fill="auto"/>
          </w:tcPr>
          <w:p w14:paraId="0CF18E02" w14:textId="5D0F7754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</w:p>
        </w:tc>
        <w:tc>
          <w:tcPr>
            <w:tcW w:w="1296" w:type="dxa"/>
            <w:shd w:val="clear" w:color="auto" w:fill="auto"/>
          </w:tcPr>
          <w:p w14:paraId="29E1ABB5" w14:textId="512A1E37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auto"/>
          </w:tcPr>
          <w:p w14:paraId="51851572" w14:textId="5CF6D68D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889</w:t>
            </w:r>
          </w:p>
        </w:tc>
      </w:tr>
      <w:tr w:rsidR="006E6108" w:rsidRPr="00DA0EF4" w14:paraId="4E46F209" w14:textId="77777777" w:rsidTr="006E6108">
        <w:tc>
          <w:tcPr>
            <w:tcW w:w="4293" w:type="dxa"/>
            <w:shd w:val="clear" w:color="auto" w:fill="auto"/>
          </w:tcPr>
          <w:p w14:paraId="5457B4CF" w14:textId="77777777" w:rsidR="006E6108" w:rsidRPr="00DA0EF4" w:rsidRDefault="006E6108" w:rsidP="004172F5">
            <w:pPr>
              <w:tabs>
                <w:tab w:val="left" w:pos="346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43C04E21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82152A" w14:textId="0D761CF3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072C98A" w14:textId="60A781E0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EAAB8CD" w14:textId="6FEDB4D1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auto"/>
          </w:tcPr>
          <w:p w14:paraId="76809278" w14:textId="1C8AB290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D800B7E" w14:textId="228F9C78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445AB06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BF059C" w14:textId="12CB944E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E6108" w:rsidRPr="00DA0EF4" w14:paraId="43DCE093" w14:textId="77777777" w:rsidTr="006E6108">
        <w:tc>
          <w:tcPr>
            <w:tcW w:w="4293" w:type="dxa"/>
            <w:shd w:val="clear" w:color="auto" w:fill="auto"/>
          </w:tcPr>
          <w:p w14:paraId="12C01E3C" w14:textId="77777777" w:rsidR="006E6108" w:rsidRPr="00DA0EF4" w:rsidRDefault="006E6108" w:rsidP="004172F5">
            <w:pPr>
              <w:tabs>
                <w:tab w:val="left" w:pos="346"/>
                <w:tab w:val="left" w:pos="787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54AAE7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2D4838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386030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CEF517" w14:textId="0DA6D349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719D6385" w14:textId="669FB9B1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FFE25F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9C367F" w14:textId="77777777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E373C4" w14:textId="0F7F0B25" w:rsidR="006E6108" w:rsidRPr="00DA0EF4" w:rsidRDefault="006E6108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E6108" w:rsidRPr="00DA0EF4" w14:paraId="5502FCC0" w14:textId="77777777" w:rsidTr="006E6108">
        <w:tc>
          <w:tcPr>
            <w:tcW w:w="4293" w:type="dxa"/>
            <w:shd w:val="clear" w:color="auto" w:fill="auto"/>
          </w:tcPr>
          <w:p w14:paraId="0BA02DFD" w14:textId="77777777" w:rsidR="006E6108" w:rsidRPr="00DA0EF4" w:rsidRDefault="006E6108" w:rsidP="004172F5">
            <w:pPr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0FA6F" w14:textId="471C4383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43EA6" w14:textId="5C39339A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46DB4" w14:textId="5C910F16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14E90" w14:textId="194FCA08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F9852" w14:textId="4C96F404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3497F" w14:textId="4C23CBEB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76074" w14:textId="0B414102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C41BF" w14:textId="0F742163" w:rsidR="006E6108" w:rsidRPr="00DA0EF4" w:rsidRDefault="00DA0EF4" w:rsidP="004172F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</w:p>
        </w:tc>
      </w:tr>
    </w:tbl>
    <w:p w14:paraId="1659654C" w14:textId="77777777" w:rsidR="002F0E5E" w:rsidRPr="00DA0EF4" w:rsidRDefault="002F0E5E" w:rsidP="002F0E5E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hAnsi="Browallia New" w:cs="Browallia New"/>
          <w:cs/>
        </w:rPr>
        <w:br w:type="page"/>
      </w:r>
    </w:p>
    <w:tbl>
      <w:tblPr>
        <w:tblW w:w="1520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93"/>
        <w:gridCol w:w="1296"/>
        <w:gridCol w:w="1296"/>
        <w:gridCol w:w="1440"/>
        <w:gridCol w:w="1296"/>
        <w:gridCol w:w="1692"/>
        <w:gridCol w:w="1296"/>
        <w:gridCol w:w="1296"/>
        <w:gridCol w:w="1296"/>
      </w:tblGrid>
      <w:tr w:rsidR="002F0E5E" w:rsidRPr="00DA0EF4" w14:paraId="03EF163F" w14:textId="77777777" w:rsidTr="006A21E4">
        <w:tc>
          <w:tcPr>
            <w:tcW w:w="4293" w:type="dxa"/>
          </w:tcPr>
          <w:p w14:paraId="7E8FCD8D" w14:textId="77777777" w:rsidR="002F0E5E" w:rsidRPr="00DA0EF4" w:rsidRDefault="002F0E5E" w:rsidP="002F0E5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908" w:type="dxa"/>
            <w:gridSpan w:val="8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DCD9C39" w14:textId="77777777" w:rsidR="002F0E5E" w:rsidRPr="00DA0EF4" w:rsidRDefault="002F0E5E" w:rsidP="002F0E5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2F0E5E" w:rsidRPr="00DA0EF4" w14:paraId="1B410892" w14:textId="77777777" w:rsidTr="006A21E4">
        <w:tc>
          <w:tcPr>
            <w:tcW w:w="4293" w:type="dxa"/>
          </w:tcPr>
          <w:p w14:paraId="063512C8" w14:textId="77777777" w:rsidR="002F0E5E" w:rsidRPr="00DA0EF4" w:rsidRDefault="002F0E5E" w:rsidP="002F0E5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1E365B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B1827A3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78B5653D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1F9CADF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hideMark/>
          </w:tcPr>
          <w:p w14:paraId="46E8B4A3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 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66B312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6F09BEB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9A732B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F0E5E" w:rsidRPr="00DA0EF4" w14:paraId="686FFA6C" w14:textId="77777777" w:rsidTr="006A21E4">
        <w:tc>
          <w:tcPr>
            <w:tcW w:w="4293" w:type="dxa"/>
          </w:tcPr>
          <w:p w14:paraId="28F29B9D" w14:textId="77777777" w:rsidR="002F0E5E" w:rsidRPr="00DA0EF4" w:rsidRDefault="002F0E5E" w:rsidP="002F0E5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hideMark/>
          </w:tcPr>
          <w:p w14:paraId="7E488FF4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96" w:type="dxa"/>
            <w:hideMark/>
          </w:tcPr>
          <w:p w14:paraId="40C76D24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hideMark/>
          </w:tcPr>
          <w:p w14:paraId="3DB2CE54" w14:textId="77777777" w:rsidR="002F0E5E" w:rsidRPr="00DA0EF4" w:rsidRDefault="002F0E5E" w:rsidP="002F0E5E">
            <w:pPr>
              <w:spacing w:before="10" w:after="10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296" w:type="dxa"/>
            <w:hideMark/>
          </w:tcPr>
          <w:p w14:paraId="0FA2349A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692" w:type="dxa"/>
            <w:hideMark/>
          </w:tcPr>
          <w:p w14:paraId="5CC8A161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296" w:type="dxa"/>
            <w:hideMark/>
          </w:tcPr>
          <w:p w14:paraId="17E3F13D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  <w:hideMark/>
          </w:tcPr>
          <w:p w14:paraId="1EAA7353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96" w:type="dxa"/>
            <w:hideMark/>
          </w:tcPr>
          <w:p w14:paraId="0C16F98B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F0E5E" w:rsidRPr="00DA0EF4" w14:paraId="73E21610" w14:textId="77777777" w:rsidTr="006A21E4">
        <w:tc>
          <w:tcPr>
            <w:tcW w:w="4293" w:type="dxa"/>
          </w:tcPr>
          <w:p w14:paraId="2AE6F287" w14:textId="77777777" w:rsidR="002F0E5E" w:rsidRPr="00DA0EF4" w:rsidRDefault="002F0E5E" w:rsidP="002F0E5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8F2F118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B180D92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4CD6A97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77EE072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hideMark/>
          </w:tcPr>
          <w:p w14:paraId="39755B18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6346DDA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4671EA3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30F0FE9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2F0E5E" w:rsidRPr="00DA0EF4" w14:paraId="5A7F0460" w14:textId="77777777" w:rsidTr="002F0E5E">
        <w:tc>
          <w:tcPr>
            <w:tcW w:w="4293" w:type="dxa"/>
          </w:tcPr>
          <w:p w14:paraId="5567C403" w14:textId="3F49F679" w:rsidR="002F0E5E" w:rsidRPr="00DA0EF4" w:rsidRDefault="002F0E5E" w:rsidP="002F0E5E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08D78D12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04BA72E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01598008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1917118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FAFAFA"/>
          </w:tcPr>
          <w:p w14:paraId="23AC9CC8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30077BA6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A1F64B9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1167E9BF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6E6108" w:rsidRPr="00DA0EF4" w14:paraId="38B4CB82" w14:textId="77777777" w:rsidTr="002F0E5E">
        <w:tc>
          <w:tcPr>
            <w:tcW w:w="4293" w:type="dxa"/>
          </w:tcPr>
          <w:p w14:paraId="55D7B55C" w14:textId="77777777" w:rsidR="006E6108" w:rsidRPr="00DA0EF4" w:rsidRDefault="006E6108" w:rsidP="006E6108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4F556622" w14:textId="0769F574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FAFAFA"/>
          </w:tcPr>
          <w:p w14:paraId="1A3C0CC8" w14:textId="3A3D9DCC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022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FAFAFA"/>
          </w:tcPr>
          <w:p w14:paraId="0CC313C0" w14:textId="35BE9EF9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  <w:tc>
          <w:tcPr>
            <w:tcW w:w="1296" w:type="dxa"/>
            <w:shd w:val="clear" w:color="auto" w:fill="FAFAFA"/>
          </w:tcPr>
          <w:p w14:paraId="32D95DFB" w14:textId="31C8239C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802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682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</w:p>
        </w:tc>
        <w:tc>
          <w:tcPr>
            <w:tcW w:w="1692" w:type="dxa"/>
            <w:shd w:val="clear" w:color="auto" w:fill="FAFAFA"/>
          </w:tcPr>
          <w:p w14:paraId="57F7269F" w14:textId="40D59901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845</w:t>
            </w:r>
          </w:p>
        </w:tc>
        <w:tc>
          <w:tcPr>
            <w:tcW w:w="1296" w:type="dxa"/>
            <w:shd w:val="clear" w:color="auto" w:fill="FAFAFA"/>
          </w:tcPr>
          <w:p w14:paraId="3F9183B1" w14:textId="629A797C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</w:p>
        </w:tc>
        <w:tc>
          <w:tcPr>
            <w:tcW w:w="1296" w:type="dxa"/>
            <w:shd w:val="clear" w:color="auto" w:fill="FAFAFA"/>
          </w:tcPr>
          <w:p w14:paraId="4C7606A6" w14:textId="140B4B29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FAFAFA"/>
          </w:tcPr>
          <w:p w14:paraId="66E9F6FA" w14:textId="6F7EA922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889</w:t>
            </w:r>
          </w:p>
        </w:tc>
      </w:tr>
      <w:tr w:rsidR="006E6108" w:rsidRPr="00DA0EF4" w14:paraId="181A3485" w14:textId="77777777" w:rsidTr="002F0E5E">
        <w:tc>
          <w:tcPr>
            <w:tcW w:w="4293" w:type="dxa"/>
          </w:tcPr>
          <w:p w14:paraId="0AF00948" w14:textId="77777777" w:rsidR="006E6108" w:rsidRPr="00DA0EF4" w:rsidRDefault="006E6108" w:rsidP="006E6108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35A0B479" w14:textId="148F10AE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1384AF7" w14:textId="01B70ADA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7A0CABD" w14:textId="2EBD09A4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E8E6272" w14:textId="2A0D1CDF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FAFAFA"/>
          </w:tcPr>
          <w:p w14:paraId="07636238" w14:textId="317AF582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ABBB7AB" w14:textId="129837D3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E81CCDF" w14:textId="1A81A14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49D783B" w14:textId="14417C76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E6108" w:rsidRPr="00DA0EF4" w14:paraId="64C601A8" w14:textId="77777777" w:rsidTr="002F0E5E">
        <w:tc>
          <w:tcPr>
            <w:tcW w:w="4293" w:type="dxa"/>
          </w:tcPr>
          <w:p w14:paraId="405D97ED" w14:textId="77777777" w:rsidR="006E6108" w:rsidRPr="00DA0EF4" w:rsidRDefault="006E6108" w:rsidP="006E6108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9A2F1F" w14:textId="6B1FCBB6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0E91CC" w14:textId="79FD0EAD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FC41A3" w14:textId="49B21AB6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6ECDE0" w14:textId="3D0A679B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</w:tcPr>
          <w:p w14:paraId="0DDCE50B" w14:textId="1B81066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4B823A" w14:textId="618C6938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CFE3DA" w14:textId="322183F8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651AE7" w14:textId="10606884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E6108" w:rsidRPr="00DA0EF4" w14:paraId="2896D352" w14:textId="77777777" w:rsidTr="002F0E5E">
        <w:tc>
          <w:tcPr>
            <w:tcW w:w="4293" w:type="dxa"/>
          </w:tcPr>
          <w:p w14:paraId="1B3A800C" w14:textId="77777777" w:rsidR="006E6108" w:rsidRPr="00DA0EF4" w:rsidRDefault="006E6108" w:rsidP="006E6108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F030F" w14:textId="4472FC76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520DB" w14:textId="4BE1448D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A3333" w14:textId="2D2E2517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AE37F" w14:textId="3627AE35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67346" w14:textId="0027809A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876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1331A" w14:textId="7A75BFDF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122ACA" w14:textId="4EDECB0C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03FA7" w14:textId="0BE8316A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  <w:r w:rsidR="006E6108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</w:p>
        </w:tc>
      </w:tr>
      <w:tr w:rsidR="006E6108" w:rsidRPr="00DA0EF4" w14:paraId="756C3C61" w14:textId="77777777" w:rsidTr="002F0E5E">
        <w:tc>
          <w:tcPr>
            <w:tcW w:w="4293" w:type="dxa"/>
          </w:tcPr>
          <w:p w14:paraId="3D35B640" w14:textId="77777777" w:rsidR="006E6108" w:rsidRPr="00DA0EF4" w:rsidRDefault="006E6108" w:rsidP="006E6108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9D7756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F80006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25C198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80AEC5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</w:tcPr>
          <w:p w14:paraId="36BDB181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4F781C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BF8045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A8B673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E6108" w:rsidRPr="00DA0EF4" w14:paraId="55A80428" w14:textId="77777777" w:rsidTr="002F0E5E">
        <w:tc>
          <w:tcPr>
            <w:tcW w:w="4293" w:type="dxa"/>
          </w:tcPr>
          <w:p w14:paraId="545556F0" w14:textId="0A1A4ABA" w:rsidR="006E6108" w:rsidRPr="00DA0EF4" w:rsidRDefault="006E6108" w:rsidP="006E6108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68F51F35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1EBB3548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0EF7DCC2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5DCAA89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FAFAFA"/>
          </w:tcPr>
          <w:p w14:paraId="0D871C1E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134E7648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41C514B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D677960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6E6108" w:rsidRPr="00DA0EF4" w14:paraId="64D1505D" w14:textId="77777777" w:rsidTr="002F0E5E">
        <w:tc>
          <w:tcPr>
            <w:tcW w:w="4293" w:type="dxa"/>
          </w:tcPr>
          <w:p w14:paraId="29B459C9" w14:textId="77777777" w:rsidR="006E6108" w:rsidRPr="00DA0EF4" w:rsidRDefault="006E6108" w:rsidP="006E6108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06E5330A" w14:textId="0A24831A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98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706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503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21E3B0E5" w14:textId="783F5255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777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663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</w:tcPr>
          <w:p w14:paraId="370605C0" w14:textId="65DA95B2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94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181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269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7D17784E" w14:textId="3C2D6792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402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321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323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692" w:type="dxa"/>
            <w:shd w:val="clear" w:color="auto" w:fill="FAFAFA"/>
          </w:tcPr>
          <w:p w14:paraId="086F3536" w14:textId="5D8948CC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876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956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2D59093F" w14:textId="23880E74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4BC48B4E" w14:textId="3F0F8D20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50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228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105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4E210BDF" w14:textId="6FA7F8FD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657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091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821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</w:tr>
      <w:tr w:rsidR="006E6108" w:rsidRPr="00DA0EF4" w14:paraId="0BCF28BE" w14:textId="77777777" w:rsidTr="002F0E5E">
        <w:tc>
          <w:tcPr>
            <w:tcW w:w="4293" w:type="dxa"/>
          </w:tcPr>
          <w:p w14:paraId="4D04DE45" w14:textId="77777777" w:rsidR="006E6108" w:rsidRPr="00DA0EF4" w:rsidRDefault="006E6108" w:rsidP="006E6108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FAFAFA"/>
          </w:tcPr>
          <w:p w14:paraId="4ECFD8C7" w14:textId="473C3ADC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969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FAFAFA"/>
          </w:tcPr>
          <w:p w14:paraId="16BC30B9" w14:textId="425995B5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748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FAFAFA"/>
          </w:tcPr>
          <w:p w14:paraId="4CA5E84C" w14:textId="72246AB1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298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FAFAFA"/>
          </w:tcPr>
          <w:p w14:paraId="13CD8334" w14:textId="6B05A7F5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529</w:t>
            </w:r>
          </w:p>
        </w:tc>
        <w:tc>
          <w:tcPr>
            <w:tcW w:w="1692" w:type="dxa"/>
            <w:shd w:val="clear" w:color="auto" w:fill="FAFAFA"/>
          </w:tcPr>
          <w:p w14:paraId="4E2F2254" w14:textId="290661EE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FAFAFA"/>
          </w:tcPr>
          <w:p w14:paraId="0144D273" w14:textId="25971037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</w:p>
        </w:tc>
        <w:tc>
          <w:tcPr>
            <w:tcW w:w="1296" w:type="dxa"/>
            <w:shd w:val="clear" w:color="auto" w:fill="FAFAFA"/>
          </w:tcPr>
          <w:p w14:paraId="484A48C3" w14:textId="63596235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846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1296" w:type="dxa"/>
            <w:shd w:val="clear" w:color="auto" w:fill="FAFAFA"/>
          </w:tcPr>
          <w:p w14:paraId="64D64984" w14:textId="5EA2247D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796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</w:tr>
      <w:tr w:rsidR="006E6108" w:rsidRPr="00DA0EF4" w14:paraId="772BEF41" w14:textId="77777777" w:rsidTr="002F0E5E">
        <w:tc>
          <w:tcPr>
            <w:tcW w:w="4293" w:type="dxa"/>
          </w:tcPr>
          <w:p w14:paraId="255AC80F" w14:textId="77777777" w:rsidR="006E6108" w:rsidRPr="00DA0EF4" w:rsidRDefault="006E6108" w:rsidP="006E6108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การโอนเข้า(ออก)</w:t>
            </w:r>
          </w:p>
        </w:tc>
        <w:tc>
          <w:tcPr>
            <w:tcW w:w="1296" w:type="dxa"/>
            <w:shd w:val="clear" w:color="auto" w:fill="FAFAFA"/>
          </w:tcPr>
          <w:p w14:paraId="26B9A26B" w14:textId="12DD0F72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98BAD6" w14:textId="7D124D15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448707" w14:textId="3D440916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FAFAFA"/>
          </w:tcPr>
          <w:p w14:paraId="2FFCBE82" w14:textId="62F6EF45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</w:p>
        </w:tc>
        <w:tc>
          <w:tcPr>
            <w:tcW w:w="1692" w:type="dxa"/>
            <w:shd w:val="clear" w:color="auto" w:fill="FAFAFA"/>
          </w:tcPr>
          <w:p w14:paraId="0E254617" w14:textId="778CC74F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6FE910F" w14:textId="23EBE832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F0FC8D6" w14:textId="0558D95D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B989229" w14:textId="6851BF9F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6E6108" w:rsidRPr="00DA0EF4" w14:paraId="303B9018" w14:textId="77777777" w:rsidTr="002F0E5E">
        <w:tc>
          <w:tcPr>
            <w:tcW w:w="4293" w:type="dxa"/>
          </w:tcPr>
          <w:p w14:paraId="6B8691F0" w14:textId="77777777" w:rsidR="006E6108" w:rsidRPr="00DA0EF4" w:rsidRDefault="006E6108" w:rsidP="006E6108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</w:tcPr>
          <w:p w14:paraId="249991CF" w14:textId="45A65271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7B8226" w14:textId="42242979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3CBE60" w14:textId="73CF9043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604929" w14:textId="038E2AC9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FAFAFA"/>
          </w:tcPr>
          <w:p w14:paraId="08E36D09" w14:textId="28D70F7B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7DA9C29" w14:textId="2C3799B6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8A580FD" w14:textId="59EEC022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524C07" w14:textId="6B4A147F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15FD4" w:rsidRPr="00DA0EF4" w14:paraId="31B6F64C" w14:textId="77777777" w:rsidTr="002F0E5E">
        <w:tc>
          <w:tcPr>
            <w:tcW w:w="4293" w:type="dxa"/>
          </w:tcPr>
          <w:p w14:paraId="6976E787" w14:textId="4D17D07B" w:rsidR="00415FD4" w:rsidRPr="00DA0EF4" w:rsidRDefault="00415FD4" w:rsidP="00415FD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โอนสินทรัพย์ไปเป็นอสังหาริมทรัพย์</w:t>
            </w:r>
            <w:r w:rsidR="00EA0AD1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เพื่อการลงทุน</w:t>
            </w:r>
          </w:p>
          <w:p w14:paraId="3B3132D4" w14:textId="6D9360D1" w:rsidR="00415FD4" w:rsidRPr="00DA0EF4" w:rsidRDefault="00415FD4" w:rsidP="00415FD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(หมายเหตุฯ ข้อ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51BCD32" w14:textId="77777777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977D0B8" w14:textId="1ED75AFD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CD581A" w14:textId="43F09F75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48F1DA7" w14:textId="37B9C0BA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236CE5" w14:textId="77777777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1715E57" w14:textId="2615786A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0B951A7" w14:textId="77777777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253D252C" w14:textId="007E30AA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92" w:type="dxa"/>
            <w:shd w:val="clear" w:color="auto" w:fill="FAFAFA"/>
          </w:tcPr>
          <w:p w14:paraId="041D97B1" w14:textId="77777777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5C7BC50" w14:textId="7E512209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93BC93" w14:textId="77777777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A900CCC" w14:textId="03B60D07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1E6CCD" w14:textId="77777777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347CFBE" w14:textId="7C40FB91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3FFD6B2" w14:textId="4830ABBF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4F97980" w14:textId="5BC16A36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15FD4" w:rsidRPr="00DA0EF4" w14:paraId="27FCC4EC" w14:textId="77777777" w:rsidTr="002F0E5E">
        <w:tc>
          <w:tcPr>
            <w:tcW w:w="4293" w:type="dxa"/>
          </w:tcPr>
          <w:p w14:paraId="66E64765" w14:textId="63F5FEAA" w:rsidR="00415FD4" w:rsidRPr="00DA0EF4" w:rsidRDefault="00415FD4" w:rsidP="00415FD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รับโอนจากอสังหาริมทรัพย์</w:t>
            </w:r>
            <w:r w:rsidR="00EA0AD1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เพื่อการลงทุน</w:t>
            </w:r>
          </w:p>
          <w:p w14:paraId="5C698B61" w14:textId="01E010EA" w:rsidR="00415FD4" w:rsidRPr="00DA0EF4" w:rsidRDefault="00415FD4" w:rsidP="00415FD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(หมายเหตุฯ ข้อ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70B821" w14:textId="77777777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814E0A7" w14:textId="7B9AEA48" w:rsidR="00415FD4" w:rsidRPr="00DA0EF4" w:rsidRDefault="00DA0EF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96" w:type="dxa"/>
            <w:shd w:val="clear" w:color="auto" w:fill="FAFAFA"/>
          </w:tcPr>
          <w:p w14:paraId="5F62CA95" w14:textId="77777777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3FB4D65" w14:textId="6C029FB3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B5939C" w14:textId="77777777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AD4F6A7" w14:textId="3FEC8BA2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0B59606" w14:textId="77777777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7075223" w14:textId="01494BA9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92" w:type="dxa"/>
            <w:shd w:val="clear" w:color="auto" w:fill="FAFAFA"/>
          </w:tcPr>
          <w:p w14:paraId="73E84006" w14:textId="77777777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EE6F104" w14:textId="2FED17C6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B5D408" w14:textId="77777777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CB8FA4D" w14:textId="1B940D3A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CC2724" w14:textId="77777777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F671943" w14:textId="480644FA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3910DCD" w14:textId="77777777" w:rsidR="00415FD4" w:rsidRPr="00DA0EF4" w:rsidRDefault="00415FD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1410F82" w14:textId="7BF958EC" w:rsidR="00415FD4" w:rsidRPr="00DA0EF4" w:rsidRDefault="00DA0EF4" w:rsidP="00415FD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</w:p>
        </w:tc>
      </w:tr>
      <w:tr w:rsidR="006E6108" w:rsidRPr="00DA0EF4" w14:paraId="2C6BC7AA" w14:textId="77777777" w:rsidTr="002F0E5E">
        <w:tc>
          <w:tcPr>
            <w:tcW w:w="4293" w:type="dxa"/>
          </w:tcPr>
          <w:p w14:paraId="4122B293" w14:textId="77777777" w:rsidR="006E6108" w:rsidRPr="00DA0EF4" w:rsidRDefault="006E6108" w:rsidP="006E6108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รับโอนจากสินทรัพย์สิทธิการใช้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6B299175" w14:textId="1383998E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4BE3076" w14:textId="01222473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F55FB8D" w14:textId="7CDE585E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0A04483" w14:textId="6C10A2E5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92" w:type="dxa"/>
            <w:shd w:val="clear" w:color="auto" w:fill="FAFAFA"/>
          </w:tcPr>
          <w:p w14:paraId="3F712BD5" w14:textId="55462BD8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AB66D6" w14:textId="1731E8CF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1195257E" w14:textId="374DB796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1CC0F18" w14:textId="1D4E6457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</w:tr>
      <w:tr w:rsidR="006E6108" w:rsidRPr="00DA0EF4" w14:paraId="6CAB7609" w14:textId="77777777" w:rsidTr="002F0E5E">
        <w:tc>
          <w:tcPr>
            <w:tcW w:w="4293" w:type="dxa"/>
          </w:tcPr>
          <w:p w14:paraId="3DD78439" w14:textId="77777777" w:rsidR="006E6108" w:rsidRPr="00DA0EF4" w:rsidRDefault="006E6108" w:rsidP="006E6108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0FF852C8" w14:textId="3AA69B3A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48C6E7D" w14:textId="19665A18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779537" w14:textId="034D3362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8A436B9" w14:textId="0C907665" w:rsidR="006E6108" w:rsidRPr="00DA0EF4" w:rsidRDefault="00636506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FAFAFA"/>
          </w:tcPr>
          <w:p w14:paraId="0ED42596" w14:textId="288B70D1" w:rsidR="006E6108" w:rsidRPr="00DA0EF4" w:rsidRDefault="00636506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BB29ED1" w14:textId="138ABECD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E83A207" w14:textId="3B88CA29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AEBA1CF" w14:textId="1E528C67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E6108" w:rsidRPr="00DA0EF4" w14:paraId="3889E919" w14:textId="77777777" w:rsidTr="002F0E5E">
        <w:tc>
          <w:tcPr>
            <w:tcW w:w="4293" w:type="dxa"/>
          </w:tcPr>
          <w:p w14:paraId="08DC3095" w14:textId="7CDFBEAF" w:rsidR="006E6108" w:rsidRPr="00DA0EF4" w:rsidRDefault="00415FD4" w:rsidP="006E6108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กลับรายการขาดทุนจากการด้อยค่าของสินทรัพย์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407A9B" w14:textId="249DD437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AC41CE" w14:textId="6F19F4E3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657034" w14:textId="6BE9F64F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8E48BE" w14:textId="57DE4EFF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</w:tcPr>
          <w:p w14:paraId="3C89704C" w14:textId="11A46418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A5F430" w14:textId="032A1DF3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95DAD0" w14:textId="09C06A7A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F81D54" w14:textId="6312C6A0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</w:tr>
      <w:tr w:rsidR="006E6108" w:rsidRPr="00DA0EF4" w14:paraId="60824021" w14:textId="77777777" w:rsidTr="002F0E5E">
        <w:tc>
          <w:tcPr>
            <w:tcW w:w="4293" w:type="dxa"/>
          </w:tcPr>
          <w:p w14:paraId="1DC025CC" w14:textId="77777777" w:rsidR="006E6108" w:rsidRPr="00DA0EF4" w:rsidRDefault="006E6108" w:rsidP="006E6108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ราคาตามบัญชีปลายปี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6C20C" w14:textId="5062604C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F3661" w14:textId="36A18193" w:rsidR="006E6108" w:rsidRPr="00DA0EF4" w:rsidRDefault="00DA0EF4" w:rsidP="00415FD4">
            <w:pPr>
              <w:tabs>
                <w:tab w:val="left" w:pos="104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5EFFF" w14:textId="087E6A8E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64CB6D" w14:textId="0455A0A6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63650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63650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DCDA81" w14:textId="0848E4FD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63650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  <w:r w:rsidR="0063650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B772C3" w14:textId="6F2D5FAF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BA6BE4" w14:textId="73418B74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A0DDB" w14:textId="78F758D1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</w:tr>
      <w:tr w:rsidR="006E6108" w:rsidRPr="00DA0EF4" w14:paraId="6BF6B09F" w14:textId="77777777" w:rsidTr="002F0E5E">
        <w:tc>
          <w:tcPr>
            <w:tcW w:w="4293" w:type="dxa"/>
          </w:tcPr>
          <w:p w14:paraId="7FE32D51" w14:textId="77777777" w:rsidR="006E6108" w:rsidRPr="00DA0EF4" w:rsidRDefault="006E6108" w:rsidP="006E6108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4E7BE1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F33F87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D90140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11BA9C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</w:tcPr>
          <w:p w14:paraId="4B30BBA7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9BCC5D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FBC555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CE1489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E6108" w:rsidRPr="00DA0EF4" w14:paraId="0288FA73" w14:textId="77777777" w:rsidTr="002F0E5E">
        <w:tc>
          <w:tcPr>
            <w:tcW w:w="4293" w:type="dxa"/>
          </w:tcPr>
          <w:p w14:paraId="71E2B055" w14:textId="38E6284B" w:rsidR="006E6108" w:rsidRPr="00DA0EF4" w:rsidRDefault="006E6108" w:rsidP="006E6108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20938E5D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7C94566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5F783C0F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2A4FBC5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FAFAFA"/>
          </w:tcPr>
          <w:p w14:paraId="2E5B72C2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54E4D2E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7F382E1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3F0A8D0" w14:textId="77777777" w:rsidR="006E6108" w:rsidRPr="00DA0EF4" w:rsidRDefault="006E6108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6E6108" w:rsidRPr="00DA0EF4" w14:paraId="5AC7F7EC" w14:textId="77777777" w:rsidTr="002F0E5E">
        <w:tc>
          <w:tcPr>
            <w:tcW w:w="4293" w:type="dxa"/>
          </w:tcPr>
          <w:p w14:paraId="5BFCBACF" w14:textId="77777777" w:rsidR="006E6108" w:rsidRPr="00DA0EF4" w:rsidRDefault="006E6108" w:rsidP="006E6108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0997776A" w14:textId="0E71628B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12CCCA51" w14:textId="4730ADE3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770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FAFAFA"/>
          </w:tcPr>
          <w:p w14:paraId="557A50BA" w14:textId="0B884DEE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FAFAFA"/>
          </w:tcPr>
          <w:p w14:paraId="5077DE77" w14:textId="49AABB2A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741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</w:p>
        </w:tc>
        <w:tc>
          <w:tcPr>
            <w:tcW w:w="1692" w:type="dxa"/>
            <w:shd w:val="clear" w:color="auto" w:fill="FAFAFA"/>
          </w:tcPr>
          <w:p w14:paraId="219E4E7A" w14:textId="5FC321CC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FAFAFA"/>
          </w:tcPr>
          <w:p w14:paraId="51357097" w14:textId="5067A8E1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997</w:t>
            </w:r>
          </w:p>
        </w:tc>
        <w:tc>
          <w:tcPr>
            <w:tcW w:w="1296" w:type="dxa"/>
            <w:shd w:val="clear" w:color="auto" w:fill="FAFAFA"/>
          </w:tcPr>
          <w:p w14:paraId="0A2D3BA2" w14:textId="67F8522A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FAFAFA"/>
          </w:tcPr>
          <w:p w14:paraId="0455631D" w14:textId="0D74153B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411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509</w:t>
            </w:r>
          </w:p>
        </w:tc>
      </w:tr>
      <w:tr w:rsidR="006E6108" w:rsidRPr="00DA0EF4" w14:paraId="38A0EB29" w14:textId="77777777" w:rsidTr="002F0E5E">
        <w:tc>
          <w:tcPr>
            <w:tcW w:w="4293" w:type="dxa"/>
          </w:tcPr>
          <w:p w14:paraId="447EEEE7" w14:textId="77777777" w:rsidR="006E6108" w:rsidRPr="00DA0EF4" w:rsidRDefault="006E6108" w:rsidP="006E6108">
            <w:pPr>
              <w:tabs>
                <w:tab w:val="left" w:pos="346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549FE969" w14:textId="2F55903C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5CA44A7" w14:textId="5ABB6A52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BB8768A" w14:textId="13D9732C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EA844A1" w14:textId="3C29DBED" w:rsidR="006E6108" w:rsidRPr="00DA0EF4" w:rsidRDefault="00636506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FAFAFA"/>
          </w:tcPr>
          <w:p w14:paraId="585DACAD" w14:textId="2A387A5C" w:rsidR="006E6108" w:rsidRPr="00DA0EF4" w:rsidRDefault="00636506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CB66109" w14:textId="313F2ED2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BB5573C" w14:textId="6DFAC7DA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E05EC8" w14:textId="2BA73CAD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E6108" w:rsidRPr="00DA0EF4" w14:paraId="753DE0D5" w14:textId="77777777" w:rsidTr="002F0E5E">
        <w:tc>
          <w:tcPr>
            <w:tcW w:w="4293" w:type="dxa"/>
          </w:tcPr>
          <w:p w14:paraId="106A48D5" w14:textId="77777777" w:rsidR="006E6108" w:rsidRPr="00DA0EF4" w:rsidRDefault="006E6108" w:rsidP="006E6108">
            <w:pPr>
              <w:tabs>
                <w:tab w:val="left" w:pos="346"/>
                <w:tab w:val="left" w:pos="787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78CB0D" w14:textId="008B088B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1289FD" w14:textId="70DCE2D5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4487B3" w14:textId="6FBE6261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16C13B" w14:textId="0DA84AF4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</w:tcPr>
          <w:p w14:paraId="36FFE128" w14:textId="78F8A865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6D8484" w14:textId="587132A0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816C48" w14:textId="48D1E3D1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23E610" w14:textId="09979ADB" w:rsidR="006E6108" w:rsidRPr="00DA0EF4" w:rsidRDefault="00415FD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E6108" w:rsidRPr="00DA0EF4" w14:paraId="739676CF" w14:textId="77777777" w:rsidTr="002F0E5E">
        <w:tc>
          <w:tcPr>
            <w:tcW w:w="4293" w:type="dxa"/>
          </w:tcPr>
          <w:p w14:paraId="61E7303B" w14:textId="77777777" w:rsidR="006E6108" w:rsidRPr="00DA0EF4" w:rsidRDefault="006E6108" w:rsidP="006E6108">
            <w:pPr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23427" w14:textId="39836F66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07AB84" w14:textId="40C21C43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B976E" w14:textId="7E041E4B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D44CE" w14:textId="604E290A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63650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63650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5779D" w14:textId="7DAC45E5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63650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  <w:r w:rsidR="00636506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AA7A3" w14:textId="57A24D25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DFDBE" w14:textId="40989B7E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415FD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8C4095" w14:textId="462DFB1B" w:rsidR="006E6108" w:rsidRPr="00DA0EF4" w:rsidRDefault="00DA0EF4" w:rsidP="006E61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  <w:r w:rsidR="00CE664C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</w:tr>
    </w:tbl>
    <w:p w14:paraId="6E58C581" w14:textId="77777777" w:rsidR="00D85791" w:rsidRPr="00DA0EF4" w:rsidRDefault="00D85791" w:rsidP="00A365CC">
      <w:pPr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p w14:paraId="5E9DCBB0" w14:textId="77777777" w:rsidR="006D4190" w:rsidRPr="00DA0EF4" w:rsidRDefault="006D4190" w:rsidP="00A365CC">
      <w:pPr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cs/>
        </w:rPr>
        <w:sectPr w:rsidR="006D4190" w:rsidRPr="00DA0EF4">
          <w:pgSz w:w="16834" w:h="11909" w:orient="landscape"/>
          <w:pgMar w:top="1440" w:right="864" w:bottom="720" w:left="864" w:header="706" w:footer="576" w:gutter="0"/>
          <w:cols w:space="720"/>
        </w:sectPr>
      </w:pPr>
    </w:p>
    <w:p w14:paraId="669C1971" w14:textId="77777777" w:rsidR="00773ADA" w:rsidRPr="00DA0EF4" w:rsidRDefault="00773AD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9227E5" w14:textId="7313CD4C" w:rsidR="00051507" w:rsidRPr="00DA0EF4" w:rsidRDefault="00051507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B035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 อาคาร</w:t>
      </w:r>
      <w:r w:rsidR="001B0359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B035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เครื่องจักรและอุปกรณ์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ของกลุ่มกิจการบางส่วน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537</w:t>
      </w:r>
      <w:r w:rsidR="00FF080C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8C79F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เครื่องจักรและอุปกรณ์ของกลุ่มกิจการ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บางส่วนจำนวน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353</w:t>
      </w:r>
      <w:r w:rsidR="006E6108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56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ได้นำไปเป็นหลักทรัพย์เพื่อค้ำประกันเงินกู้ยืมจากสถาบันการเงิน (หมายเหตุ</w:t>
      </w:r>
      <w:r w:rsidR="00DA0557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</w:t>
      </w:r>
      <w:r w:rsidR="00DA62EA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1511470C" w14:textId="77777777" w:rsidR="008C79F3" w:rsidRPr="00DA0EF4" w:rsidRDefault="008C79F3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79F3" w:rsidRPr="00DA0EF4" w14:paraId="078840C1" w14:textId="77777777" w:rsidTr="00C955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BD919E" w14:textId="3118ACF1" w:rsidR="008C79F3" w:rsidRPr="00DA0EF4" w:rsidRDefault="00DA0EF4" w:rsidP="00A365CC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8C79F3" w:rsidRPr="00DA0EF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C79F3" w:rsidRPr="00DA0EF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8C79F3" w:rsidRPr="00DA0EF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C79F3" w:rsidRPr="00DA0EF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- สุทธิ</w:t>
            </w:r>
          </w:p>
        </w:tc>
      </w:tr>
    </w:tbl>
    <w:p w14:paraId="1128E43D" w14:textId="77777777" w:rsidR="008C79F3" w:rsidRPr="00DA0EF4" w:rsidRDefault="008C79F3" w:rsidP="00A365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C8AD82" w14:textId="23092DD4" w:rsidR="008C79F3" w:rsidRPr="00DA0EF4" w:rsidRDefault="007B28A6" w:rsidP="00A365C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0EF4">
        <w:rPr>
          <w:rFonts w:ascii="Browallia New" w:hAnsi="Browallia New" w:cs="Browallia New"/>
          <w:sz w:val="26"/>
          <w:szCs w:val="26"/>
          <w:cs/>
        </w:rPr>
        <w:t>รายการเคลื่อนไหวของ</w:t>
      </w:r>
      <w:r w:rsidR="008C79F3" w:rsidRPr="00DA0EF4">
        <w:rPr>
          <w:rFonts w:ascii="Browallia New" w:hAnsi="Browallia New" w:cs="Browallia New"/>
          <w:sz w:val="26"/>
          <w:szCs w:val="26"/>
          <w:cs/>
        </w:rPr>
        <w:t>สินทรัพย์สิทธิการใช้</w:t>
      </w:r>
      <w:r w:rsidRPr="00DA0EF4">
        <w:rPr>
          <w:rFonts w:ascii="Browallia New" w:hAnsi="Browallia New" w:cs="Browallia New"/>
          <w:sz w:val="26"/>
          <w:szCs w:val="26"/>
          <w:cs/>
        </w:rPr>
        <w:t xml:space="preserve">สำหรับปี พ.ศ. </w:t>
      </w:r>
      <w:r w:rsidR="00DA0EF4" w:rsidRPr="00DA0EF4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A0EF4">
        <w:rPr>
          <w:rFonts w:ascii="Browallia New" w:hAnsi="Browallia New" w:cs="Browallia New"/>
          <w:sz w:val="26"/>
          <w:szCs w:val="26"/>
          <w:cs/>
        </w:rPr>
        <w:t xml:space="preserve"> มี</w:t>
      </w:r>
      <w:r w:rsidR="008C79F3" w:rsidRPr="00DA0EF4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75B53AA7" w14:textId="77777777" w:rsidR="008C79F3" w:rsidRPr="00DA0EF4" w:rsidRDefault="008C79F3" w:rsidP="00A365C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8C79F3" w:rsidRPr="00DA0EF4" w14:paraId="1CD1CBBE" w14:textId="77777777" w:rsidTr="007B28A6">
        <w:trPr>
          <w:trHeight w:val="271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497FE1F" w14:textId="77777777" w:rsidR="008C79F3" w:rsidRPr="00DA0EF4" w:rsidRDefault="008C79F3" w:rsidP="00A365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FCC301" w14:textId="77777777" w:rsidR="008C79F3" w:rsidRPr="00DA0EF4" w:rsidRDefault="008C79F3" w:rsidP="00A365C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C79F3" w:rsidRPr="00DA0EF4" w14:paraId="29C874C5" w14:textId="77777777" w:rsidTr="008C79F3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781EB5A" w14:textId="77777777" w:rsidR="008C79F3" w:rsidRPr="00DA0EF4" w:rsidRDefault="008C79F3" w:rsidP="00A365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2E9F6F" w14:textId="77777777" w:rsidR="008C79F3" w:rsidRPr="00DA0EF4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72098" w14:textId="77777777" w:rsidR="008C79F3" w:rsidRPr="00DA0EF4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A34B1" w14:textId="77777777" w:rsidR="008C79F3" w:rsidRPr="00DA0EF4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46375" w14:textId="77777777" w:rsidR="008C79F3" w:rsidRPr="00DA0EF4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C79F3" w:rsidRPr="00DA0EF4" w14:paraId="0B5DFA60" w14:textId="77777777" w:rsidTr="00C9551B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A346750" w14:textId="77777777" w:rsidR="008C79F3" w:rsidRPr="00DA0EF4" w:rsidRDefault="008C79F3" w:rsidP="00A365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C0EF4" w14:textId="77777777" w:rsidR="008C79F3" w:rsidRPr="00DA0EF4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66489" w14:textId="77777777" w:rsidR="008C79F3" w:rsidRPr="00DA0EF4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B9097" w14:textId="77777777" w:rsidR="008C79F3" w:rsidRPr="00DA0EF4" w:rsidRDefault="008C79F3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6F33B" w14:textId="77777777" w:rsidR="008C79F3" w:rsidRPr="00DA0EF4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C79F3" w:rsidRPr="00DA0EF4" w14:paraId="5C5C2B68" w14:textId="77777777" w:rsidTr="00C9551B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2F5AE37B" w14:textId="77777777" w:rsidR="008C79F3" w:rsidRPr="00DA0EF4" w:rsidRDefault="008C79F3" w:rsidP="00A365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5BEC6" w14:textId="77777777" w:rsidR="008C79F3" w:rsidRPr="00DA0EF4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048AA5" w14:textId="77777777" w:rsidR="008C79F3" w:rsidRPr="00DA0EF4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47B82E" w14:textId="77777777" w:rsidR="008C79F3" w:rsidRPr="00DA0EF4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18730" w14:textId="77777777" w:rsidR="008C79F3" w:rsidRPr="00DA0EF4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C79F3" w:rsidRPr="00DA0EF4" w14:paraId="3EA990BD" w14:textId="77777777" w:rsidTr="00EA0AD1">
        <w:trPr>
          <w:trHeight w:val="14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6FA0EFE" w14:textId="77777777" w:rsidR="008C79F3" w:rsidRPr="00DA0EF4" w:rsidRDefault="008C79F3" w:rsidP="00A365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E1AC9" w14:textId="77777777" w:rsidR="008C79F3" w:rsidRPr="00DA0EF4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67C2A" w14:textId="77777777" w:rsidR="008C79F3" w:rsidRPr="00DA0EF4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64DB7" w14:textId="77777777" w:rsidR="008C79F3" w:rsidRPr="00DA0EF4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06C59" w14:textId="77777777" w:rsidR="008C79F3" w:rsidRPr="00DA0EF4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2BA0" w:rsidRPr="00DA0EF4" w14:paraId="7AFDFA1F" w14:textId="77777777" w:rsidTr="00EA0AD1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EE89FBB" w14:textId="748F4660" w:rsidR="00552BA0" w:rsidRPr="00DA0EF4" w:rsidRDefault="00552BA0" w:rsidP="006E6108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DA0EF4" w:rsidRPr="00DA0EF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DA0EF4" w:rsidRPr="00DA0EF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4CC21" w14:textId="792C9C85" w:rsidR="00552BA0" w:rsidRPr="00DA0EF4" w:rsidRDefault="00DA0EF4" w:rsidP="00AE77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8104B" w14:textId="1CBE3A8C" w:rsidR="00552BA0" w:rsidRPr="00DA0EF4" w:rsidRDefault="00DA0EF4" w:rsidP="00AE77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BBED" w14:textId="400F4121" w:rsidR="00552BA0" w:rsidRPr="00DA0EF4" w:rsidRDefault="00DA0EF4" w:rsidP="00AE77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75329" w14:textId="5A4237F4" w:rsidR="00552BA0" w:rsidRPr="00DA0EF4" w:rsidRDefault="00DA0EF4" w:rsidP="00AE77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552BA0" w:rsidRPr="00DA0EF4" w14:paraId="6882EB8B" w14:textId="77777777" w:rsidTr="00EA0AD1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79F1E9F" w14:textId="1F1E8685" w:rsidR="00552BA0" w:rsidRPr="00DA0EF4" w:rsidRDefault="00552BA0" w:rsidP="00552BA0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6B145" w14:textId="202A1C4E" w:rsidR="00552BA0" w:rsidRPr="00DA0EF4" w:rsidRDefault="00DA0EF4" w:rsidP="00552BA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8A1135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B9968" w14:textId="4C2E0E86" w:rsidR="00552BA0" w:rsidRPr="00DA0EF4" w:rsidRDefault="008A1135" w:rsidP="00552BA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8EF7D" w14:textId="50D7294E" w:rsidR="00552BA0" w:rsidRPr="00DA0EF4" w:rsidRDefault="00DA0EF4" w:rsidP="00552BA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87DE7" w14:textId="0470D7B3" w:rsidR="00552BA0" w:rsidRPr="00DA0EF4" w:rsidRDefault="00DA0EF4" w:rsidP="00552BA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552BA0" w:rsidRPr="00DA0EF4" w14:paraId="3410A3CB" w14:textId="77777777" w:rsidTr="00EA0AD1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EE109B3" w14:textId="41801D05" w:rsidR="00552BA0" w:rsidRPr="00DA0EF4" w:rsidRDefault="00552BA0" w:rsidP="00552BA0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DD7A4" w14:textId="114A5B32" w:rsidR="00552BA0" w:rsidRPr="00DA0EF4" w:rsidRDefault="008A1135" w:rsidP="00552BA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69095" w14:textId="44EC27C0" w:rsidR="00552BA0" w:rsidRPr="00DA0EF4" w:rsidRDefault="008A1135" w:rsidP="00552BA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59473" w14:textId="50CFC88A" w:rsidR="00552BA0" w:rsidRPr="00DA0EF4" w:rsidRDefault="002239AF" w:rsidP="00552BA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CBDF9" w14:textId="17406BD1" w:rsidR="00552BA0" w:rsidRPr="00DA0EF4" w:rsidRDefault="002239AF" w:rsidP="00552BA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39AF" w:rsidRPr="00DA0EF4" w14:paraId="3E1D5DE2" w14:textId="77777777" w:rsidTr="00EA0AD1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937AA72" w14:textId="70C8C2C9" w:rsidR="002239AF" w:rsidRPr="00DA0EF4" w:rsidRDefault="002239AF" w:rsidP="002239AF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</w:t>
            </w:r>
            <w:r w:rsidR="001C6BE6"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เป็น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2C3FD" w14:textId="425198AE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57BF3" w14:textId="6E0097EA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11E93" w14:textId="4F5FF98A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ECCA3" w14:textId="75D47EF6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39AF" w:rsidRPr="00DA0EF4" w14:paraId="0BE8DA95" w14:textId="77777777" w:rsidTr="00EA0AD1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5D0810F" w14:textId="03850942" w:rsidR="002239AF" w:rsidRPr="00DA0EF4" w:rsidRDefault="002239AF" w:rsidP="002239A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4032E" w14:textId="2776C016" w:rsidR="002239AF" w:rsidRPr="00DA0EF4" w:rsidRDefault="00DA0EF4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A1135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8A1135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AB04F" w14:textId="03052BD2" w:rsidR="002239AF" w:rsidRPr="00DA0EF4" w:rsidRDefault="00DA0EF4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A1135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AB42B" w14:textId="3E8263F5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A0EF4" w:rsidRPr="00DA0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DA0EF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925</w:t>
            </w:r>
            <w:r w:rsidRPr="00DA0EF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059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EBDEC" w14:textId="647EEDA0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A0EF4" w:rsidRPr="00DA0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Pr="00DA0EF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520</w:t>
            </w:r>
            <w:r w:rsidRPr="00DA0EF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203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239AF" w:rsidRPr="00DA0EF4" w14:paraId="44D452FE" w14:textId="77777777" w:rsidTr="002239A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03734C9" w14:textId="77777777" w:rsidR="002239AF" w:rsidRPr="00DA0EF4" w:rsidRDefault="002239AF" w:rsidP="002239AF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0D9F0" w14:textId="77777777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59AA3" w14:textId="77777777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A3FDE" w14:textId="77777777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133FD" w14:textId="77777777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9AF" w:rsidRPr="00DA0EF4" w14:paraId="1D12E6D4" w14:textId="77777777" w:rsidTr="00C9551B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266A0" w14:textId="0D721DB9" w:rsidR="002239AF" w:rsidRPr="00DA0EF4" w:rsidRDefault="002239AF" w:rsidP="002239A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DA0EF4" w:rsidRPr="00DA0EF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DA0EF4" w:rsidRPr="00DA0EF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7B1EF" w14:textId="38748861" w:rsidR="002239AF" w:rsidRPr="00DA0EF4" w:rsidRDefault="00DA0EF4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A1135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8A1135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2054C" w14:textId="09CC14C0" w:rsidR="002239AF" w:rsidRPr="00DA0EF4" w:rsidRDefault="00DA0EF4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A1135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22EE4" w14:textId="3687583E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A0EF4" w:rsidRPr="00DA0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DA0EF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925</w:t>
            </w:r>
            <w:r w:rsidRPr="00DA0EF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059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DCB74" w14:textId="2CB2593B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DA0EF4" w:rsidRPr="00DA0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Pr="00DA0EF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520</w:t>
            </w:r>
            <w:r w:rsidRPr="00DA0EF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203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239AF" w:rsidRPr="00DA0EF4" w14:paraId="7078FB3F" w14:textId="77777777" w:rsidTr="007B28A6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E03A4" w14:textId="77777777" w:rsidR="002239AF" w:rsidRPr="00DA0EF4" w:rsidRDefault="002239AF" w:rsidP="002239A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A65B" w14:textId="4AD8BA64" w:rsidR="002239AF" w:rsidRPr="00DA0EF4" w:rsidRDefault="00DA0EF4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0F3F5" w14:textId="20472F1F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BE46E" w14:textId="70AFB888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73569" w14:textId="24A06691" w:rsidR="002239AF" w:rsidRPr="00DA0EF4" w:rsidRDefault="00DA0EF4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2239AF" w:rsidRPr="00DA0EF4" w14:paraId="632ED453" w14:textId="77777777" w:rsidTr="007B28A6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49FB08F" w14:textId="53172463" w:rsidR="002239AF" w:rsidRPr="00DA0EF4" w:rsidRDefault="002239AF" w:rsidP="002239A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การสิ้นสุดของสัญญา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454966" w14:textId="099E4CFD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D93AA" w14:textId="65E77986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6B0C8" w14:textId="7C2DEB88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8C233" w14:textId="1D32B3A9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39AF" w:rsidRPr="00DA0EF4" w14:paraId="5CC77C17" w14:textId="77777777" w:rsidTr="007B28A6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C4B94B3" w14:textId="77777777" w:rsidR="002239AF" w:rsidRPr="00DA0EF4" w:rsidRDefault="002239AF" w:rsidP="002239A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477C3" w14:textId="1BB4DBC2" w:rsidR="002239AF" w:rsidRPr="00DA0EF4" w:rsidRDefault="008A1135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33A80" w14:textId="4980B9A6" w:rsidR="002239AF" w:rsidRPr="00DA0EF4" w:rsidRDefault="008A1135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7FEFE" w14:textId="1D4E4865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E1C7C" w14:textId="7EB4BAB0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39AF" w:rsidRPr="00DA0EF4" w14:paraId="1FA7233B" w14:textId="77777777" w:rsidTr="007B28A6">
        <w:trPr>
          <w:trHeight w:val="216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BF05D4A" w14:textId="01F74C8C" w:rsidR="002239AF" w:rsidRPr="00DA0EF4" w:rsidRDefault="002239AF" w:rsidP="002239A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</w:t>
            </w:r>
            <w:r w:rsidR="001C6BE6"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เป็น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37BF0A" w14:textId="53C63823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A8D6D9" w14:textId="08B1C927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47122F" w14:textId="0EBC46A7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15643" w14:textId="5FFD416B" w:rsidR="002239AF" w:rsidRPr="00DA0EF4" w:rsidRDefault="002239AF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39AF" w:rsidRPr="00DA0EF4" w14:paraId="37655D30" w14:textId="77777777" w:rsidTr="007B28A6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F4E92" w14:textId="53E29059" w:rsidR="002239AF" w:rsidRPr="00DA0EF4" w:rsidRDefault="002239AF" w:rsidP="002239AF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A0EF4"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62377" w14:textId="2419CB46" w:rsidR="002239AF" w:rsidRPr="00DA0EF4" w:rsidRDefault="00DA0EF4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A1135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8A1135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3B3957" w14:textId="59311748" w:rsidR="002239AF" w:rsidRPr="00DA0EF4" w:rsidRDefault="00DA0EF4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A1135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137F6C" w14:textId="3BEF880C" w:rsidR="002239AF" w:rsidRPr="00DA0EF4" w:rsidRDefault="00DA0EF4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0C2146" w14:textId="6597F641" w:rsidR="002239AF" w:rsidRPr="00DA0EF4" w:rsidRDefault="00DA0EF4" w:rsidP="002239A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2239AF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</w:tbl>
    <w:p w14:paraId="46B4BD59" w14:textId="7B0D7767" w:rsidR="008C79F3" w:rsidRPr="00DA0EF4" w:rsidRDefault="008C79F3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D0E10A" w14:textId="3693C738" w:rsidR="008C79F3" w:rsidRPr="00DA0EF4" w:rsidRDefault="00EF5297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</w:t>
      </w:r>
      <w:r w:rsidR="001C6BE6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และกระแสเงินสด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ที่เกี่ยวข้องกับสัญญาเช่าที่</w:t>
      </w:r>
      <w:r w:rsidR="001C6BE6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ประกอบด้วยรายการดังต่อไปนี้</w:t>
      </w:r>
    </w:p>
    <w:p w14:paraId="4E561114" w14:textId="77777777" w:rsidR="008C79F3" w:rsidRPr="00DA0EF4" w:rsidRDefault="008C79F3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2"/>
        <w:gridCol w:w="1440"/>
        <w:gridCol w:w="1440"/>
      </w:tblGrid>
      <w:tr w:rsidR="008C79F3" w:rsidRPr="00DA0EF4" w14:paraId="63AEA55D" w14:textId="77777777" w:rsidTr="00AE3D48">
        <w:trPr>
          <w:trHeight w:val="236"/>
        </w:trPr>
        <w:tc>
          <w:tcPr>
            <w:tcW w:w="6692" w:type="dxa"/>
            <w:tcBorders>
              <w:top w:val="nil"/>
              <w:left w:val="nil"/>
              <w:bottom w:val="nil"/>
              <w:right w:val="nil"/>
            </w:tcBorders>
          </w:tcPr>
          <w:p w14:paraId="56D9FAF0" w14:textId="77777777" w:rsidR="008C79F3" w:rsidRPr="00DA0EF4" w:rsidRDefault="008C79F3" w:rsidP="00A365C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749D4" w14:textId="77777777" w:rsidR="00D51551" w:rsidRPr="00DA0EF4" w:rsidRDefault="008C79F3" w:rsidP="00D51551">
            <w:pPr>
              <w:ind w:left="-68" w:right="-72"/>
              <w:contextualSpacing/>
              <w:jc w:val="center"/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A0EF4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งบการเงินรวมและ</w:t>
            </w:r>
          </w:p>
          <w:p w14:paraId="037CBEC1" w14:textId="706DEE2E" w:rsidR="008C79F3" w:rsidRPr="00DA0EF4" w:rsidRDefault="008C79F3" w:rsidP="00D51551">
            <w:pPr>
              <w:ind w:left="-68" w:right="-72"/>
              <w:contextualSpacing/>
              <w:jc w:val="center"/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A0EF4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9F3" w:rsidRPr="00DA0EF4" w14:paraId="5906B9DE" w14:textId="77777777" w:rsidTr="00AE3D48">
        <w:trPr>
          <w:trHeight w:val="300"/>
        </w:trPr>
        <w:tc>
          <w:tcPr>
            <w:tcW w:w="6692" w:type="dxa"/>
            <w:tcBorders>
              <w:top w:val="nil"/>
              <w:left w:val="nil"/>
              <w:bottom w:val="nil"/>
              <w:right w:val="nil"/>
            </w:tcBorders>
          </w:tcPr>
          <w:p w14:paraId="3E0AC3EA" w14:textId="77777777" w:rsidR="008C79F3" w:rsidRPr="00DA0EF4" w:rsidRDefault="008C79F3" w:rsidP="00A365C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ACDC3" w14:textId="25E13623" w:rsidR="008C79F3" w:rsidRPr="00DA0EF4" w:rsidRDefault="008C79F3" w:rsidP="00A365CC">
            <w:pPr>
              <w:ind w:left="320" w:right="-72"/>
              <w:contextualSpacing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47EF1" w14:textId="688F69F4" w:rsidR="008C79F3" w:rsidRPr="00DA0EF4" w:rsidRDefault="008C79F3" w:rsidP="00A365CC">
            <w:pPr>
              <w:ind w:left="320" w:right="-72"/>
              <w:contextualSpacing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C79F3" w:rsidRPr="00DA0EF4" w14:paraId="0C065EBE" w14:textId="77777777" w:rsidTr="00AE3D48">
        <w:trPr>
          <w:trHeight w:val="123"/>
        </w:trPr>
        <w:tc>
          <w:tcPr>
            <w:tcW w:w="6692" w:type="dxa"/>
            <w:tcBorders>
              <w:top w:val="nil"/>
              <w:left w:val="nil"/>
              <w:bottom w:val="nil"/>
              <w:right w:val="nil"/>
            </w:tcBorders>
          </w:tcPr>
          <w:p w14:paraId="72155D13" w14:textId="77777777" w:rsidR="008C79F3" w:rsidRPr="00DA0EF4" w:rsidRDefault="008C79F3" w:rsidP="00A365C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A0A387" w14:textId="77777777" w:rsidR="008C79F3" w:rsidRPr="00DA0EF4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E552D" w14:textId="77777777" w:rsidR="008C79F3" w:rsidRPr="00DA0EF4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C79F3" w:rsidRPr="00DA0EF4" w14:paraId="269695A2" w14:textId="77777777" w:rsidTr="00AE3D48">
        <w:trPr>
          <w:trHeight w:val="208"/>
        </w:trPr>
        <w:tc>
          <w:tcPr>
            <w:tcW w:w="6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45C2" w14:textId="77777777" w:rsidR="008C79F3" w:rsidRPr="00DA0EF4" w:rsidRDefault="008C79F3" w:rsidP="00A365C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1A2028" w14:textId="77777777" w:rsidR="008C79F3" w:rsidRPr="00DA0EF4" w:rsidRDefault="008C79F3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5081F6" w14:textId="77777777" w:rsidR="008C79F3" w:rsidRPr="00DA0EF4" w:rsidRDefault="008C79F3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079B" w:rsidRPr="00DA0EF4" w14:paraId="4DF49CFA" w14:textId="77777777" w:rsidTr="00AE3D48">
        <w:trPr>
          <w:trHeight w:val="208"/>
        </w:trPr>
        <w:tc>
          <w:tcPr>
            <w:tcW w:w="66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72477" w14:textId="77777777" w:rsidR="00E4079B" w:rsidRPr="00DA0EF4" w:rsidRDefault="00E4079B" w:rsidP="00E4079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EE76A" w14:textId="0BFCA911" w:rsidR="00E4079B" w:rsidRPr="00DA0EF4" w:rsidRDefault="00DA0EF4" w:rsidP="00E407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2239AF" w:rsidRPr="00DA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07C7E" w14:textId="16EF0405" w:rsidR="00E4079B" w:rsidRPr="00DA0EF4" w:rsidRDefault="00DA0EF4" w:rsidP="00E407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079B"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E4079B"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239AF" w:rsidRPr="00DA0EF4" w14:paraId="7C5AEC9D" w14:textId="77777777" w:rsidTr="00AE3D48">
        <w:trPr>
          <w:trHeight w:val="208"/>
        </w:trPr>
        <w:tc>
          <w:tcPr>
            <w:tcW w:w="6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FE85" w14:textId="1D8FC71B" w:rsidR="002239AF" w:rsidRPr="00DA0EF4" w:rsidRDefault="002239AF" w:rsidP="00E4079B">
            <w:pPr>
              <w:ind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00CA8" w14:textId="5CEF95C4" w:rsidR="002239AF" w:rsidRPr="00DA0EF4" w:rsidRDefault="00DA0EF4" w:rsidP="00E407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39AF" w:rsidRPr="00DA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268CB" w14:textId="4BB6B44B" w:rsidR="002239AF" w:rsidRPr="00DA0EF4" w:rsidRDefault="00DA0EF4" w:rsidP="00E407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2239AF" w:rsidRPr="00DA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239AF" w:rsidRPr="00DA0EF4" w14:paraId="7E862C76" w14:textId="77777777" w:rsidTr="00AE3D48">
        <w:trPr>
          <w:trHeight w:val="208"/>
        </w:trPr>
        <w:tc>
          <w:tcPr>
            <w:tcW w:w="6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23D55" w14:textId="6B646B4E" w:rsidR="002239AF" w:rsidRPr="00DA0EF4" w:rsidRDefault="002239AF" w:rsidP="00E4079B">
            <w:pPr>
              <w:ind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  <w:r w:rsidR="0008671B" w:rsidRPr="00DA0E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(รวมอยู่ในต้นทุนทางการเงิน)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79AA1" w14:textId="2AC7E7AE" w:rsidR="002239AF" w:rsidRPr="00DA0EF4" w:rsidRDefault="00DA0EF4" w:rsidP="00E407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1C6BE6"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3E788" w14:textId="40A76D05" w:rsidR="002239AF" w:rsidRPr="00DA0EF4" w:rsidRDefault="00DA0EF4" w:rsidP="00E407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1C6BE6" w:rsidRPr="00DA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E4079B" w:rsidRPr="00DA0EF4" w14:paraId="001CBFEB" w14:textId="77777777" w:rsidTr="00AE3D48">
        <w:trPr>
          <w:trHeight w:val="208"/>
        </w:trPr>
        <w:tc>
          <w:tcPr>
            <w:tcW w:w="66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370D4B" w14:textId="548341A0" w:rsidR="00E4079B" w:rsidRPr="00DA0EF4" w:rsidRDefault="002239AF" w:rsidP="00E4079B">
            <w:pPr>
              <w:ind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5D45C" w14:textId="27E7CF9E" w:rsidR="00E4079B" w:rsidRPr="00DA0EF4" w:rsidRDefault="00DA0EF4" w:rsidP="00E407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C5FE9"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1C5FE9"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0864B" w14:textId="28C39E2F" w:rsidR="00E4079B" w:rsidRPr="00DA0EF4" w:rsidRDefault="00DA0EF4" w:rsidP="00E407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C5FE9" w:rsidRPr="00DA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1C5FE9" w:rsidRPr="00DA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</w:tbl>
    <w:p w14:paraId="69FB5796" w14:textId="28EEF525" w:rsidR="00A248A9" w:rsidRPr="00DA0EF4" w:rsidRDefault="00A248A9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B3EF46" w14:textId="77777777" w:rsidR="008C79F3" w:rsidRPr="00DA0EF4" w:rsidRDefault="00A248A9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A0EF4" w14:paraId="6646B56C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A5BFEB1" w14:textId="4B768935" w:rsidR="00767150" w:rsidRPr="00DA0EF4" w:rsidRDefault="00DA0EF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D1F16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1F16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41AAEA5E" w14:textId="77777777" w:rsidR="003F3244" w:rsidRPr="00DA0EF4" w:rsidRDefault="003F3244" w:rsidP="00183F3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5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680"/>
        <w:gridCol w:w="1295"/>
        <w:gridCol w:w="1295"/>
        <w:gridCol w:w="1295"/>
      </w:tblGrid>
      <w:tr w:rsidR="008C79F3" w:rsidRPr="00DA0EF4" w14:paraId="0B860D5E" w14:textId="77777777" w:rsidTr="00FD3A09">
        <w:trPr>
          <w:cantSplit/>
        </w:trPr>
        <w:tc>
          <w:tcPr>
            <w:tcW w:w="5680" w:type="dxa"/>
            <w:vAlign w:val="bottom"/>
          </w:tcPr>
          <w:p w14:paraId="54EDF4D5" w14:textId="77777777" w:rsidR="008C79F3" w:rsidRPr="00DA0EF4" w:rsidRDefault="008C79F3" w:rsidP="00A365C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683AB" w14:textId="77777777" w:rsidR="008C79F3" w:rsidRPr="00DA0EF4" w:rsidRDefault="008C79F3" w:rsidP="00A365C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C79F3" w:rsidRPr="00DA0EF4" w14:paraId="66F5C53C" w14:textId="77777777" w:rsidTr="00FD3A09">
        <w:trPr>
          <w:cantSplit/>
        </w:trPr>
        <w:tc>
          <w:tcPr>
            <w:tcW w:w="5680" w:type="dxa"/>
            <w:vAlign w:val="bottom"/>
          </w:tcPr>
          <w:p w14:paraId="30BB853F" w14:textId="77777777" w:rsidR="008C79F3" w:rsidRPr="00DA0EF4" w:rsidRDefault="008C79F3" w:rsidP="00A365C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4F3A146" w14:textId="77777777" w:rsidR="008C79F3" w:rsidRPr="00DA0EF4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17EB6AC" w14:textId="77777777" w:rsidR="008C79F3" w:rsidRPr="00DA0EF4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532BFD2" w14:textId="77777777" w:rsidR="008C79F3" w:rsidRPr="00DA0EF4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C79F3" w:rsidRPr="00DA0EF4" w14:paraId="6B2BF14F" w14:textId="77777777" w:rsidTr="00FD3A09">
        <w:trPr>
          <w:cantSplit/>
        </w:trPr>
        <w:tc>
          <w:tcPr>
            <w:tcW w:w="5680" w:type="dxa"/>
            <w:vAlign w:val="bottom"/>
          </w:tcPr>
          <w:p w14:paraId="7D9C88DA" w14:textId="77777777" w:rsidR="008C79F3" w:rsidRPr="00DA0EF4" w:rsidRDefault="008C79F3" w:rsidP="00A365C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14:paraId="793B0F46" w14:textId="77777777" w:rsidR="008C79F3" w:rsidRPr="00DA0EF4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5" w:type="dxa"/>
            <w:vAlign w:val="bottom"/>
            <w:hideMark/>
          </w:tcPr>
          <w:p w14:paraId="69C5E8D6" w14:textId="77777777" w:rsidR="008C79F3" w:rsidRPr="00DA0EF4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5" w:type="dxa"/>
            <w:vAlign w:val="bottom"/>
          </w:tcPr>
          <w:p w14:paraId="6882560C" w14:textId="77777777" w:rsidR="008C79F3" w:rsidRPr="00DA0EF4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C79F3" w:rsidRPr="00DA0EF4" w14:paraId="5F71B91F" w14:textId="77777777" w:rsidTr="00FD3A09">
        <w:trPr>
          <w:cantSplit/>
        </w:trPr>
        <w:tc>
          <w:tcPr>
            <w:tcW w:w="5680" w:type="dxa"/>
            <w:vAlign w:val="bottom"/>
          </w:tcPr>
          <w:p w14:paraId="0FD55392" w14:textId="77777777" w:rsidR="008C79F3" w:rsidRPr="00DA0EF4" w:rsidRDefault="008C79F3" w:rsidP="00A365C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14:paraId="05F3C2DD" w14:textId="77777777" w:rsidR="008C79F3" w:rsidRPr="00DA0EF4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5" w:type="dxa"/>
            <w:vAlign w:val="bottom"/>
            <w:hideMark/>
          </w:tcPr>
          <w:p w14:paraId="73873BF3" w14:textId="77777777" w:rsidR="008C79F3" w:rsidRPr="00DA0EF4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295" w:type="dxa"/>
            <w:vAlign w:val="bottom"/>
            <w:hideMark/>
          </w:tcPr>
          <w:p w14:paraId="2613C4CD" w14:textId="77777777" w:rsidR="008C79F3" w:rsidRPr="00DA0EF4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C79F3" w:rsidRPr="00DA0EF4" w14:paraId="1B654D89" w14:textId="77777777" w:rsidTr="00FD3A09">
        <w:trPr>
          <w:cantSplit/>
        </w:trPr>
        <w:tc>
          <w:tcPr>
            <w:tcW w:w="5680" w:type="dxa"/>
            <w:vAlign w:val="bottom"/>
          </w:tcPr>
          <w:p w14:paraId="28D7D37F" w14:textId="77777777" w:rsidR="008C79F3" w:rsidRPr="00DA0EF4" w:rsidRDefault="008C79F3" w:rsidP="00A365CC">
            <w:pPr>
              <w:spacing w:before="10" w:after="10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AD984ED" w14:textId="77777777" w:rsidR="008C79F3" w:rsidRPr="00DA0EF4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5CD777B" w14:textId="77777777" w:rsidR="008C79F3" w:rsidRPr="00DA0EF4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66D5511" w14:textId="77777777" w:rsidR="008C79F3" w:rsidRPr="00DA0EF4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C79F3" w:rsidRPr="00DA0EF4" w14:paraId="7DBE6091" w14:textId="77777777" w:rsidTr="00FD3A09">
        <w:trPr>
          <w:cantSplit/>
        </w:trPr>
        <w:tc>
          <w:tcPr>
            <w:tcW w:w="5680" w:type="dxa"/>
            <w:vAlign w:val="bottom"/>
          </w:tcPr>
          <w:p w14:paraId="185C4AE0" w14:textId="5B322F32" w:rsidR="008C79F3" w:rsidRPr="00DA0EF4" w:rsidRDefault="008C79F3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  <w:r w:rsidR="00FD7DE6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D7DE6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คม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13F81" w14:textId="77777777" w:rsidR="008C79F3" w:rsidRPr="00DA0EF4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E0051" w14:textId="77777777" w:rsidR="008C79F3" w:rsidRPr="00DA0EF4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F1611" w14:textId="77777777" w:rsidR="008C79F3" w:rsidRPr="00DA0EF4" w:rsidRDefault="008C79F3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967BE" w:rsidRPr="00DA0EF4" w14:paraId="14698E04" w14:textId="77777777" w:rsidTr="00FD3A09">
        <w:trPr>
          <w:cantSplit/>
        </w:trPr>
        <w:tc>
          <w:tcPr>
            <w:tcW w:w="5680" w:type="dxa"/>
            <w:vAlign w:val="bottom"/>
          </w:tcPr>
          <w:p w14:paraId="0B8B8514" w14:textId="77777777" w:rsidR="00C967BE" w:rsidRPr="00DA0EF4" w:rsidRDefault="00C967BE" w:rsidP="00C967BE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27D010C" w14:textId="48544038" w:rsidR="00C967BE" w:rsidRPr="00DA0EF4" w:rsidRDefault="00DA0EF4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09DE65B" w14:textId="6E47B3FF" w:rsidR="00C967BE" w:rsidRPr="00DA0EF4" w:rsidRDefault="00DA0EF4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49ADEFF" w14:textId="26A350DC" w:rsidR="00C967BE" w:rsidRPr="00DA0EF4" w:rsidRDefault="00DA0EF4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</w:tr>
      <w:tr w:rsidR="00C967BE" w:rsidRPr="00DA0EF4" w14:paraId="2E725A8C" w14:textId="77777777" w:rsidTr="00FD3A09">
        <w:trPr>
          <w:cantSplit/>
        </w:trPr>
        <w:tc>
          <w:tcPr>
            <w:tcW w:w="5680" w:type="dxa"/>
            <w:vAlign w:val="bottom"/>
          </w:tcPr>
          <w:p w14:paraId="3079FDD4" w14:textId="77777777" w:rsidR="00C967BE" w:rsidRPr="00DA0EF4" w:rsidRDefault="00C967BE" w:rsidP="00C967BE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B87B4" w14:textId="55630563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1EE7C" w14:textId="051E97A1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7130A" w14:textId="730E34B3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967BE" w:rsidRPr="00DA0EF4" w14:paraId="2901DE5C" w14:textId="77777777" w:rsidTr="00FD3A09">
        <w:trPr>
          <w:cantSplit/>
        </w:trPr>
        <w:tc>
          <w:tcPr>
            <w:tcW w:w="5680" w:type="dxa"/>
            <w:vAlign w:val="bottom"/>
          </w:tcPr>
          <w:p w14:paraId="7408869F" w14:textId="77777777" w:rsidR="00C967BE" w:rsidRPr="00DA0EF4" w:rsidRDefault="00C967BE" w:rsidP="00C967BE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172D5" w14:textId="2FBEDB63" w:rsidR="00C967BE" w:rsidRPr="00DA0EF4" w:rsidRDefault="00DA0EF4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F0C9A" w14:textId="74924E1F" w:rsidR="00C967BE" w:rsidRPr="00DA0EF4" w:rsidRDefault="00DA0EF4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344C4" w14:textId="7FCC0B37" w:rsidR="00C967BE" w:rsidRPr="00DA0EF4" w:rsidRDefault="00DA0EF4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  <w:tr w:rsidR="00C967BE" w:rsidRPr="00DA0EF4" w14:paraId="38674287" w14:textId="77777777" w:rsidTr="00FD3A09">
        <w:trPr>
          <w:cantSplit/>
        </w:trPr>
        <w:tc>
          <w:tcPr>
            <w:tcW w:w="5680" w:type="dxa"/>
            <w:vAlign w:val="bottom"/>
          </w:tcPr>
          <w:p w14:paraId="47BC2A04" w14:textId="77777777" w:rsidR="00C967BE" w:rsidRPr="00DA0EF4" w:rsidRDefault="00C967BE" w:rsidP="00C967BE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4B6F1" w14:textId="77777777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B0D14" w14:textId="77777777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15D5A" w14:textId="77777777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C967BE" w:rsidRPr="00DA0EF4" w14:paraId="1429EDCC" w14:textId="77777777" w:rsidTr="00FD3A09">
        <w:trPr>
          <w:cantSplit/>
        </w:trPr>
        <w:tc>
          <w:tcPr>
            <w:tcW w:w="5680" w:type="dxa"/>
            <w:vAlign w:val="bottom"/>
          </w:tcPr>
          <w:p w14:paraId="6C70171F" w14:textId="4E59D4C5" w:rsidR="00C967BE" w:rsidRPr="00DA0EF4" w:rsidRDefault="00C967BE" w:rsidP="00C967BE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333F78D" w14:textId="77777777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BAC964B" w14:textId="77777777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70E8C52" w14:textId="77777777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967BE" w:rsidRPr="00DA0EF4" w14:paraId="3153A553" w14:textId="77777777" w:rsidTr="004172F5">
        <w:trPr>
          <w:cantSplit/>
        </w:trPr>
        <w:tc>
          <w:tcPr>
            <w:tcW w:w="5680" w:type="dxa"/>
            <w:vAlign w:val="bottom"/>
          </w:tcPr>
          <w:p w14:paraId="279473F1" w14:textId="0C0A8739" w:rsidR="00C967BE" w:rsidRPr="00DA0EF4" w:rsidRDefault="00C967BE" w:rsidP="00C967BE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ราคาตามบัญชีต้นปี - สุทธิ</w:t>
            </w:r>
          </w:p>
        </w:tc>
        <w:tc>
          <w:tcPr>
            <w:tcW w:w="1295" w:type="dxa"/>
            <w:shd w:val="clear" w:color="auto" w:fill="auto"/>
          </w:tcPr>
          <w:p w14:paraId="0530AD4F" w14:textId="5675DC45" w:rsidR="00C967BE" w:rsidRPr="00DA0EF4" w:rsidRDefault="00DA0EF4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5" w:type="dxa"/>
            <w:shd w:val="clear" w:color="auto" w:fill="auto"/>
          </w:tcPr>
          <w:p w14:paraId="3775717D" w14:textId="2ADE125E" w:rsidR="00C967BE" w:rsidRPr="00DA0EF4" w:rsidRDefault="00DA0EF4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5" w:type="dxa"/>
            <w:shd w:val="clear" w:color="auto" w:fill="auto"/>
          </w:tcPr>
          <w:p w14:paraId="2F8F8E52" w14:textId="48BAC3AE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489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521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C967BE" w:rsidRPr="00DA0EF4" w14:paraId="48EB0B31" w14:textId="77777777" w:rsidTr="004172F5">
        <w:trPr>
          <w:cantSplit/>
        </w:trPr>
        <w:tc>
          <w:tcPr>
            <w:tcW w:w="5680" w:type="dxa"/>
            <w:vAlign w:val="bottom"/>
          </w:tcPr>
          <w:p w14:paraId="70FA2A34" w14:textId="0E7DC443" w:rsidR="00C967BE" w:rsidRPr="00DA0EF4" w:rsidRDefault="00C967BE" w:rsidP="00C967BE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ซื้อสินทรัพย์</w:t>
            </w:r>
          </w:p>
        </w:tc>
        <w:tc>
          <w:tcPr>
            <w:tcW w:w="1295" w:type="dxa"/>
            <w:shd w:val="clear" w:color="auto" w:fill="auto"/>
          </w:tcPr>
          <w:p w14:paraId="483210EA" w14:textId="1BE5197F" w:rsidR="00C967BE" w:rsidRPr="00DA0EF4" w:rsidRDefault="00DA0EF4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5" w:type="dxa"/>
            <w:shd w:val="clear" w:color="auto" w:fill="auto"/>
          </w:tcPr>
          <w:p w14:paraId="43BFBCF2" w14:textId="2826560E" w:rsidR="00C967BE" w:rsidRPr="00DA0EF4" w:rsidRDefault="00DA0EF4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</w:tcPr>
          <w:p w14:paraId="2DC064E2" w14:textId="5E133993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C967BE" w:rsidRPr="00DA0EF4" w14:paraId="49E4C97B" w14:textId="77777777" w:rsidTr="004172F5">
        <w:trPr>
          <w:cantSplit/>
        </w:trPr>
        <w:tc>
          <w:tcPr>
            <w:tcW w:w="5680" w:type="dxa"/>
            <w:vAlign w:val="bottom"/>
          </w:tcPr>
          <w:p w14:paraId="2D4B3F1F" w14:textId="09DF04DA" w:rsidR="00C967BE" w:rsidRPr="00DA0EF4" w:rsidRDefault="00C967BE" w:rsidP="00C967BE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โอนสินทรัพย์เป็นค่าใช้จ่าย</w:t>
            </w:r>
          </w:p>
        </w:tc>
        <w:tc>
          <w:tcPr>
            <w:tcW w:w="1295" w:type="dxa"/>
            <w:shd w:val="clear" w:color="auto" w:fill="auto"/>
          </w:tcPr>
          <w:p w14:paraId="3AC14BB3" w14:textId="7EBB83EB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2481D7CA" w14:textId="1271E371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</w:tcPr>
          <w:p w14:paraId="244017FB" w14:textId="46D3AEA6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C967BE" w:rsidRPr="00DA0EF4" w14:paraId="64D3ABD0" w14:textId="77777777" w:rsidTr="004172F5">
        <w:trPr>
          <w:cantSplit/>
        </w:trPr>
        <w:tc>
          <w:tcPr>
            <w:tcW w:w="5680" w:type="dxa"/>
            <w:vAlign w:val="bottom"/>
          </w:tcPr>
          <w:p w14:paraId="7C192F83" w14:textId="1833C734" w:rsidR="00C967BE" w:rsidRPr="00DA0EF4" w:rsidRDefault="00C967BE" w:rsidP="00C967BE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ตัดจำหน่ายสินทรัพย์ - สุทธิ</w:t>
            </w:r>
          </w:p>
        </w:tc>
        <w:tc>
          <w:tcPr>
            <w:tcW w:w="1295" w:type="dxa"/>
            <w:shd w:val="clear" w:color="auto" w:fill="auto"/>
          </w:tcPr>
          <w:p w14:paraId="6D40B730" w14:textId="26E8CD8B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</w:tcPr>
          <w:p w14:paraId="66C09D5A" w14:textId="4F4A6493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06617BB6" w14:textId="5520C1DA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C967BE" w:rsidRPr="00DA0EF4" w14:paraId="7D9BE6B2" w14:textId="77777777" w:rsidTr="004172F5">
        <w:trPr>
          <w:cantSplit/>
        </w:trPr>
        <w:tc>
          <w:tcPr>
            <w:tcW w:w="5680" w:type="dxa"/>
            <w:vAlign w:val="bottom"/>
          </w:tcPr>
          <w:p w14:paraId="27733B55" w14:textId="30D8810E" w:rsidR="00C967BE" w:rsidRPr="00DA0EF4" w:rsidRDefault="00C967BE" w:rsidP="00C967BE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ค่าตัดจำหน่าย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AB7ED85" w14:textId="4F134129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D1FBF4A" w14:textId="46702563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5FA47A8" w14:textId="79BE1363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899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939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C967BE" w:rsidRPr="00DA0EF4" w14:paraId="785BAC71" w14:textId="77777777" w:rsidTr="00FD3A09">
        <w:trPr>
          <w:cantSplit/>
        </w:trPr>
        <w:tc>
          <w:tcPr>
            <w:tcW w:w="5680" w:type="dxa"/>
            <w:vAlign w:val="bottom"/>
          </w:tcPr>
          <w:p w14:paraId="60EE45BB" w14:textId="133E1CE4" w:rsidR="00C967BE" w:rsidRPr="00DA0EF4" w:rsidRDefault="00C967BE" w:rsidP="00C967BE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5F592" w14:textId="29EADDEE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571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AA554" w14:textId="3C899F93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53F57" w14:textId="5F4B86E1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C967BE" w:rsidRPr="00DA0EF4" w14:paraId="52806E1A" w14:textId="77777777" w:rsidTr="00FD3A09">
        <w:trPr>
          <w:cantSplit/>
        </w:trPr>
        <w:tc>
          <w:tcPr>
            <w:tcW w:w="5680" w:type="dxa"/>
            <w:vAlign w:val="bottom"/>
          </w:tcPr>
          <w:p w14:paraId="6FF361F6" w14:textId="77777777" w:rsidR="00C967BE" w:rsidRPr="00DA0EF4" w:rsidRDefault="00C967BE" w:rsidP="00C967BE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1FE65" w14:textId="77777777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95569" w14:textId="77777777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E8C7C" w14:textId="77777777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C967BE" w:rsidRPr="00DA0EF4" w14:paraId="70C9AA8D" w14:textId="77777777" w:rsidTr="00FD3A09">
        <w:trPr>
          <w:cantSplit/>
        </w:trPr>
        <w:tc>
          <w:tcPr>
            <w:tcW w:w="5680" w:type="dxa"/>
            <w:vAlign w:val="bottom"/>
          </w:tcPr>
          <w:p w14:paraId="240CBB6E" w14:textId="3CD389FD" w:rsidR="00C967BE" w:rsidRPr="00DA0EF4" w:rsidRDefault="00C967BE" w:rsidP="00C967BE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77F3897" w14:textId="77777777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6AAB33A" w14:textId="77777777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DAA7EA7" w14:textId="77777777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967BE" w:rsidRPr="00DA0EF4" w14:paraId="5240B04E" w14:textId="77777777" w:rsidTr="004172F5">
        <w:trPr>
          <w:cantSplit/>
        </w:trPr>
        <w:tc>
          <w:tcPr>
            <w:tcW w:w="5680" w:type="dxa"/>
            <w:vAlign w:val="bottom"/>
          </w:tcPr>
          <w:p w14:paraId="03A0D3EB" w14:textId="77777777" w:rsidR="00C967BE" w:rsidRPr="00DA0EF4" w:rsidRDefault="00C967BE" w:rsidP="00C967BE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5" w:type="dxa"/>
            <w:shd w:val="clear" w:color="auto" w:fill="auto"/>
          </w:tcPr>
          <w:p w14:paraId="4BEE990A" w14:textId="2E4E926F" w:rsidR="00C967BE" w:rsidRPr="00DA0EF4" w:rsidRDefault="00DA0EF4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5" w:type="dxa"/>
            <w:shd w:val="clear" w:color="auto" w:fill="auto"/>
          </w:tcPr>
          <w:p w14:paraId="1B71F717" w14:textId="588CF5A6" w:rsidR="00C967BE" w:rsidRPr="00DA0EF4" w:rsidRDefault="00DA0EF4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</w:tcPr>
          <w:p w14:paraId="7E20FAC1" w14:textId="2BC3FFE7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040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745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C967BE" w:rsidRPr="00DA0EF4" w14:paraId="186AC27E" w14:textId="77777777" w:rsidTr="004172F5">
        <w:trPr>
          <w:cantSplit/>
        </w:trPr>
        <w:tc>
          <w:tcPr>
            <w:tcW w:w="5680" w:type="dxa"/>
            <w:vAlign w:val="bottom"/>
          </w:tcPr>
          <w:p w14:paraId="16B87349" w14:textId="77777777" w:rsidR="00C967BE" w:rsidRPr="00DA0EF4" w:rsidRDefault="00C967BE" w:rsidP="00C967BE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D2B6DEB" w14:textId="1C7E7B0B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624A544" w14:textId="4C11E542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6E4F3D4" w14:textId="155E1EFF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456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866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C967BE" w:rsidRPr="00DA0EF4" w14:paraId="526E38FC" w14:textId="77777777" w:rsidTr="004172F5">
        <w:trPr>
          <w:cantSplit/>
        </w:trPr>
        <w:tc>
          <w:tcPr>
            <w:tcW w:w="5680" w:type="dxa"/>
            <w:vAlign w:val="bottom"/>
          </w:tcPr>
          <w:p w14:paraId="52B41145" w14:textId="77777777" w:rsidR="00C967BE" w:rsidRPr="00DA0EF4" w:rsidRDefault="00C967BE" w:rsidP="00C967BE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7786E" w14:textId="73943983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571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3F12B" w14:textId="7604142F" w:rsidR="00C967BE" w:rsidRPr="00DA0EF4" w:rsidRDefault="00DA0EF4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7FD54" w14:textId="7FF4976C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AE7754" w:rsidRPr="00DA0EF4" w14:paraId="71AE2C40" w14:textId="77777777" w:rsidTr="00F726AB">
        <w:trPr>
          <w:cantSplit/>
        </w:trPr>
        <w:tc>
          <w:tcPr>
            <w:tcW w:w="5680" w:type="dxa"/>
            <w:vAlign w:val="bottom"/>
          </w:tcPr>
          <w:p w14:paraId="4B93FBBF" w14:textId="77777777" w:rsidR="00AE7754" w:rsidRPr="00DA0EF4" w:rsidRDefault="00AE7754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72D993E" w14:textId="77777777" w:rsidR="00AE7754" w:rsidRPr="00DA0EF4" w:rsidRDefault="00AE775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B5CA49B" w14:textId="77777777" w:rsidR="00AE7754" w:rsidRPr="00DA0EF4" w:rsidRDefault="00AE775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C23BA48" w14:textId="77777777" w:rsidR="00AE7754" w:rsidRPr="00DA0EF4" w:rsidRDefault="00AE7754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011F0A" w:rsidRPr="00DA0EF4" w14:paraId="7B4E0A5C" w14:textId="77777777" w:rsidTr="00F726AB">
        <w:trPr>
          <w:cantSplit/>
        </w:trPr>
        <w:tc>
          <w:tcPr>
            <w:tcW w:w="5680" w:type="dxa"/>
            <w:vAlign w:val="bottom"/>
          </w:tcPr>
          <w:p w14:paraId="6F212B6F" w14:textId="7916F1CE" w:rsidR="00011F0A" w:rsidRPr="00DA0EF4" w:rsidRDefault="00011F0A" w:rsidP="00A365CC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68C37A2" w14:textId="77777777" w:rsidR="00011F0A" w:rsidRPr="00DA0EF4" w:rsidRDefault="00011F0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C3F3ADD" w14:textId="77777777" w:rsidR="00011F0A" w:rsidRPr="00DA0EF4" w:rsidRDefault="00011F0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0C1F12D" w14:textId="77777777" w:rsidR="00011F0A" w:rsidRPr="00DA0EF4" w:rsidRDefault="00011F0A" w:rsidP="00A365C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967BE" w:rsidRPr="00DA0EF4" w14:paraId="0DE87BD5" w14:textId="77777777" w:rsidTr="00F726AB">
        <w:trPr>
          <w:cantSplit/>
        </w:trPr>
        <w:tc>
          <w:tcPr>
            <w:tcW w:w="5680" w:type="dxa"/>
            <w:vAlign w:val="bottom"/>
          </w:tcPr>
          <w:p w14:paraId="7BF06268" w14:textId="77777777" w:rsidR="00C967BE" w:rsidRPr="00DA0EF4" w:rsidRDefault="00C967BE" w:rsidP="00C967BE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ราคาตามบัญชีต้นปี - สุทธิ</w:t>
            </w:r>
          </w:p>
        </w:tc>
        <w:tc>
          <w:tcPr>
            <w:tcW w:w="1295" w:type="dxa"/>
            <w:shd w:val="clear" w:color="auto" w:fill="FAFAFA"/>
          </w:tcPr>
          <w:p w14:paraId="4FFC1AB4" w14:textId="7F5C43CE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571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shd w:val="clear" w:color="auto" w:fill="FAFAFA"/>
          </w:tcPr>
          <w:p w14:paraId="15994D06" w14:textId="42698FBB" w:rsidR="00C967BE" w:rsidRPr="00DA0EF4" w:rsidRDefault="00DA0EF4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</w:tcPr>
          <w:p w14:paraId="352CACA8" w14:textId="160B9A73" w:rsidR="00C967BE" w:rsidRPr="00DA0EF4" w:rsidRDefault="00C967BE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C967BE" w:rsidRPr="00DA0EF4" w14:paraId="7AC40FFD" w14:textId="77777777" w:rsidTr="00F726AB">
        <w:trPr>
          <w:cantSplit/>
        </w:trPr>
        <w:tc>
          <w:tcPr>
            <w:tcW w:w="5680" w:type="dxa"/>
            <w:vAlign w:val="bottom"/>
          </w:tcPr>
          <w:p w14:paraId="2AE342D8" w14:textId="77777777" w:rsidR="00C967BE" w:rsidRPr="00DA0EF4" w:rsidRDefault="00C967BE" w:rsidP="00C967BE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ซื้อสินทรัพย์</w:t>
            </w:r>
          </w:p>
        </w:tc>
        <w:tc>
          <w:tcPr>
            <w:tcW w:w="1295" w:type="dxa"/>
            <w:shd w:val="clear" w:color="auto" w:fill="FAFAFA"/>
          </w:tcPr>
          <w:p w14:paraId="6B880F3D" w14:textId="2F044C58" w:rsidR="00C967BE" w:rsidRPr="00DA0EF4" w:rsidRDefault="00DA0EF4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67315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5" w:type="dxa"/>
            <w:shd w:val="clear" w:color="auto" w:fill="FAFAFA"/>
          </w:tcPr>
          <w:p w14:paraId="5DBD8EE5" w14:textId="11E34971" w:rsidR="00C967BE" w:rsidRPr="00DA0EF4" w:rsidRDefault="00DA0EF4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67315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shd w:val="clear" w:color="auto" w:fill="FAFAFA"/>
          </w:tcPr>
          <w:p w14:paraId="4C1FCB38" w14:textId="1850CBF5" w:rsidR="00C967BE" w:rsidRPr="00DA0EF4" w:rsidRDefault="00DA0EF4" w:rsidP="00C967B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67315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673155" w:rsidRPr="00DA0EF4" w14:paraId="240F577E" w14:textId="77777777" w:rsidTr="00F726AB">
        <w:trPr>
          <w:cantSplit/>
        </w:trPr>
        <w:tc>
          <w:tcPr>
            <w:tcW w:w="5680" w:type="dxa"/>
            <w:vAlign w:val="bottom"/>
          </w:tcPr>
          <w:p w14:paraId="07E3AE26" w14:textId="77777777" w:rsidR="00673155" w:rsidRPr="00DA0EF4" w:rsidRDefault="00673155" w:rsidP="00673155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ค่าตัดจำหน่าย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49CA865" w14:textId="77186E9D" w:rsidR="00673155" w:rsidRPr="00DA0EF4" w:rsidRDefault="00673155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8F4F432" w14:textId="215E0B39" w:rsidR="00673155" w:rsidRPr="00DA0EF4" w:rsidRDefault="00673155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78490345" w14:textId="5CD7E6DA" w:rsidR="00673155" w:rsidRPr="00DA0EF4" w:rsidRDefault="00673155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73155" w:rsidRPr="00DA0EF4" w14:paraId="7643EE79" w14:textId="77777777" w:rsidTr="00F726AB">
        <w:trPr>
          <w:cantSplit/>
        </w:trPr>
        <w:tc>
          <w:tcPr>
            <w:tcW w:w="5680" w:type="dxa"/>
            <w:vAlign w:val="bottom"/>
          </w:tcPr>
          <w:p w14:paraId="7B9C4620" w14:textId="77777777" w:rsidR="00673155" w:rsidRPr="00DA0EF4" w:rsidRDefault="00673155" w:rsidP="00673155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B3329" w14:textId="23111623" w:rsidR="00673155" w:rsidRPr="00DA0EF4" w:rsidRDefault="00DA0EF4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315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67315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67759" w14:textId="692E9113" w:rsidR="00673155" w:rsidRPr="00DA0EF4" w:rsidRDefault="00DA0EF4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67315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BD67CC" w14:textId="2F4EFE5F" w:rsidR="00673155" w:rsidRPr="00DA0EF4" w:rsidRDefault="00DA0EF4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315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67315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  <w:tr w:rsidR="00673155" w:rsidRPr="00DA0EF4" w14:paraId="459C7898" w14:textId="77777777" w:rsidTr="00F726AB">
        <w:trPr>
          <w:cantSplit/>
        </w:trPr>
        <w:tc>
          <w:tcPr>
            <w:tcW w:w="5680" w:type="dxa"/>
            <w:vAlign w:val="bottom"/>
          </w:tcPr>
          <w:p w14:paraId="27209158" w14:textId="77777777" w:rsidR="00673155" w:rsidRPr="00DA0EF4" w:rsidRDefault="00673155" w:rsidP="00673155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49A56" w14:textId="77777777" w:rsidR="00673155" w:rsidRPr="00DA0EF4" w:rsidRDefault="00673155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1A604" w14:textId="77777777" w:rsidR="00673155" w:rsidRPr="00DA0EF4" w:rsidRDefault="00673155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AB9F3" w14:textId="77777777" w:rsidR="00673155" w:rsidRPr="00DA0EF4" w:rsidRDefault="00673155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673155" w:rsidRPr="00DA0EF4" w14:paraId="2DC5294E" w14:textId="77777777" w:rsidTr="00F726AB">
        <w:trPr>
          <w:cantSplit/>
        </w:trPr>
        <w:tc>
          <w:tcPr>
            <w:tcW w:w="5680" w:type="dxa"/>
            <w:vAlign w:val="bottom"/>
          </w:tcPr>
          <w:p w14:paraId="1ECB267A" w14:textId="17B7BC06" w:rsidR="00673155" w:rsidRPr="00DA0EF4" w:rsidRDefault="00673155" w:rsidP="00673155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28FE631" w14:textId="77777777" w:rsidR="00673155" w:rsidRPr="00DA0EF4" w:rsidRDefault="00673155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57ED7C5" w14:textId="77777777" w:rsidR="00673155" w:rsidRPr="00DA0EF4" w:rsidRDefault="00673155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E285EAF" w14:textId="77777777" w:rsidR="00673155" w:rsidRPr="00DA0EF4" w:rsidRDefault="00673155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73155" w:rsidRPr="00DA0EF4" w14:paraId="11D2970A" w14:textId="77777777" w:rsidTr="00F726AB">
        <w:trPr>
          <w:cantSplit/>
        </w:trPr>
        <w:tc>
          <w:tcPr>
            <w:tcW w:w="5680" w:type="dxa"/>
            <w:vAlign w:val="bottom"/>
          </w:tcPr>
          <w:p w14:paraId="7FCE64FB" w14:textId="77777777" w:rsidR="00673155" w:rsidRPr="00DA0EF4" w:rsidRDefault="00673155" w:rsidP="00673155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5" w:type="dxa"/>
            <w:shd w:val="clear" w:color="auto" w:fill="FAFAFA"/>
          </w:tcPr>
          <w:p w14:paraId="2C04F49C" w14:textId="682C3AA3" w:rsidR="00673155" w:rsidRPr="00DA0EF4" w:rsidRDefault="00DA0EF4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7315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67315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5" w:type="dxa"/>
            <w:shd w:val="clear" w:color="auto" w:fill="FAFAFA"/>
          </w:tcPr>
          <w:p w14:paraId="5528CF39" w14:textId="6D3E6727" w:rsidR="00673155" w:rsidRPr="00DA0EF4" w:rsidRDefault="00DA0EF4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67315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shd w:val="clear" w:color="auto" w:fill="FAFAFA"/>
          </w:tcPr>
          <w:p w14:paraId="19A2B3A6" w14:textId="71286138" w:rsidR="00673155" w:rsidRPr="00DA0EF4" w:rsidRDefault="00DA0EF4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7315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67315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</w:tr>
      <w:tr w:rsidR="00673155" w:rsidRPr="00DA0EF4" w14:paraId="5EF70ED6" w14:textId="77777777" w:rsidTr="00F726AB">
        <w:trPr>
          <w:cantSplit/>
        </w:trPr>
        <w:tc>
          <w:tcPr>
            <w:tcW w:w="5680" w:type="dxa"/>
            <w:vAlign w:val="bottom"/>
          </w:tcPr>
          <w:p w14:paraId="56F902CB" w14:textId="77777777" w:rsidR="00673155" w:rsidRPr="00DA0EF4" w:rsidRDefault="00673155" w:rsidP="00673155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9ED0D60" w14:textId="52F86C10" w:rsidR="00673155" w:rsidRPr="00DA0EF4" w:rsidRDefault="00673155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0626D75F" w14:textId="54F7CE6A" w:rsidR="00673155" w:rsidRPr="00DA0EF4" w:rsidRDefault="00673155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1B211388" w14:textId="5470A03A" w:rsidR="00673155" w:rsidRPr="00DA0EF4" w:rsidRDefault="00673155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73155" w:rsidRPr="00DA0EF4" w14:paraId="4BA93C8F" w14:textId="77777777" w:rsidTr="00F726AB">
        <w:trPr>
          <w:cantSplit/>
        </w:trPr>
        <w:tc>
          <w:tcPr>
            <w:tcW w:w="5680" w:type="dxa"/>
            <w:vAlign w:val="bottom"/>
          </w:tcPr>
          <w:p w14:paraId="47011E0E" w14:textId="77777777" w:rsidR="00673155" w:rsidRPr="00DA0EF4" w:rsidRDefault="00673155" w:rsidP="00673155">
            <w:pPr>
              <w:spacing w:before="10" w:after="10"/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AD1A9" w14:textId="243BBE9D" w:rsidR="00673155" w:rsidRPr="00DA0EF4" w:rsidRDefault="00DA0EF4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315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67315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79FA51" w14:textId="63B85268" w:rsidR="00673155" w:rsidRPr="00DA0EF4" w:rsidRDefault="00DA0EF4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67315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4B890" w14:textId="2AF0B249" w:rsidR="00673155" w:rsidRPr="00DA0EF4" w:rsidRDefault="00DA0EF4" w:rsidP="006731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315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67315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</w:tbl>
    <w:p w14:paraId="36852865" w14:textId="5A0D40C4" w:rsidR="001C6BE6" w:rsidRPr="00DA0EF4" w:rsidRDefault="001C6BE6" w:rsidP="00A365C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F354E8" w14:textId="2439B80C" w:rsidR="00FE0EDE" w:rsidRPr="00DA0EF4" w:rsidRDefault="001C6BE6" w:rsidP="00E73E3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0F46F869" w14:textId="77777777" w:rsidTr="005E32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6B7A7E" w14:textId="33FF6FAB" w:rsidR="00767150" w:rsidRPr="00DA0EF4" w:rsidRDefault="00DA0EF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D1F16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1F16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0B4964F" w14:textId="77777777" w:rsidR="003F3244" w:rsidRPr="00DA0EF4" w:rsidRDefault="003F3244" w:rsidP="00A365C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AF71717" w14:textId="77777777" w:rsidR="003F3244" w:rsidRPr="00DA0EF4" w:rsidRDefault="003F3244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43D7E49" w14:textId="77777777" w:rsidR="003F3244" w:rsidRPr="00DA0EF4" w:rsidRDefault="003F3244" w:rsidP="00A365C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6"/>
        <w:gridCol w:w="1296"/>
        <w:gridCol w:w="1296"/>
        <w:gridCol w:w="1296"/>
      </w:tblGrid>
      <w:tr w:rsidR="00C22CAB" w:rsidRPr="00DA0EF4" w14:paraId="0123950D" w14:textId="77777777" w:rsidTr="009D1F16">
        <w:trPr>
          <w:cantSplit/>
          <w:trHeight w:val="20"/>
        </w:trPr>
        <w:tc>
          <w:tcPr>
            <w:tcW w:w="4390" w:type="dxa"/>
            <w:vAlign w:val="bottom"/>
          </w:tcPr>
          <w:p w14:paraId="16228173" w14:textId="77777777" w:rsidR="003F3244" w:rsidRPr="00DA0EF4" w:rsidRDefault="003F32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CCE4D4" w14:textId="77777777" w:rsidR="003F3244" w:rsidRPr="00DA0EF4" w:rsidRDefault="003F3244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7380DF" w14:textId="77777777" w:rsidR="003F3244" w:rsidRPr="00DA0EF4" w:rsidRDefault="003F3244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67BE" w:rsidRPr="00DA0EF4" w14:paraId="7EAFD7E7" w14:textId="77777777" w:rsidTr="009D1F16">
        <w:trPr>
          <w:cantSplit/>
          <w:trHeight w:val="20"/>
        </w:trPr>
        <w:tc>
          <w:tcPr>
            <w:tcW w:w="4390" w:type="dxa"/>
            <w:vAlign w:val="bottom"/>
          </w:tcPr>
          <w:p w14:paraId="4D19C360" w14:textId="77777777" w:rsidR="00C967BE" w:rsidRPr="00DA0EF4" w:rsidRDefault="00C967BE" w:rsidP="00C967BE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6927CB" w14:textId="0049C205" w:rsidR="00C967BE" w:rsidRPr="00DA0EF4" w:rsidRDefault="00C967BE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D288DF6" w14:textId="5B2D1C8A" w:rsidR="00C967BE" w:rsidRPr="00DA0EF4" w:rsidRDefault="00C967BE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DAC98B" w14:textId="37FCEF14" w:rsidR="00C967BE" w:rsidRPr="00DA0EF4" w:rsidRDefault="00C967BE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72B5A8" w14:textId="4CABDE23" w:rsidR="00C967BE" w:rsidRPr="00DA0EF4" w:rsidRDefault="00C967BE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C967BE" w:rsidRPr="00DA0EF4" w14:paraId="4B965E14" w14:textId="77777777" w:rsidTr="009D1F16">
        <w:trPr>
          <w:cantSplit/>
          <w:trHeight w:val="20"/>
        </w:trPr>
        <w:tc>
          <w:tcPr>
            <w:tcW w:w="4390" w:type="dxa"/>
            <w:vAlign w:val="bottom"/>
          </w:tcPr>
          <w:p w14:paraId="3AFAAC02" w14:textId="77777777" w:rsidR="00C967BE" w:rsidRPr="00DA0EF4" w:rsidRDefault="00C967BE" w:rsidP="00C967BE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DA5A291" w14:textId="77777777" w:rsidR="00C967BE" w:rsidRPr="00DA0EF4" w:rsidRDefault="00C967BE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65A665A" w14:textId="77777777" w:rsidR="00C967BE" w:rsidRPr="00DA0EF4" w:rsidRDefault="00C967BE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5153DB9" w14:textId="77777777" w:rsidR="00C967BE" w:rsidRPr="00DA0EF4" w:rsidRDefault="00C967BE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AEDB06F" w14:textId="77777777" w:rsidR="00C967BE" w:rsidRPr="00DA0EF4" w:rsidRDefault="00C967BE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67BE" w:rsidRPr="00DA0EF4" w14:paraId="0BFA9B50" w14:textId="77777777" w:rsidTr="009D1F16">
        <w:trPr>
          <w:cantSplit/>
          <w:trHeight w:val="20"/>
        </w:trPr>
        <w:tc>
          <w:tcPr>
            <w:tcW w:w="4390" w:type="dxa"/>
            <w:vAlign w:val="bottom"/>
          </w:tcPr>
          <w:p w14:paraId="62A3F13E" w14:textId="77777777" w:rsidR="00C967BE" w:rsidRPr="00DA0EF4" w:rsidRDefault="00C967BE" w:rsidP="00C967BE">
            <w:pPr>
              <w:ind w:right="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AB868" w14:textId="77777777" w:rsidR="00C967BE" w:rsidRPr="00DA0EF4" w:rsidRDefault="00C967BE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31424E" w14:textId="77777777" w:rsidR="00C967BE" w:rsidRPr="00DA0EF4" w:rsidRDefault="00C967BE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9599F" w14:textId="77777777" w:rsidR="00C967BE" w:rsidRPr="00DA0EF4" w:rsidRDefault="00C967BE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7FCD7A" w14:textId="77777777" w:rsidR="00C967BE" w:rsidRPr="00DA0EF4" w:rsidRDefault="00C967BE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C967BE" w:rsidRPr="00DA0EF4" w14:paraId="33D3FF8F" w14:textId="77777777" w:rsidTr="009D1F16">
        <w:trPr>
          <w:cantSplit/>
          <w:trHeight w:val="20"/>
        </w:trPr>
        <w:tc>
          <w:tcPr>
            <w:tcW w:w="4390" w:type="dxa"/>
            <w:vAlign w:val="bottom"/>
            <w:hideMark/>
          </w:tcPr>
          <w:p w14:paraId="2825054F" w14:textId="77777777" w:rsidR="00C967BE" w:rsidRPr="00DA0EF4" w:rsidRDefault="00C967BE" w:rsidP="00C967B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4978D9" w14:textId="574D2891" w:rsidR="00C967BE" w:rsidRPr="00DA0EF4" w:rsidRDefault="00DA0EF4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75B1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E75B1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vAlign w:val="bottom"/>
          </w:tcPr>
          <w:p w14:paraId="30ADEBCF" w14:textId="30CDB9DE" w:rsidR="00C967BE" w:rsidRPr="00DA0EF4" w:rsidRDefault="00DA0EF4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75B1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E75B1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3C28E9" w14:textId="76F21583" w:rsidR="00C967BE" w:rsidRPr="00DA0EF4" w:rsidRDefault="00DA0EF4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75B1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E75B1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vAlign w:val="bottom"/>
          </w:tcPr>
          <w:p w14:paraId="6DFA3BC6" w14:textId="08FD674C" w:rsidR="00C967BE" w:rsidRPr="00DA0EF4" w:rsidRDefault="00DA0EF4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75B1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E75B1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</w:tr>
      <w:tr w:rsidR="00C967BE" w:rsidRPr="00DA0EF4" w14:paraId="647FA6A2" w14:textId="77777777" w:rsidTr="000F5D69">
        <w:trPr>
          <w:cantSplit/>
          <w:trHeight w:val="20"/>
        </w:trPr>
        <w:tc>
          <w:tcPr>
            <w:tcW w:w="4390" w:type="dxa"/>
            <w:vAlign w:val="bottom"/>
            <w:hideMark/>
          </w:tcPr>
          <w:p w14:paraId="1A6E735F" w14:textId="77777777" w:rsidR="00C967BE" w:rsidRPr="00DA0EF4" w:rsidRDefault="00C967BE" w:rsidP="00C967BE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CB232" w14:textId="1470E5A5" w:rsidR="00C967BE" w:rsidRPr="00DA0EF4" w:rsidRDefault="00E75B11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5CE1DD" w14:textId="484A4D04" w:rsidR="00C967BE" w:rsidRPr="00DA0EF4" w:rsidRDefault="00E75B11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18985" w14:textId="7CE63A4E" w:rsidR="00C967BE" w:rsidRPr="00DA0EF4" w:rsidRDefault="00E75B11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156991" w14:textId="6B7EA915" w:rsidR="00C967BE" w:rsidRPr="00DA0EF4" w:rsidRDefault="00E75B11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967BE" w:rsidRPr="00DA0EF4" w14:paraId="069A595A" w14:textId="77777777" w:rsidTr="000F5D69">
        <w:trPr>
          <w:cantSplit/>
          <w:trHeight w:val="341"/>
        </w:trPr>
        <w:tc>
          <w:tcPr>
            <w:tcW w:w="4390" w:type="dxa"/>
            <w:vAlign w:val="bottom"/>
          </w:tcPr>
          <w:p w14:paraId="59C98AD8" w14:textId="226BA089" w:rsidR="00C967BE" w:rsidRPr="00DA0EF4" w:rsidRDefault="00556153" w:rsidP="00C967B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) </w:t>
            </w:r>
            <w:r w:rsidR="00C967BE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E06014" w14:textId="1E492E78" w:rsidR="00C967BE" w:rsidRPr="00DA0EF4" w:rsidRDefault="001A37B6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2B069" w14:textId="064374C0" w:rsidR="00C967BE" w:rsidRPr="00DA0EF4" w:rsidRDefault="00DA0EF4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C6A17C" w14:textId="237A96A3" w:rsidR="00C967BE" w:rsidRPr="00DA0EF4" w:rsidRDefault="001A37B6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DD6E7" w14:textId="649F8CC6" w:rsidR="00C967BE" w:rsidRPr="00DA0EF4" w:rsidRDefault="00DA0EF4" w:rsidP="00C967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C967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</w:tbl>
    <w:p w14:paraId="087C4560" w14:textId="77777777" w:rsidR="00877D84" w:rsidRPr="00DA0EF4" w:rsidRDefault="00877D84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6287DE" w14:textId="3CDD1505" w:rsidR="00AE7754" w:rsidRPr="00DA0EF4" w:rsidRDefault="00AE7754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AE7754" w:rsidRPr="00DA0EF4" w:rsidSect="00C14371">
          <w:footerReference w:type="first" r:id="rId10"/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61033600" w14:textId="77777777" w:rsidR="00877D84" w:rsidRPr="00DA0EF4" w:rsidRDefault="00877D84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3B7C7C" w14:textId="77777777" w:rsidR="00D15B12" w:rsidRPr="00DA0EF4" w:rsidRDefault="00D15B12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รายการเคลื่อนไหวของภาษีเงินได้รอการตัดบัญชีมีดังนี้ </w:t>
      </w:r>
    </w:p>
    <w:p w14:paraId="2C237CC3" w14:textId="77777777" w:rsidR="009D1F16" w:rsidRPr="00DA0EF4" w:rsidRDefault="009D1F16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801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420"/>
        <w:gridCol w:w="1296"/>
        <w:gridCol w:w="1296"/>
        <w:gridCol w:w="1252"/>
        <w:gridCol w:w="1299"/>
        <w:gridCol w:w="1299"/>
        <w:gridCol w:w="1299"/>
        <w:gridCol w:w="1299"/>
        <w:gridCol w:w="1299"/>
        <w:gridCol w:w="42"/>
      </w:tblGrid>
      <w:tr w:rsidR="00121A64" w:rsidRPr="00DA0EF4" w14:paraId="2A6CCF1B" w14:textId="77777777" w:rsidTr="00AE7754">
        <w:trPr>
          <w:cantSplit/>
          <w:trHeight w:val="20"/>
        </w:trPr>
        <w:tc>
          <w:tcPr>
            <w:tcW w:w="4420" w:type="dxa"/>
            <w:vAlign w:val="bottom"/>
          </w:tcPr>
          <w:p w14:paraId="687604E7" w14:textId="77777777" w:rsidR="00121A64" w:rsidRPr="00DA0EF4" w:rsidRDefault="00121A6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8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2A6F760" w14:textId="34CEEBD5" w:rsidR="00121A64" w:rsidRPr="00DA0EF4" w:rsidRDefault="00121A64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21A64" w:rsidRPr="00DA0EF4" w14:paraId="19692892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  <w:vAlign w:val="bottom"/>
          </w:tcPr>
          <w:p w14:paraId="2B51FF40" w14:textId="77777777" w:rsidR="00121A64" w:rsidRPr="00DA0EF4" w:rsidRDefault="00121A6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B9F5D2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183C47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37080622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49E01567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ค่าเผื่อมูลค่า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4A1DC19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40857017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2005220C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5A2A075C" w14:textId="43229043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121A64" w:rsidRPr="00DA0EF4" w14:paraId="2E5D6D71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  <w:vAlign w:val="bottom"/>
          </w:tcPr>
          <w:p w14:paraId="72461BD6" w14:textId="77777777" w:rsidR="00121A64" w:rsidRPr="00DA0EF4" w:rsidRDefault="00121A6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6A6E6CB" w14:textId="58EBDFA4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ขาดทุนที่</w:t>
            </w:r>
          </w:p>
        </w:tc>
        <w:tc>
          <w:tcPr>
            <w:tcW w:w="1296" w:type="dxa"/>
            <w:vAlign w:val="bottom"/>
          </w:tcPr>
          <w:p w14:paraId="4BF0AB93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252" w:type="dxa"/>
            <w:vAlign w:val="bottom"/>
          </w:tcPr>
          <w:p w14:paraId="06298A09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9" w:type="dxa"/>
          </w:tcPr>
          <w:p w14:paraId="02A14155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99" w:type="dxa"/>
          </w:tcPr>
          <w:p w14:paraId="7F5406FB" w14:textId="11161955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9" w:type="dxa"/>
          </w:tcPr>
          <w:p w14:paraId="559CD8B9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</w:t>
            </w:r>
          </w:p>
        </w:tc>
        <w:tc>
          <w:tcPr>
            <w:tcW w:w="1299" w:type="dxa"/>
          </w:tcPr>
          <w:p w14:paraId="67326173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</w:tcPr>
          <w:p w14:paraId="7D33269E" w14:textId="7FF7F9AD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121A64" w:rsidRPr="00DA0EF4" w14:paraId="6D8D0DCA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  <w:vAlign w:val="bottom"/>
          </w:tcPr>
          <w:p w14:paraId="513C4D35" w14:textId="77777777" w:rsidR="00121A64" w:rsidRPr="00DA0EF4" w:rsidRDefault="00121A6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6ADD32" w14:textId="6BEF7356" w:rsidR="00121A64" w:rsidRPr="00DA0EF4" w:rsidRDefault="00587E66" w:rsidP="00587E66">
            <w:pPr>
              <w:ind w:left="-1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</w:t>
            </w:r>
            <w:r w:rsidR="00121A6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ว่าจะเกิดขึ้น</w:t>
            </w:r>
          </w:p>
        </w:tc>
        <w:tc>
          <w:tcPr>
            <w:tcW w:w="1296" w:type="dxa"/>
            <w:vAlign w:val="bottom"/>
          </w:tcPr>
          <w:p w14:paraId="4BB49311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252" w:type="dxa"/>
            <w:vAlign w:val="bottom"/>
          </w:tcPr>
          <w:p w14:paraId="271AC3FF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ของสินทรัพย์</w:t>
            </w:r>
          </w:p>
        </w:tc>
        <w:tc>
          <w:tcPr>
            <w:tcW w:w="1299" w:type="dxa"/>
          </w:tcPr>
          <w:p w14:paraId="48DDE2E8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299" w:type="dxa"/>
          </w:tcPr>
          <w:p w14:paraId="0356ACE3" w14:textId="0391E084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99" w:type="dxa"/>
          </w:tcPr>
          <w:p w14:paraId="2F332255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สะสมยกไป</w:t>
            </w:r>
          </w:p>
        </w:tc>
        <w:tc>
          <w:tcPr>
            <w:tcW w:w="1299" w:type="dxa"/>
          </w:tcPr>
          <w:p w14:paraId="0549B2D5" w14:textId="307E5B1D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299" w:type="dxa"/>
          </w:tcPr>
          <w:p w14:paraId="57B8F49D" w14:textId="0C7FC353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21A64" w:rsidRPr="00DA0EF4" w14:paraId="7D563063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  <w:vAlign w:val="bottom"/>
          </w:tcPr>
          <w:p w14:paraId="5756E7A8" w14:textId="77777777" w:rsidR="00121A64" w:rsidRPr="00DA0EF4" w:rsidRDefault="00121A6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01F9D0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D97BFA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33936273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834ABDF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7B25889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6FFB6765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44F2B8F" w14:textId="5EF512B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ABA6F8D" w14:textId="775E361F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121A64" w:rsidRPr="00DA0EF4" w14:paraId="4E1309A4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  <w:vAlign w:val="bottom"/>
          </w:tcPr>
          <w:p w14:paraId="6E8B40B2" w14:textId="77777777" w:rsidR="00121A64" w:rsidRPr="00DA0EF4" w:rsidRDefault="00121A64" w:rsidP="00A365CC">
            <w:pPr>
              <w:ind w:right="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DDAE2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2F16F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5D286508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1B8D379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5A95B48E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C3C7F22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BEA6D42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7E60321" w14:textId="1C470729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21A64" w:rsidRPr="00DA0EF4" w14:paraId="7F537571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  <w:vAlign w:val="bottom"/>
          </w:tcPr>
          <w:p w14:paraId="4B65ADC5" w14:textId="77777777" w:rsidR="00121A64" w:rsidRPr="00DA0EF4" w:rsidRDefault="00121A64" w:rsidP="00A365CC">
            <w:pPr>
              <w:ind w:right="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C84C90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2DFCAB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vAlign w:val="bottom"/>
          </w:tcPr>
          <w:p w14:paraId="090FDC2E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407E81DD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5048DB1E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160AF3F4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77694F2E" w14:textId="77777777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3D3D9A41" w14:textId="1B6E741D" w:rsidR="00121A64" w:rsidRPr="00DA0EF4" w:rsidRDefault="00121A6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21A64" w:rsidRPr="00DA0EF4" w14:paraId="11A192AB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  <w:hideMark/>
          </w:tcPr>
          <w:p w14:paraId="3FCD7B58" w14:textId="4E0ADAA2" w:rsidR="00121A64" w:rsidRPr="00DA0EF4" w:rsidRDefault="00121A64" w:rsidP="00123B0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01AC38" w14:textId="0DDB1C1D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038C499" w14:textId="02D80474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  <w:tc>
          <w:tcPr>
            <w:tcW w:w="1252" w:type="dxa"/>
            <w:vAlign w:val="center"/>
          </w:tcPr>
          <w:p w14:paraId="781FED93" w14:textId="1D8E91C9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99" w:type="dxa"/>
          </w:tcPr>
          <w:p w14:paraId="7BEA22B3" w14:textId="79B19E7D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</w:p>
        </w:tc>
        <w:tc>
          <w:tcPr>
            <w:tcW w:w="1299" w:type="dxa"/>
          </w:tcPr>
          <w:p w14:paraId="6042286F" w14:textId="3E2106A4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299" w:type="dxa"/>
          </w:tcPr>
          <w:p w14:paraId="65160A75" w14:textId="58DF9ACC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99" w:type="dxa"/>
          </w:tcPr>
          <w:p w14:paraId="538688E5" w14:textId="03079EF3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199C0612" w14:textId="6704482F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</w:tr>
      <w:tr w:rsidR="00121A64" w:rsidRPr="00DA0EF4" w14:paraId="724B7088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</w:tcPr>
          <w:p w14:paraId="4C8834FF" w14:textId="3FA7CF36" w:rsidR="00121A64" w:rsidRPr="00DA0EF4" w:rsidRDefault="00121A64" w:rsidP="00123B0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</w:t>
            </w:r>
            <w:r w:rsidR="00E75B11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(ลด)</w:t>
            </w:r>
            <w:r w:rsidR="00E75B11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5FF0B" w14:textId="40B92FF9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60BC3" w14:textId="468E84E6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14:paraId="28C07E93" w14:textId="63FC9B9D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BC49B53" w14:textId="2B3BC25C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087BBC2" w14:textId="3304E894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23ADE04" w14:textId="14725EEC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0A6F767" w14:textId="03C39BE2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763FF72" w14:textId="1B7A1DE0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21A64" w:rsidRPr="00DA0EF4" w14:paraId="5ECB85BB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</w:tcPr>
          <w:p w14:paraId="5329137B" w14:textId="77777777" w:rsidR="00121A64" w:rsidRPr="00DA0EF4" w:rsidRDefault="00121A64" w:rsidP="00123B0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D3C1C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7E39F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14:paraId="52267B48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29545B17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24374458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745A647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62ABAB8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4608E87B" w14:textId="106DFA5F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21A64" w:rsidRPr="00DA0EF4" w14:paraId="1CA6666B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</w:tcPr>
          <w:p w14:paraId="7ACB28D7" w14:textId="67975F6F" w:rsidR="00121A64" w:rsidRPr="00DA0EF4" w:rsidRDefault="00121A64" w:rsidP="00123B0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ABCC9" w14:textId="3F0ECF99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94E72" w14:textId="5B4F38A8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14:paraId="311AFBC4" w14:textId="5967171A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3394DAA" w14:textId="5929F639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8656D30" w14:textId="6575BD0A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661AC325" w14:textId="17C3860C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2BBD5442" w14:textId="305D8BD4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9563E72" w14:textId="27F4B71A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</w:p>
        </w:tc>
      </w:tr>
      <w:tr w:rsidR="00121A64" w:rsidRPr="00DA0EF4" w14:paraId="4974EB70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</w:tcPr>
          <w:p w14:paraId="07148BAF" w14:textId="77777777" w:rsidR="00121A64" w:rsidRPr="00DA0EF4" w:rsidRDefault="00121A64" w:rsidP="00123B0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3F6801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85C761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7294E7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0CC75264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55B07A8D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6E5A6436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1CC36886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0F8DAEBB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21A64" w:rsidRPr="00DA0EF4" w14:paraId="552086D0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</w:tcPr>
          <w:p w14:paraId="0F5E46FA" w14:textId="57E54C5C" w:rsidR="00121A64" w:rsidRPr="00DA0EF4" w:rsidRDefault="00121A64" w:rsidP="00123B0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D5AB41" w14:textId="7E198775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17AC90" w14:textId="0329008F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52" w:type="dxa"/>
            <w:shd w:val="clear" w:color="auto" w:fill="FAFAFA"/>
            <w:vAlign w:val="center"/>
          </w:tcPr>
          <w:p w14:paraId="7863D862" w14:textId="55398EB6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299" w:type="dxa"/>
            <w:shd w:val="clear" w:color="auto" w:fill="FAFAFA"/>
          </w:tcPr>
          <w:p w14:paraId="2971111A" w14:textId="31B68A19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9" w:type="dxa"/>
            <w:shd w:val="clear" w:color="auto" w:fill="FAFAFA"/>
          </w:tcPr>
          <w:p w14:paraId="71A9E2B1" w14:textId="465715D5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</w:p>
        </w:tc>
        <w:tc>
          <w:tcPr>
            <w:tcW w:w="1299" w:type="dxa"/>
            <w:shd w:val="clear" w:color="auto" w:fill="FAFAFA"/>
          </w:tcPr>
          <w:p w14:paraId="1D6A8EBF" w14:textId="3A96A532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FE263E7" w14:textId="3A2B93F3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99" w:type="dxa"/>
            <w:shd w:val="clear" w:color="auto" w:fill="FAFAFA"/>
          </w:tcPr>
          <w:p w14:paraId="1BF30556" w14:textId="111F98C3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</w:p>
        </w:tc>
      </w:tr>
      <w:tr w:rsidR="00121A64" w:rsidRPr="00DA0EF4" w14:paraId="45AF2791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</w:tcPr>
          <w:p w14:paraId="17F88C30" w14:textId="0C851D61" w:rsidR="00121A64" w:rsidRPr="00DA0EF4" w:rsidRDefault="00121A64" w:rsidP="00121A6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</w:t>
            </w:r>
            <w:r w:rsidR="00E75B11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(ลด)</w:t>
            </w:r>
            <w:r w:rsidR="00E75B11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26D66B" w14:textId="4FF5BE53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FC9D91" w14:textId="61984F9E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252" w:type="dxa"/>
            <w:shd w:val="clear" w:color="auto" w:fill="FAFAFA"/>
            <w:vAlign w:val="center"/>
          </w:tcPr>
          <w:p w14:paraId="4F357D38" w14:textId="2CF1C39E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5211BA5D" w14:textId="5DD565B5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99" w:type="dxa"/>
            <w:shd w:val="clear" w:color="auto" w:fill="FAFAFA"/>
          </w:tcPr>
          <w:p w14:paraId="0D2766A4" w14:textId="24D836BC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866</w:t>
            </w:r>
          </w:p>
        </w:tc>
        <w:tc>
          <w:tcPr>
            <w:tcW w:w="1299" w:type="dxa"/>
            <w:shd w:val="clear" w:color="auto" w:fill="FAFAFA"/>
          </w:tcPr>
          <w:p w14:paraId="3B9967C9" w14:textId="7ED7053C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72F6B6E" w14:textId="0B996AA9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41391388" w14:textId="6C0DF120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</w:p>
        </w:tc>
      </w:tr>
      <w:tr w:rsidR="00121A64" w:rsidRPr="00DA0EF4" w14:paraId="397F9E39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</w:tcPr>
          <w:p w14:paraId="5BE0B9D8" w14:textId="54ADA64A" w:rsidR="00121A64" w:rsidRPr="00DA0EF4" w:rsidRDefault="00121A64" w:rsidP="00121A6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467CF7" w14:textId="487F20B3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350658" w14:textId="07E9A2F1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5D9086" w14:textId="0103042C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597E2963" w14:textId="6BC3B844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5806AA75" w14:textId="4E80EFF4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12C62F23" w14:textId="4382548F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7AEF7370" w14:textId="79F2C185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580B0304" w14:textId="4C023B67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</w:p>
        </w:tc>
      </w:tr>
      <w:tr w:rsidR="00121A64" w:rsidRPr="00DA0EF4" w14:paraId="3070C732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</w:tcPr>
          <w:p w14:paraId="6FE5CE84" w14:textId="77777777" w:rsidR="00121A64" w:rsidRPr="00DA0EF4" w:rsidRDefault="00121A64" w:rsidP="00121A6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3087AD" w14:textId="77777777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D1DD14" w14:textId="77777777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7FFF70" w14:textId="77777777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6D7772DB" w14:textId="77777777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1A7E2F7A" w14:textId="77777777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75F00ECB" w14:textId="77777777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792C0B82" w14:textId="77777777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157479C9" w14:textId="4F2C7FB4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21A64" w:rsidRPr="00DA0EF4" w14:paraId="21335DB8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</w:tcPr>
          <w:p w14:paraId="7196A553" w14:textId="6235AE3B" w:rsidR="00121A64" w:rsidRPr="00DA0EF4" w:rsidRDefault="00121A64" w:rsidP="00121A6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514B07" w14:textId="030C8C91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713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B81858" w14:textId="2DFF18C7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4547D8" w14:textId="25424A62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78E2033B" w14:textId="6486422C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11A2DF81" w14:textId="712E4AB6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30650F16" w14:textId="2A61CACA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2144E94C" w14:textId="04AD673A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300093D0" w14:textId="17A1C452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</w:p>
        </w:tc>
      </w:tr>
    </w:tbl>
    <w:p w14:paraId="4A9F1670" w14:textId="77777777" w:rsidR="00BF4C05" w:rsidRPr="00DA0EF4" w:rsidRDefault="00BF4C05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2CA22D" w14:textId="7D5B3F29" w:rsidR="003F3244" w:rsidRPr="00DA0EF4" w:rsidRDefault="00BF4C05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4801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420"/>
        <w:gridCol w:w="1296"/>
        <w:gridCol w:w="1296"/>
        <w:gridCol w:w="1252"/>
        <w:gridCol w:w="1299"/>
        <w:gridCol w:w="1299"/>
        <w:gridCol w:w="1299"/>
        <w:gridCol w:w="1299"/>
        <w:gridCol w:w="1299"/>
        <w:gridCol w:w="42"/>
      </w:tblGrid>
      <w:tr w:rsidR="00121A64" w:rsidRPr="00DA0EF4" w14:paraId="7AD517FD" w14:textId="77777777" w:rsidTr="00AE7754">
        <w:trPr>
          <w:cantSplit/>
          <w:trHeight w:val="20"/>
        </w:trPr>
        <w:tc>
          <w:tcPr>
            <w:tcW w:w="4420" w:type="dxa"/>
            <w:vAlign w:val="bottom"/>
          </w:tcPr>
          <w:p w14:paraId="64C62532" w14:textId="77777777" w:rsidR="00121A64" w:rsidRPr="00DA0EF4" w:rsidRDefault="00121A64" w:rsidP="006A21E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38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08DCBED" w14:textId="4D6138D4" w:rsidR="00121A64" w:rsidRPr="00DA0EF4" w:rsidRDefault="00121A64" w:rsidP="006A2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1A64" w:rsidRPr="00DA0EF4" w14:paraId="1E937540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  <w:vAlign w:val="bottom"/>
          </w:tcPr>
          <w:p w14:paraId="5C063D65" w14:textId="77777777" w:rsidR="00121A64" w:rsidRPr="00DA0EF4" w:rsidRDefault="00121A64" w:rsidP="006A21E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6E2886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159EE7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06B07F30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C0C0524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ค่าเผื่อมูลค่า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42E1277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68737A5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C6E9BAA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A56CA15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121A64" w:rsidRPr="00DA0EF4" w14:paraId="79EEED9B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  <w:vAlign w:val="bottom"/>
          </w:tcPr>
          <w:p w14:paraId="1A05E820" w14:textId="77777777" w:rsidR="00121A64" w:rsidRPr="00DA0EF4" w:rsidRDefault="00121A64" w:rsidP="006A21E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FA6DF3A" w14:textId="027B79A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ขาดทุนที่</w:t>
            </w:r>
          </w:p>
        </w:tc>
        <w:tc>
          <w:tcPr>
            <w:tcW w:w="1296" w:type="dxa"/>
            <w:vAlign w:val="bottom"/>
          </w:tcPr>
          <w:p w14:paraId="6FCE9879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252" w:type="dxa"/>
            <w:vAlign w:val="bottom"/>
          </w:tcPr>
          <w:p w14:paraId="48665079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9" w:type="dxa"/>
          </w:tcPr>
          <w:p w14:paraId="182A159D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99" w:type="dxa"/>
          </w:tcPr>
          <w:p w14:paraId="218BF1D7" w14:textId="7BAE82DB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9" w:type="dxa"/>
          </w:tcPr>
          <w:p w14:paraId="10C99BBA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</w:t>
            </w:r>
          </w:p>
        </w:tc>
        <w:tc>
          <w:tcPr>
            <w:tcW w:w="1299" w:type="dxa"/>
          </w:tcPr>
          <w:p w14:paraId="2167E126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9" w:type="dxa"/>
          </w:tcPr>
          <w:p w14:paraId="29353996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121A64" w:rsidRPr="00DA0EF4" w14:paraId="1599C4A8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  <w:vAlign w:val="bottom"/>
          </w:tcPr>
          <w:p w14:paraId="5E1E4366" w14:textId="77777777" w:rsidR="00121A64" w:rsidRPr="00DA0EF4" w:rsidRDefault="00121A64" w:rsidP="006A21E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0C9611" w14:textId="55F6A88D" w:rsidR="00121A64" w:rsidRPr="00DA0EF4" w:rsidRDefault="00587E66" w:rsidP="00587E66">
            <w:pPr>
              <w:ind w:left="-1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</w:t>
            </w:r>
            <w:r w:rsidR="00121A6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ว่าจะเกิดขึ้น</w:t>
            </w:r>
          </w:p>
        </w:tc>
        <w:tc>
          <w:tcPr>
            <w:tcW w:w="1296" w:type="dxa"/>
            <w:vAlign w:val="bottom"/>
          </w:tcPr>
          <w:p w14:paraId="5FE5E73C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252" w:type="dxa"/>
            <w:vAlign w:val="bottom"/>
          </w:tcPr>
          <w:p w14:paraId="137B5151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ของสินทรัพย์</w:t>
            </w:r>
          </w:p>
        </w:tc>
        <w:tc>
          <w:tcPr>
            <w:tcW w:w="1299" w:type="dxa"/>
          </w:tcPr>
          <w:p w14:paraId="7CEB4865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299" w:type="dxa"/>
          </w:tcPr>
          <w:p w14:paraId="69453ED4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99" w:type="dxa"/>
          </w:tcPr>
          <w:p w14:paraId="208839D6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สะสมยกไป</w:t>
            </w:r>
          </w:p>
        </w:tc>
        <w:tc>
          <w:tcPr>
            <w:tcW w:w="1299" w:type="dxa"/>
          </w:tcPr>
          <w:p w14:paraId="251F9305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299" w:type="dxa"/>
          </w:tcPr>
          <w:p w14:paraId="4757FD35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21A64" w:rsidRPr="00DA0EF4" w14:paraId="5FC495EF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  <w:vAlign w:val="bottom"/>
          </w:tcPr>
          <w:p w14:paraId="471A11CF" w14:textId="77777777" w:rsidR="00121A64" w:rsidRPr="00DA0EF4" w:rsidRDefault="00121A64" w:rsidP="006A21E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2A158E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89BCE1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3D81118C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B8B00BA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EA7A361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033A8D7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8E10977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C34C70B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121A64" w:rsidRPr="00DA0EF4" w14:paraId="570DE44A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  <w:vAlign w:val="bottom"/>
          </w:tcPr>
          <w:p w14:paraId="13B8E0B9" w14:textId="77777777" w:rsidR="00121A64" w:rsidRPr="00DA0EF4" w:rsidRDefault="00121A64" w:rsidP="006A21E4">
            <w:pPr>
              <w:ind w:right="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1C617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932A1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14F0612D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4CCCA18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1F71F740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22727BE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32C8787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E582846" w14:textId="77777777" w:rsidR="00121A64" w:rsidRPr="00DA0EF4" w:rsidRDefault="00121A64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21A64" w:rsidRPr="00DA0EF4" w14:paraId="3E3A6FE4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  <w:vAlign w:val="bottom"/>
          </w:tcPr>
          <w:p w14:paraId="4AFBC313" w14:textId="4651721D" w:rsidR="00121A64" w:rsidRPr="00DA0EF4" w:rsidRDefault="00121A64" w:rsidP="00B85977">
            <w:pPr>
              <w:ind w:right="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7781BA" w14:textId="77777777" w:rsidR="00121A64" w:rsidRPr="00DA0EF4" w:rsidRDefault="00121A64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B87D88" w14:textId="77777777" w:rsidR="00121A64" w:rsidRPr="00DA0EF4" w:rsidRDefault="00121A64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vAlign w:val="bottom"/>
          </w:tcPr>
          <w:p w14:paraId="5DD3D6C3" w14:textId="77777777" w:rsidR="00121A64" w:rsidRPr="00DA0EF4" w:rsidRDefault="00121A64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22E2F013" w14:textId="77777777" w:rsidR="00121A64" w:rsidRPr="00DA0EF4" w:rsidRDefault="00121A64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7720DEB1" w14:textId="77777777" w:rsidR="00121A64" w:rsidRPr="00DA0EF4" w:rsidRDefault="00121A64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430C2BAE" w14:textId="77777777" w:rsidR="00121A64" w:rsidRPr="00DA0EF4" w:rsidRDefault="00121A64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44F483F5" w14:textId="77777777" w:rsidR="00121A64" w:rsidRPr="00DA0EF4" w:rsidRDefault="00121A64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73772E5C" w14:textId="77777777" w:rsidR="00121A64" w:rsidRPr="00DA0EF4" w:rsidRDefault="00121A64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21A64" w:rsidRPr="00DA0EF4" w14:paraId="29C85B05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</w:tcPr>
          <w:p w14:paraId="057B6B4E" w14:textId="62FF31E3" w:rsidR="00121A64" w:rsidRPr="00DA0EF4" w:rsidRDefault="00121A64" w:rsidP="00123B04">
            <w:pPr>
              <w:ind w:right="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D04A14" w14:textId="33CADB85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B6CAB0" w14:textId="23CEEBAA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  <w:tc>
          <w:tcPr>
            <w:tcW w:w="1252" w:type="dxa"/>
            <w:vAlign w:val="center"/>
          </w:tcPr>
          <w:p w14:paraId="31CE4D34" w14:textId="5E0F8C7C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99" w:type="dxa"/>
          </w:tcPr>
          <w:p w14:paraId="52748F31" w14:textId="6C5E6B84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</w:p>
        </w:tc>
        <w:tc>
          <w:tcPr>
            <w:tcW w:w="1299" w:type="dxa"/>
          </w:tcPr>
          <w:p w14:paraId="5CA639B1" w14:textId="701C2A83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299" w:type="dxa"/>
          </w:tcPr>
          <w:p w14:paraId="700034E8" w14:textId="2C17D255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99" w:type="dxa"/>
          </w:tcPr>
          <w:p w14:paraId="52FAA0EA" w14:textId="067B0FDC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73FC1BED" w14:textId="66145E4A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</w:tr>
      <w:tr w:rsidR="00121A64" w:rsidRPr="00DA0EF4" w14:paraId="4D44CB8F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</w:tcPr>
          <w:p w14:paraId="0F159525" w14:textId="74D47F3B" w:rsidR="00121A64" w:rsidRPr="00DA0EF4" w:rsidRDefault="00121A64" w:rsidP="00123B04">
            <w:pPr>
              <w:ind w:right="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</w:t>
            </w:r>
            <w:r w:rsidR="00E75B11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(ลด)</w:t>
            </w:r>
            <w:r w:rsidR="00E75B11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7787E" w14:textId="3B4D2FC8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661A0" w14:textId="7E64062F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14:paraId="57B975B2" w14:textId="7D76181C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0E51B97" w14:textId="535CD7AD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0600EE0" w14:textId="6301BA56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02788DC" w14:textId="02F6D83B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7BA2B12" w14:textId="1197229A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C1358DC" w14:textId="5B81D071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121A64" w:rsidRPr="00DA0EF4" w14:paraId="15E267A2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</w:tcPr>
          <w:p w14:paraId="37ADE32D" w14:textId="77777777" w:rsidR="00121A64" w:rsidRPr="00DA0EF4" w:rsidRDefault="00121A64" w:rsidP="00123B04">
            <w:pPr>
              <w:ind w:right="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F0FC75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11D671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center"/>
          </w:tcPr>
          <w:p w14:paraId="6EC9B4D8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4B2BB2A3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670EDE8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1563BD31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2E5DC776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5EB9B85B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21A64" w:rsidRPr="00DA0EF4" w14:paraId="08C18BDE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</w:tcPr>
          <w:p w14:paraId="2C7BB3E9" w14:textId="08785D43" w:rsidR="00121A64" w:rsidRPr="00DA0EF4" w:rsidRDefault="00121A64" w:rsidP="00123B04">
            <w:pPr>
              <w:ind w:right="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B1C98A" w14:textId="41D3817D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8D6914" w14:textId="65BF8899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52" w:type="dxa"/>
            <w:vAlign w:val="center"/>
          </w:tcPr>
          <w:p w14:paraId="1212EFC1" w14:textId="6A2B848D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299" w:type="dxa"/>
          </w:tcPr>
          <w:p w14:paraId="7B847356" w14:textId="1E5049E2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9" w:type="dxa"/>
          </w:tcPr>
          <w:p w14:paraId="23499B3C" w14:textId="2336BD3F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59D52356" w14:textId="528A8635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</w:tcPr>
          <w:p w14:paraId="60B99293" w14:textId="46DAE2C9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99" w:type="dxa"/>
          </w:tcPr>
          <w:p w14:paraId="4A3906AA" w14:textId="3B1D25DC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</w:tr>
      <w:tr w:rsidR="00121A64" w:rsidRPr="00DA0EF4" w14:paraId="65497D1C" w14:textId="77777777" w:rsidTr="00AE7754">
        <w:trPr>
          <w:gridAfter w:val="1"/>
          <w:wAfter w:w="42" w:type="dxa"/>
          <w:cantSplit/>
          <w:trHeight w:val="64"/>
        </w:trPr>
        <w:tc>
          <w:tcPr>
            <w:tcW w:w="4420" w:type="dxa"/>
          </w:tcPr>
          <w:p w14:paraId="19B64425" w14:textId="77777777" w:rsidR="00121A64" w:rsidRPr="00DA0EF4" w:rsidRDefault="00121A64" w:rsidP="00123B0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60F8EA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39E8B3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63B0CC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6082623E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04FFC017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6278E47B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52E23061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4A66D014" w14:textId="77777777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21A64" w:rsidRPr="00DA0EF4" w14:paraId="603F5712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</w:tcPr>
          <w:p w14:paraId="755FD15A" w14:textId="364071B6" w:rsidR="00121A64" w:rsidRPr="00DA0EF4" w:rsidRDefault="00121A64" w:rsidP="00123B0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EF4E3F" w14:textId="51D41B54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99BE19" w14:textId="3F9DC4DF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52" w:type="dxa"/>
            <w:shd w:val="clear" w:color="auto" w:fill="FAFAFA"/>
            <w:vAlign w:val="center"/>
          </w:tcPr>
          <w:p w14:paraId="64B815EC" w14:textId="3249AA23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299" w:type="dxa"/>
            <w:shd w:val="clear" w:color="auto" w:fill="FAFAFA"/>
          </w:tcPr>
          <w:p w14:paraId="052DE89D" w14:textId="7C574B6C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99" w:type="dxa"/>
            <w:shd w:val="clear" w:color="auto" w:fill="FAFAFA"/>
          </w:tcPr>
          <w:p w14:paraId="4D417566" w14:textId="63122005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6341A3E4" w14:textId="49635514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683959DC" w14:textId="23A5974F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99" w:type="dxa"/>
            <w:shd w:val="clear" w:color="auto" w:fill="FAFAFA"/>
          </w:tcPr>
          <w:p w14:paraId="7B394CAC" w14:textId="38841FCE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</w:tr>
      <w:tr w:rsidR="00121A64" w:rsidRPr="00DA0EF4" w14:paraId="2CEC9AA4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</w:tcPr>
          <w:p w14:paraId="43EFE74E" w14:textId="2F640926" w:rsidR="00121A64" w:rsidRPr="00DA0EF4" w:rsidRDefault="00121A64" w:rsidP="00123B0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</w:t>
            </w:r>
            <w:r w:rsidR="00E75B11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(ลด)</w:t>
            </w:r>
            <w:r w:rsidR="00E75B11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8985E2" w14:textId="3D8826A9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7E2142D" w14:textId="03A185E5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252" w:type="dxa"/>
            <w:shd w:val="clear" w:color="auto" w:fill="FAFAFA"/>
            <w:vAlign w:val="center"/>
          </w:tcPr>
          <w:p w14:paraId="672D03D2" w14:textId="4F5CAC91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44F88AB2" w14:textId="5A04DAF5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99" w:type="dxa"/>
            <w:shd w:val="clear" w:color="auto" w:fill="FAFAFA"/>
          </w:tcPr>
          <w:p w14:paraId="0DEDAEBA" w14:textId="47D2C9F1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</w:p>
        </w:tc>
        <w:tc>
          <w:tcPr>
            <w:tcW w:w="1299" w:type="dxa"/>
            <w:shd w:val="clear" w:color="auto" w:fill="FAFAFA"/>
          </w:tcPr>
          <w:p w14:paraId="7254C3CC" w14:textId="29BB6BB9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38E86C16" w14:textId="2E682F26" w:rsidR="00121A64" w:rsidRPr="00DA0EF4" w:rsidRDefault="00121A6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9" w:type="dxa"/>
            <w:shd w:val="clear" w:color="auto" w:fill="FAFAFA"/>
          </w:tcPr>
          <w:p w14:paraId="47874EF3" w14:textId="36E2EFEF" w:rsidR="00121A64" w:rsidRPr="00DA0EF4" w:rsidRDefault="00DA0EF4" w:rsidP="00123B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</w:p>
        </w:tc>
      </w:tr>
      <w:tr w:rsidR="00121A64" w:rsidRPr="00DA0EF4" w14:paraId="4F8CC9A4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</w:tcPr>
          <w:p w14:paraId="2AC673F5" w14:textId="665591B8" w:rsidR="00121A64" w:rsidRPr="00DA0EF4" w:rsidRDefault="00121A64" w:rsidP="00121A6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5B3933" w14:textId="14841DE2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AE2009" w14:textId="0F551EC1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B28FE2" w14:textId="40B202A0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7546D81F" w14:textId="5B008C5E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39DE0364" w14:textId="7845509B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1534DCFC" w14:textId="26ABC928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280E783B" w14:textId="33BF5A83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4E272A40" w14:textId="690AB835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</w:p>
        </w:tc>
      </w:tr>
      <w:tr w:rsidR="00121A64" w:rsidRPr="00DA0EF4" w14:paraId="7D33D05F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</w:tcPr>
          <w:p w14:paraId="35D0C4A4" w14:textId="77777777" w:rsidR="00121A64" w:rsidRPr="00DA0EF4" w:rsidRDefault="00121A64" w:rsidP="00121A6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149DE6" w14:textId="77777777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FA3DA0" w14:textId="77777777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DE412A" w14:textId="77777777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667699C9" w14:textId="77777777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6EF69054" w14:textId="77777777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040BDE54" w14:textId="77777777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565D0113" w14:textId="77777777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48FF1775" w14:textId="77777777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21A64" w:rsidRPr="00DA0EF4" w14:paraId="6F01CBE5" w14:textId="77777777" w:rsidTr="00AE7754">
        <w:trPr>
          <w:gridAfter w:val="1"/>
          <w:wAfter w:w="42" w:type="dxa"/>
          <w:cantSplit/>
          <w:trHeight w:val="20"/>
        </w:trPr>
        <w:tc>
          <w:tcPr>
            <w:tcW w:w="4420" w:type="dxa"/>
          </w:tcPr>
          <w:p w14:paraId="0E3367A9" w14:textId="27A11962" w:rsidR="00121A64" w:rsidRPr="00DA0EF4" w:rsidRDefault="00121A64" w:rsidP="00121A64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1C6B6D" w14:textId="24DF6067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713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5214CF" w14:textId="21A6FAFB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DBBB85" w14:textId="31D34733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77B5A52B" w14:textId="2EA77AA5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0E8E6A3F" w14:textId="0D274880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088E9DAD" w14:textId="6D64261C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62439E75" w14:textId="3616FCC7" w:rsidR="00121A64" w:rsidRPr="00DA0EF4" w:rsidRDefault="00121A6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5722D993" w14:textId="2D7E9F46" w:rsidR="00121A64" w:rsidRPr="00DA0EF4" w:rsidRDefault="00DA0EF4" w:rsidP="00121A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121A64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</w:p>
        </w:tc>
      </w:tr>
    </w:tbl>
    <w:p w14:paraId="17D3295B" w14:textId="77777777" w:rsidR="006F6768" w:rsidRPr="00DA0EF4" w:rsidRDefault="006F6768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E63638" w14:textId="77777777" w:rsidR="00332241" w:rsidRPr="00DA0EF4" w:rsidRDefault="00332241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CBAB1A1" w14:textId="77777777" w:rsidR="00BF4C05" w:rsidRPr="00DA0EF4" w:rsidRDefault="00BF4C05" w:rsidP="00A365CC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sectPr w:rsidR="00BF4C05" w:rsidRPr="00DA0EF4" w:rsidSect="00A958CD">
          <w:pgSz w:w="16834" w:h="11909" w:orient="landscape" w:code="9"/>
          <w:pgMar w:top="1728" w:right="1080" w:bottom="720" w:left="1080" w:header="706" w:footer="576" w:gutter="0"/>
          <w:cols w:space="720"/>
          <w:docGrid w:linePitch="272"/>
        </w:sectPr>
      </w:pPr>
    </w:p>
    <w:p w14:paraId="713D1233" w14:textId="77777777" w:rsidR="00877D84" w:rsidRPr="00DA0EF4" w:rsidRDefault="00877D84" w:rsidP="00A365CC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4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90"/>
        <w:gridCol w:w="1389"/>
        <w:gridCol w:w="1666"/>
        <w:gridCol w:w="1355"/>
        <w:gridCol w:w="1343"/>
      </w:tblGrid>
      <w:tr w:rsidR="00487991" w:rsidRPr="00DA0EF4" w14:paraId="03FE005B" w14:textId="77777777" w:rsidTr="00587E66">
        <w:tc>
          <w:tcPr>
            <w:tcW w:w="3690" w:type="dxa"/>
            <w:shd w:val="clear" w:color="auto" w:fill="auto"/>
            <w:vAlign w:val="bottom"/>
          </w:tcPr>
          <w:p w14:paraId="4EF02EE1" w14:textId="77777777" w:rsidR="00487991" w:rsidRPr="00DA0EF4" w:rsidRDefault="00487991" w:rsidP="00CE4B34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34D6B" w14:textId="7DD0BC9A" w:rsidR="00487991" w:rsidRPr="00DA0EF4" w:rsidRDefault="00487991" w:rsidP="00A365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75B11" w:rsidRPr="00DA0EF4" w14:paraId="53C3E8C0" w14:textId="77777777" w:rsidTr="00587E66">
        <w:tc>
          <w:tcPr>
            <w:tcW w:w="3690" w:type="dxa"/>
            <w:shd w:val="clear" w:color="auto" w:fill="auto"/>
            <w:vAlign w:val="bottom"/>
          </w:tcPr>
          <w:p w14:paraId="4260478D" w14:textId="77777777" w:rsidR="00E75B11" w:rsidRPr="00DA0EF4" w:rsidRDefault="00E75B11" w:rsidP="00E75B11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2A5B150" w14:textId="5E663A73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98FE94F" w14:textId="361D8031" w:rsidR="00E75B11" w:rsidRPr="00DA0EF4" w:rsidRDefault="00E75B11" w:rsidP="00E75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5" w:type="dxa"/>
            <w:vAlign w:val="bottom"/>
          </w:tcPr>
          <w:p w14:paraId="10AC162E" w14:textId="1049B003" w:rsidR="00E75B11" w:rsidRPr="00DA0EF4" w:rsidRDefault="00E75B11" w:rsidP="00E75B11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กำไรจากการ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0F64BBA" w14:textId="77659FB0" w:rsidR="00E75B11" w:rsidRPr="00DA0EF4" w:rsidRDefault="00E75B11" w:rsidP="00E75B11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5B11" w:rsidRPr="00DA0EF4" w14:paraId="39176AC4" w14:textId="77777777" w:rsidTr="00587E66">
        <w:tc>
          <w:tcPr>
            <w:tcW w:w="3690" w:type="dxa"/>
            <w:shd w:val="clear" w:color="auto" w:fill="auto"/>
            <w:vAlign w:val="bottom"/>
          </w:tcPr>
          <w:p w14:paraId="1DC4E0D9" w14:textId="77777777" w:rsidR="00E75B11" w:rsidRPr="00DA0EF4" w:rsidRDefault="00E75B11" w:rsidP="00E75B11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4F2A92B" w14:textId="6636D05E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0C50A347" w14:textId="0358261E" w:rsidR="00E75B11" w:rsidRPr="00DA0EF4" w:rsidRDefault="00E75B11" w:rsidP="00E75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355" w:type="dxa"/>
            <w:vAlign w:val="bottom"/>
          </w:tcPr>
          <w:p w14:paraId="6939E8CB" w14:textId="2E0909A4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C94874E" w14:textId="34DBA446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75B11" w:rsidRPr="00DA0EF4" w14:paraId="4941EE5C" w14:textId="77777777" w:rsidTr="00587E66">
        <w:tc>
          <w:tcPr>
            <w:tcW w:w="3690" w:type="dxa"/>
            <w:shd w:val="clear" w:color="auto" w:fill="auto"/>
            <w:vAlign w:val="bottom"/>
          </w:tcPr>
          <w:p w14:paraId="5267BA38" w14:textId="77777777" w:rsidR="00E75B11" w:rsidRPr="00DA0EF4" w:rsidRDefault="00E75B11" w:rsidP="00E75B11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FC817" w14:textId="77777777" w:rsidR="00E75B11" w:rsidRPr="00DA0EF4" w:rsidRDefault="00E75B11" w:rsidP="00E75B11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BFAB7" w14:textId="77777777" w:rsidR="00E75B11" w:rsidRPr="00DA0EF4" w:rsidRDefault="00E75B11" w:rsidP="00E75B11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616790A8" w14:textId="600E7CA5" w:rsidR="00E75B11" w:rsidRPr="00DA0EF4" w:rsidRDefault="00E75B11" w:rsidP="00E75B11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E08BD" w14:textId="6DA4AC01" w:rsidR="00E75B11" w:rsidRPr="00DA0EF4" w:rsidRDefault="00E75B11" w:rsidP="00E75B11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75B11" w:rsidRPr="00DA0EF4" w14:paraId="33FD243D" w14:textId="77777777" w:rsidTr="00587E66">
        <w:tc>
          <w:tcPr>
            <w:tcW w:w="3690" w:type="dxa"/>
            <w:shd w:val="clear" w:color="auto" w:fill="auto"/>
            <w:vAlign w:val="bottom"/>
          </w:tcPr>
          <w:p w14:paraId="01622601" w14:textId="77777777" w:rsidR="00E75B11" w:rsidRPr="00DA0EF4" w:rsidRDefault="00E75B11" w:rsidP="00E75B11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89B07" w14:textId="77777777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02AE5" w14:textId="77777777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EAA61D9" w14:textId="77777777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A5FE2" w14:textId="5D256541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5B11" w:rsidRPr="00DA0EF4" w14:paraId="05D95178" w14:textId="77777777" w:rsidTr="00587E66">
        <w:tc>
          <w:tcPr>
            <w:tcW w:w="3690" w:type="dxa"/>
            <w:shd w:val="clear" w:color="auto" w:fill="auto"/>
            <w:vAlign w:val="bottom"/>
          </w:tcPr>
          <w:p w14:paraId="11640869" w14:textId="77777777" w:rsidR="00E75B11" w:rsidRPr="00DA0EF4" w:rsidRDefault="00E75B11" w:rsidP="00E75B11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5A36C3A" w14:textId="77777777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297BBCDF" w14:textId="77777777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5ACF4CF6" w14:textId="77777777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B097BA6" w14:textId="6978CFF8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5B11" w:rsidRPr="00DA0EF4" w14:paraId="5D0E2B95" w14:textId="77777777" w:rsidTr="00587E66">
        <w:tc>
          <w:tcPr>
            <w:tcW w:w="3690" w:type="dxa"/>
            <w:shd w:val="clear" w:color="auto" w:fill="auto"/>
            <w:vAlign w:val="bottom"/>
          </w:tcPr>
          <w:p w14:paraId="7D172AFA" w14:textId="3CE24AE8" w:rsidR="00E75B11" w:rsidRPr="00DA0EF4" w:rsidRDefault="00E75B11" w:rsidP="00E75B11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CD8B679" w14:textId="3D0A0F0B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0DD3153" w14:textId="29CEB95E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vAlign w:val="bottom"/>
          </w:tcPr>
          <w:p w14:paraId="6A43BD61" w14:textId="734F876B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0BA103F" w14:textId="1DC75D7A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5B11" w:rsidRPr="00DA0EF4" w14:paraId="65581926" w14:textId="77777777" w:rsidTr="00587E66">
        <w:tc>
          <w:tcPr>
            <w:tcW w:w="3690" w:type="dxa"/>
            <w:shd w:val="clear" w:color="auto" w:fill="auto"/>
            <w:vAlign w:val="bottom"/>
          </w:tcPr>
          <w:p w14:paraId="03AAE626" w14:textId="373F4107" w:rsidR="00E75B11" w:rsidRPr="00DA0EF4" w:rsidRDefault="00E619DB" w:rsidP="00E75B11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="00E75B1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BEC50" w14:textId="630FEF03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58EDB" w14:textId="6ABD1F6A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7CB1A74D" w14:textId="3D2AAD5B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64093" w14:textId="48992215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5B11" w:rsidRPr="00DA0EF4" w14:paraId="21A55345" w14:textId="77777777" w:rsidTr="00587E66">
        <w:tc>
          <w:tcPr>
            <w:tcW w:w="3690" w:type="dxa"/>
            <w:shd w:val="clear" w:color="auto" w:fill="auto"/>
            <w:vAlign w:val="bottom"/>
          </w:tcPr>
          <w:p w14:paraId="7FC9A729" w14:textId="77777777" w:rsidR="00E75B11" w:rsidRPr="00DA0EF4" w:rsidRDefault="00E75B11" w:rsidP="00E75B11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EC05C" w14:textId="77777777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67BFD" w14:textId="77777777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3EB142FF" w14:textId="77777777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F6869" w14:textId="466C2AC3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5B11" w:rsidRPr="00DA0EF4" w14:paraId="60A1A7AE" w14:textId="77777777" w:rsidTr="00587E66">
        <w:tc>
          <w:tcPr>
            <w:tcW w:w="3690" w:type="dxa"/>
            <w:shd w:val="clear" w:color="auto" w:fill="auto"/>
            <w:vAlign w:val="bottom"/>
          </w:tcPr>
          <w:p w14:paraId="5E7850B6" w14:textId="51D17396" w:rsidR="00E75B11" w:rsidRPr="00DA0EF4" w:rsidRDefault="00E75B11" w:rsidP="00E75B11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8BD3D5E" w14:textId="22DBFB0D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1EE82487" w14:textId="2C4AA693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vAlign w:val="bottom"/>
          </w:tcPr>
          <w:p w14:paraId="657CE14B" w14:textId="7DFE03E3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ACE1FAA" w14:textId="39B13E33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5B11" w:rsidRPr="00DA0EF4" w14:paraId="70AA9086" w14:textId="77777777" w:rsidTr="00587E66">
        <w:tc>
          <w:tcPr>
            <w:tcW w:w="3690" w:type="dxa"/>
            <w:shd w:val="clear" w:color="auto" w:fill="auto"/>
            <w:vAlign w:val="bottom"/>
          </w:tcPr>
          <w:p w14:paraId="3A84D1C7" w14:textId="77777777" w:rsidR="00E75B11" w:rsidRPr="00DA0EF4" w:rsidRDefault="00E75B11" w:rsidP="00E75B11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08FFE" w14:textId="77777777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0CECD" w14:textId="77777777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5E7AB" w14:textId="77777777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A6BE8" w14:textId="02DBE326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5B11" w:rsidRPr="00DA0EF4" w14:paraId="0BE88FAE" w14:textId="77777777" w:rsidTr="00587E66">
        <w:tc>
          <w:tcPr>
            <w:tcW w:w="3690" w:type="dxa"/>
            <w:shd w:val="clear" w:color="auto" w:fill="auto"/>
            <w:vAlign w:val="bottom"/>
          </w:tcPr>
          <w:p w14:paraId="5A775E70" w14:textId="6A7F18D7" w:rsidR="00E75B11" w:rsidRPr="00DA0EF4" w:rsidRDefault="00E75B11" w:rsidP="00E75B11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306ECEF9" w14:textId="5F07C994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2606E998" w14:textId="7CD9AE71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F369FCB" w14:textId="6D2EB3C4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723C3C77" w14:textId="664A0F25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5B11" w:rsidRPr="00DA0EF4" w14:paraId="05DE5E55" w14:textId="77777777" w:rsidTr="00587E66">
        <w:tc>
          <w:tcPr>
            <w:tcW w:w="3690" w:type="dxa"/>
            <w:shd w:val="clear" w:color="auto" w:fill="auto"/>
            <w:vAlign w:val="bottom"/>
          </w:tcPr>
          <w:p w14:paraId="73DCAFCB" w14:textId="0A9B4756" w:rsidR="00E75B11" w:rsidRPr="00DA0EF4" w:rsidRDefault="00E75B11" w:rsidP="00E75B11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ลด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50F7AD" w14:textId="5CA3754E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AAEA4" w14:textId="69F29DC6" w:rsidR="00E75B11" w:rsidRPr="00DA0EF4" w:rsidRDefault="00DA0EF4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E75B11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EFA00" w14:textId="76E0E890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AC117" w14:textId="4FDAA4DC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5B11" w:rsidRPr="00DA0EF4" w14:paraId="51942ADC" w14:textId="77777777" w:rsidTr="00587E66">
        <w:tc>
          <w:tcPr>
            <w:tcW w:w="3690" w:type="dxa"/>
            <w:shd w:val="clear" w:color="auto" w:fill="auto"/>
            <w:vAlign w:val="bottom"/>
          </w:tcPr>
          <w:p w14:paraId="3ED5A797" w14:textId="77777777" w:rsidR="00E75B11" w:rsidRPr="00DA0EF4" w:rsidRDefault="00E75B11" w:rsidP="00E75B11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B14FD" w14:textId="77777777" w:rsidR="00E75B11" w:rsidRPr="00DA0EF4" w:rsidRDefault="00E75B11" w:rsidP="00E75B1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0EC2C" w14:textId="77777777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C6909" w14:textId="77777777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15204" w14:textId="5ED9ABB0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5B11" w:rsidRPr="00DA0EF4" w14:paraId="62517C74" w14:textId="77777777" w:rsidTr="00587E66">
        <w:tc>
          <w:tcPr>
            <w:tcW w:w="3690" w:type="dxa"/>
            <w:shd w:val="clear" w:color="auto" w:fill="auto"/>
            <w:vAlign w:val="bottom"/>
          </w:tcPr>
          <w:p w14:paraId="3C3D17BC" w14:textId="61FC77F3" w:rsidR="00E75B11" w:rsidRPr="00DA0EF4" w:rsidRDefault="00E75B11" w:rsidP="00E75B11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44AA9" w14:textId="0F19CD39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0F430" w14:textId="1C634C58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49EE64" w14:textId="7443F01D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49127" w14:textId="4165BD95" w:rsidR="00E75B11" w:rsidRPr="00DA0EF4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0EF4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B204E92" w14:textId="77777777" w:rsidR="00BF4C05" w:rsidRPr="00DA0EF4" w:rsidRDefault="00BF4C05" w:rsidP="00A365CC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43B2E725" w14:textId="77777777" w:rsidTr="005E32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7E4D8" w14:textId="0BD19D0D" w:rsidR="00767150" w:rsidRPr="00DA0EF4" w:rsidRDefault="00DA0EF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1624E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624E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15A4484" w14:textId="77777777" w:rsidR="008A7F60" w:rsidRPr="00DA0EF4" w:rsidRDefault="008A7F60" w:rsidP="00A365CC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F036022" w14:textId="58094FD6" w:rsidR="008A7F60" w:rsidRPr="00DA0EF4" w:rsidRDefault="00DA0EF4" w:rsidP="00A365C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7F3603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5368D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56027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เงินเบิกเกินบัญชีและ</w:t>
      </w:r>
      <w:r w:rsidR="008A7F6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เงินกู้ยืมระยะสั้นจากสถาบันการเงิน</w:t>
      </w:r>
    </w:p>
    <w:p w14:paraId="5DE0FE0D" w14:textId="1B7F145D" w:rsidR="00C56027" w:rsidRPr="00DA0EF4" w:rsidRDefault="00C56027" w:rsidP="00A365C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00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295"/>
        <w:gridCol w:w="1295"/>
        <w:gridCol w:w="1295"/>
        <w:gridCol w:w="1295"/>
      </w:tblGrid>
      <w:tr w:rsidR="00C56027" w:rsidRPr="00DA0EF4" w14:paraId="79E801D8" w14:textId="77777777" w:rsidTr="00C56027">
        <w:trPr>
          <w:cantSplit/>
        </w:trPr>
        <w:tc>
          <w:tcPr>
            <w:tcW w:w="3827" w:type="dxa"/>
            <w:vAlign w:val="bottom"/>
          </w:tcPr>
          <w:p w14:paraId="7D2D7DE4" w14:textId="77777777" w:rsidR="00C56027" w:rsidRPr="00DA0EF4" w:rsidRDefault="00C56027" w:rsidP="002234BD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437DA0" w14:textId="77777777" w:rsidR="00C56027" w:rsidRPr="00DA0EF4" w:rsidRDefault="00C56027" w:rsidP="002234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374F40" w14:textId="77777777" w:rsidR="00C56027" w:rsidRPr="00DA0EF4" w:rsidRDefault="00C56027" w:rsidP="002234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56027" w:rsidRPr="00DA0EF4" w14:paraId="135A0F47" w14:textId="77777777" w:rsidTr="00C56027">
        <w:trPr>
          <w:cantSplit/>
        </w:trPr>
        <w:tc>
          <w:tcPr>
            <w:tcW w:w="3827" w:type="dxa"/>
            <w:vAlign w:val="bottom"/>
          </w:tcPr>
          <w:p w14:paraId="549BB321" w14:textId="77777777" w:rsidR="00C56027" w:rsidRPr="00DA0EF4" w:rsidRDefault="00C56027" w:rsidP="002234BD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433D5F9" w14:textId="7705959C" w:rsidR="00C56027" w:rsidRPr="00DA0EF4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3A49B43" w14:textId="1892BC5F" w:rsidR="00C56027" w:rsidRPr="00DA0EF4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CE4F8BC" w14:textId="5A6B2891" w:rsidR="00C56027" w:rsidRPr="00DA0EF4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7272242" w14:textId="0F8E74DF" w:rsidR="00C56027" w:rsidRPr="00DA0EF4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C56027" w:rsidRPr="00DA0EF4" w14:paraId="4765E352" w14:textId="77777777" w:rsidTr="00C56027">
        <w:trPr>
          <w:cantSplit/>
        </w:trPr>
        <w:tc>
          <w:tcPr>
            <w:tcW w:w="3827" w:type="dxa"/>
            <w:vAlign w:val="bottom"/>
          </w:tcPr>
          <w:p w14:paraId="0108CD58" w14:textId="77777777" w:rsidR="00C56027" w:rsidRPr="00DA0EF4" w:rsidRDefault="00C56027" w:rsidP="002234BD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9BA6570" w14:textId="77777777" w:rsidR="00C56027" w:rsidRPr="00DA0EF4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ED24392" w14:textId="77777777" w:rsidR="00C56027" w:rsidRPr="00DA0EF4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376FABA" w14:textId="77777777" w:rsidR="00C56027" w:rsidRPr="00DA0EF4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67D7E5E" w14:textId="77777777" w:rsidR="00C56027" w:rsidRPr="00DA0EF4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027" w:rsidRPr="00DA0EF4" w14:paraId="511A7B79" w14:textId="77777777" w:rsidTr="00C56027">
        <w:trPr>
          <w:cantSplit/>
          <w:trHeight w:val="99"/>
        </w:trPr>
        <w:tc>
          <w:tcPr>
            <w:tcW w:w="3827" w:type="dxa"/>
            <w:vAlign w:val="bottom"/>
          </w:tcPr>
          <w:p w14:paraId="2ACE8E57" w14:textId="77777777" w:rsidR="00C56027" w:rsidRPr="00DA0EF4" w:rsidRDefault="00C56027" w:rsidP="002234BD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7795E" w14:textId="77777777" w:rsidR="00C56027" w:rsidRPr="00DA0EF4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837FC37" w14:textId="77777777" w:rsidR="00C56027" w:rsidRPr="00DA0EF4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3A77D" w14:textId="77777777" w:rsidR="00C56027" w:rsidRPr="00DA0EF4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0CD5AA0" w14:textId="77777777" w:rsidR="00C56027" w:rsidRPr="00DA0EF4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56027" w:rsidRPr="00DA0EF4" w14:paraId="458907F2" w14:textId="77777777" w:rsidTr="002234BD">
        <w:trPr>
          <w:cantSplit/>
        </w:trPr>
        <w:tc>
          <w:tcPr>
            <w:tcW w:w="3827" w:type="dxa"/>
            <w:vAlign w:val="bottom"/>
          </w:tcPr>
          <w:p w14:paraId="7FFFB881" w14:textId="79BB95F8" w:rsidR="00C56027" w:rsidRPr="00DA0EF4" w:rsidRDefault="00C56027" w:rsidP="00C56027">
            <w:pPr>
              <w:tabs>
                <w:tab w:val="left" w:pos="1245"/>
                <w:tab w:val="left" w:pos="1735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0562E1E" w14:textId="030DE36E" w:rsidR="00C56027" w:rsidRPr="00DA0EF4" w:rsidRDefault="00DA0EF4" w:rsidP="00C560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C5602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5" w:type="dxa"/>
          </w:tcPr>
          <w:p w14:paraId="5533F51C" w14:textId="09097300" w:rsidR="00C56027" w:rsidRPr="00DA0EF4" w:rsidRDefault="00C56027" w:rsidP="00C560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454F2690" w14:textId="77777777" w:rsidR="00C56027" w:rsidRPr="00DA0EF4" w:rsidRDefault="00C56027" w:rsidP="00C560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</w:tcPr>
          <w:p w14:paraId="088731AA" w14:textId="77777777" w:rsidR="00C56027" w:rsidRPr="00DA0EF4" w:rsidRDefault="00C56027" w:rsidP="00C560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56027" w:rsidRPr="00DA0EF4" w14:paraId="0E859460" w14:textId="77777777" w:rsidTr="002234BD">
        <w:trPr>
          <w:cantSplit/>
        </w:trPr>
        <w:tc>
          <w:tcPr>
            <w:tcW w:w="3827" w:type="dxa"/>
            <w:vAlign w:val="bottom"/>
          </w:tcPr>
          <w:p w14:paraId="3502A9CE" w14:textId="6BF4EC52" w:rsidR="00C56027" w:rsidRPr="00DA0EF4" w:rsidRDefault="00C56027" w:rsidP="00C56027">
            <w:pPr>
              <w:tabs>
                <w:tab w:val="left" w:pos="1245"/>
                <w:tab w:val="left" w:pos="1717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>เงินกู้ยืมระยะสั้น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ab/>
              <w:t>- ตั๋วสัญญาใช้เงิน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3903FA" w14:textId="4C36A4B6" w:rsidR="00C56027" w:rsidRPr="00DA0EF4" w:rsidRDefault="00DA0EF4" w:rsidP="00C560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5602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5602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05A53E1" w14:textId="7B43E1B5" w:rsidR="00C56027" w:rsidRPr="00DA0EF4" w:rsidRDefault="00C56027" w:rsidP="00C560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450B235" w14:textId="75AA6312" w:rsidR="00C56027" w:rsidRPr="00DA0EF4" w:rsidRDefault="00DA0EF4" w:rsidP="00C560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5602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5602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6D1826E" w14:textId="49AF93BA" w:rsidR="00C56027" w:rsidRPr="00DA0EF4" w:rsidRDefault="00C56027" w:rsidP="00C560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56027" w:rsidRPr="00DA0EF4" w14:paraId="01276CB1" w14:textId="77777777" w:rsidTr="00C56027">
        <w:trPr>
          <w:cantSplit/>
        </w:trPr>
        <w:tc>
          <w:tcPr>
            <w:tcW w:w="3827" w:type="dxa"/>
          </w:tcPr>
          <w:p w14:paraId="3599D542" w14:textId="77777777" w:rsidR="00C56027" w:rsidRPr="00DA0EF4" w:rsidRDefault="00C56027" w:rsidP="00C56027">
            <w:pPr>
              <w:tabs>
                <w:tab w:val="left" w:pos="1245"/>
                <w:tab w:val="left" w:pos="1459"/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70929" w14:textId="4EDF14F6" w:rsidR="00C56027" w:rsidRPr="00DA0EF4" w:rsidRDefault="00DA0EF4" w:rsidP="00C560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5602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C5602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2474EF9" w14:textId="58381158" w:rsidR="00C56027" w:rsidRPr="00DA0EF4" w:rsidRDefault="00C56027" w:rsidP="00C560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D8191" w14:textId="7370B0BE" w:rsidR="00C56027" w:rsidRPr="00DA0EF4" w:rsidRDefault="00DA0EF4" w:rsidP="00C560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5602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5602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F509315" w14:textId="120932F0" w:rsidR="00C56027" w:rsidRPr="00DA0EF4" w:rsidRDefault="00C56027" w:rsidP="00C560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A9472C8" w14:textId="77777777" w:rsidR="00AE7754" w:rsidRPr="00DA0EF4" w:rsidRDefault="00AE7754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39C9E9E4" w14:textId="26628D2B" w:rsidR="008A7F60" w:rsidRPr="00DA0EF4" w:rsidRDefault="00C56027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เงินเบิกเกินบัญชีและเงิน</w:t>
      </w:r>
      <w:r w:rsidR="008A7F60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กู้ยืมระยะสั้นจากสถาบันการเงินมีเงินฝากธนาคาร (หมายเหตุ</w:t>
      </w:r>
      <w:r w:rsidR="00964D2F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ข้อ</w:t>
      </w:r>
      <w:r w:rsidR="00DA62EA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="008A7F60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 และเครื่องจักร</w:t>
      </w:r>
      <w:r w:rsidR="000F051E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และอุปกรณ์</w:t>
      </w:r>
      <w:r w:rsidR="008A7F60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บางส่วน (หมายเหตุ</w:t>
      </w:r>
      <w:r w:rsidR="00964D2F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ข้อ</w:t>
      </w:r>
      <w:r w:rsidR="00DA62EA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="008A7F60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  <w:r w:rsidR="008A7F6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F5D9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ถูกนำไป</w:t>
      </w:r>
      <w:r w:rsidR="008A7F6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เป็นหลัก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ทรัพย์</w:t>
      </w:r>
      <w:r w:rsidR="004F5D9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ค้ำ</w:t>
      </w:r>
      <w:r w:rsidR="008A7F6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ประกัน</w:t>
      </w:r>
    </w:p>
    <w:p w14:paraId="121E8F98" w14:textId="6655AF15" w:rsidR="00EA5D99" w:rsidRPr="00DA0EF4" w:rsidRDefault="00EA5D99" w:rsidP="00A365C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2"/>
          <w:szCs w:val="22"/>
          <w:lang w:val="en-GB"/>
        </w:rPr>
      </w:pPr>
    </w:p>
    <w:p w14:paraId="397783CD" w14:textId="6C7984C1" w:rsidR="00FC378E" w:rsidRPr="00DA0EF4" w:rsidRDefault="00FC378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รายการเคลื่อนไหวของเงินกู้ยืมระยะสั้นจากสถาบันการเงิน มีดังนี้</w:t>
      </w: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A0EF4" w14:paraId="744E5431" w14:textId="77777777" w:rsidTr="00AE7754">
        <w:trPr>
          <w:cantSplit/>
        </w:trPr>
        <w:tc>
          <w:tcPr>
            <w:tcW w:w="4390" w:type="dxa"/>
            <w:vAlign w:val="bottom"/>
          </w:tcPr>
          <w:p w14:paraId="3908112F" w14:textId="77777777" w:rsidR="00FC378E" w:rsidRPr="00DA0EF4" w:rsidRDefault="00FC378E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vAlign w:val="bottom"/>
          </w:tcPr>
          <w:p w14:paraId="05881D62" w14:textId="77777777" w:rsidR="00FC378E" w:rsidRPr="00DA0EF4" w:rsidRDefault="00FC378E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DBDBE4" w14:textId="77777777" w:rsidR="000F051E" w:rsidRPr="00DA0EF4" w:rsidRDefault="000F051E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7A8FA8DE" w14:textId="77777777" w:rsidR="00FC378E" w:rsidRPr="00DA0EF4" w:rsidRDefault="00FC378E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E4D72" w:rsidRPr="00DA0EF4" w14:paraId="3B70A326" w14:textId="77777777" w:rsidTr="00AE7754">
        <w:trPr>
          <w:cantSplit/>
        </w:trPr>
        <w:tc>
          <w:tcPr>
            <w:tcW w:w="4390" w:type="dxa"/>
            <w:vAlign w:val="bottom"/>
          </w:tcPr>
          <w:p w14:paraId="7C00CC44" w14:textId="77777777" w:rsidR="00CE4D72" w:rsidRPr="00DA0EF4" w:rsidRDefault="00CE4D72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5A93F45" w14:textId="77777777" w:rsidR="00CE4D72" w:rsidRPr="00DA0EF4" w:rsidRDefault="00CE4D7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</w:tcPr>
          <w:p w14:paraId="08ED0992" w14:textId="77777777" w:rsidR="00CE4D72" w:rsidRPr="00DA0EF4" w:rsidRDefault="00CE4D7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894CECE" w14:textId="5ED4E83E" w:rsidR="00CE4D72" w:rsidRPr="00DA0EF4" w:rsidRDefault="00CE4D7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FCE611E" w14:textId="7A76CBD2" w:rsidR="00CE4D72" w:rsidRPr="00DA0EF4" w:rsidRDefault="00CE4D72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C70BFE" w:rsidRPr="00DA0EF4" w14:paraId="6A2E9359" w14:textId="77777777" w:rsidTr="00AE7754">
        <w:trPr>
          <w:cantSplit/>
        </w:trPr>
        <w:tc>
          <w:tcPr>
            <w:tcW w:w="4390" w:type="dxa"/>
            <w:vAlign w:val="bottom"/>
          </w:tcPr>
          <w:p w14:paraId="6B2FCE2E" w14:textId="77777777" w:rsidR="00C70BFE" w:rsidRPr="00DA0EF4" w:rsidRDefault="00C70BFE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405B1B3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vAlign w:val="bottom"/>
          </w:tcPr>
          <w:p w14:paraId="097EE497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414300C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584293A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DA0EF4" w14:paraId="7EAD4F0E" w14:textId="77777777" w:rsidTr="00AE7754">
        <w:trPr>
          <w:cantSplit/>
        </w:trPr>
        <w:tc>
          <w:tcPr>
            <w:tcW w:w="4390" w:type="dxa"/>
            <w:vAlign w:val="bottom"/>
          </w:tcPr>
          <w:p w14:paraId="17D7B226" w14:textId="77777777" w:rsidR="00C70BFE" w:rsidRPr="00DA0EF4" w:rsidRDefault="00C70BFE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8DA1619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18EA30F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25876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2D84A75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F020F" w:rsidRPr="00DA0EF4" w14:paraId="3B39422B" w14:textId="77777777" w:rsidTr="00AE7754">
        <w:trPr>
          <w:cantSplit/>
        </w:trPr>
        <w:tc>
          <w:tcPr>
            <w:tcW w:w="4390" w:type="dxa"/>
            <w:vAlign w:val="bottom"/>
          </w:tcPr>
          <w:p w14:paraId="59BEC325" w14:textId="14530CB6" w:rsidR="00FF020F" w:rsidRPr="00DA0EF4" w:rsidRDefault="00FF020F" w:rsidP="00FF020F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ยอด</w:t>
            </w:r>
            <w:r w:rsidR="004A7D7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ยกมา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ต้นปี</w:t>
            </w:r>
          </w:p>
        </w:tc>
        <w:tc>
          <w:tcPr>
            <w:tcW w:w="1295" w:type="dxa"/>
            <w:vAlign w:val="bottom"/>
          </w:tcPr>
          <w:p w14:paraId="06515469" w14:textId="77777777" w:rsidR="00FF020F" w:rsidRPr="00DA0EF4" w:rsidRDefault="00FF020F" w:rsidP="00FF020F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91FFE2F" w14:textId="77777777" w:rsidR="00FF020F" w:rsidRPr="00DA0EF4" w:rsidRDefault="00FF020F" w:rsidP="00FF020F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B673A33" w14:textId="570DA44A" w:rsidR="00FF020F" w:rsidRPr="00DA0EF4" w:rsidRDefault="00EC03B0" w:rsidP="00FF020F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22308A60" w14:textId="799BB65B" w:rsidR="00FF020F" w:rsidRPr="00DA0EF4" w:rsidRDefault="00FF020F" w:rsidP="00FF020F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FF020F" w:rsidRPr="00DA0EF4" w14:paraId="6C92FD44" w14:textId="77777777" w:rsidTr="00AE7754">
        <w:trPr>
          <w:cantSplit/>
        </w:trPr>
        <w:tc>
          <w:tcPr>
            <w:tcW w:w="4390" w:type="dxa"/>
            <w:vAlign w:val="bottom"/>
          </w:tcPr>
          <w:p w14:paraId="1EAC356E" w14:textId="77777777" w:rsidR="00FF020F" w:rsidRPr="00DA0EF4" w:rsidRDefault="00FF020F" w:rsidP="00FF020F">
            <w:pPr>
              <w:tabs>
                <w:tab w:val="left" w:pos="226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กู้ยืมเพิ่มระหว่างปี</w:t>
            </w:r>
          </w:p>
        </w:tc>
        <w:tc>
          <w:tcPr>
            <w:tcW w:w="1295" w:type="dxa"/>
            <w:vAlign w:val="bottom"/>
          </w:tcPr>
          <w:p w14:paraId="4F8A6D37" w14:textId="77777777" w:rsidR="00FF020F" w:rsidRPr="00DA0EF4" w:rsidRDefault="00FF020F" w:rsidP="00FF020F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C8CAFEC" w14:textId="77777777" w:rsidR="00FF020F" w:rsidRPr="00DA0EF4" w:rsidRDefault="00FF020F" w:rsidP="00FF020F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C45BB84" w14:textId="6AF3727F" w:rsidR="00FF020F" w:rsidRPr="00DA0EF4" w:rsidRDefault="00DA0EF4" w:rsidP="00FF020F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EC03B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EC03B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5" w:type="dxa"/>
            <w:vAlign w:val="bottom"/>
          </w:tcPr>
          <w:p w14:paraId="6A377511" w14:textId="55470548" w:rsidR="00FF020F" w:rsidRPr="00DA0EF4" w:rsidRDefault="00DA0EF4" w:rsidP="00FF020F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FF020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FF020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</w:tr>
      <w:tr w:rsidR="00FF020F" w:rsidRPr="00DA0EF4" w14:paraId="28A69CE1" w14:textId="77777777" w:rsidTr="00AE7754">
        <w:trPr>
          <w:cantSplit/>
        </w:trPr>
        <w:tc>
          <w:tcPr>
            <w:tcW w:w="4390" w:type="dxa"/>
            <w:vAlign w:val="bottom"/>
          </w:tcPr>
          <w:p w14:paraId="5E0B0FB7" w14:textId="77777777" w:rsidR="00FF020F" w:rsidRPr="00DA0EF4" w:rsidRDefault="00FF020F" w:rsidP="00FF020F">
            <w:pPr>
              <w:tabs>
                <w:tab w:val="left" w:pos="2260"/>
                <w:tab w:val="right" w:pos="900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ชำระคืนเงินกู้ยืมระหว่างปี</w:t>
            </w:r>
          </w:p>
        </w:tc>
        <w:tc>
          <w:tcPr>
            <w:tcW w:w="1295" w:type="dxa"/>
            <w:vAlign w:val="bottom"/>
          </w:tcPr>
          <w:p w14:paraId="6966BC9D" w14:textId="77777777" w:rsidR="00FF020F" w:rsidRPr="00DA0EF4" w:rsidRDefault="00FF020F" w:rsidP="00FF020F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55ECAC6" w14:textId="77777777" w:rsidR="00FF020F" w:rsidRPr="00DA0EF4" w:rsidRDefault="00FF020F" w:rsidP="00FF020F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5CB72" w14:textId="7891ACE8" w:rsidR="00FF020F" w:rsidRPr="00DA0EF4" w:rsidRDefault="00EC03B0" w:rsidP="00FF020F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DAAB31F" w14:textId="38252A7D" w:rsidR="00FF020F" w:rsidRPr="00DA0EF4" w:rsidRDefault="00FF020F" w:rsidP="00FF020F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F020F" w:rsidRPr="00DA0EF4" w14:paraId="7D316FE3" w14:textId="77777777" w:rsidTr="00AE7754">
        <w:trPr>
          <w:cantSplit/>
        </w:trPr>
        <w:tc>
          <w:tcPr>
            <w:tcW w:w="4390" w:type="dxa"/>
            <w:vAlign w:val="bottom"/>
          </w:tcPr>
          <w:p w14:paraId="1ADD3DCE" w14:textId="77777777" w:rsidR="00FF020F" w:rsidRPr="00DA0EF4" w:rsidRDefault="00FF020F" w:rsidP="00FF020F">
            <w:pPr>
              <w:tabs>
                <w:tab w:val="left" w:pos="2260"/>
                <w:tab w:val="right" w:pos="900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295" w:type="dxa"/>
            <w:vAlign w:val="bottom"/>
          </w:tcPr>
          <w:p w14:paraId="3498C80D" w14:textId="77777777" w:rsidR="00FF020F" w:rsidRPr="00DA0EF4" w:rsidRDefault="00FF020F" w:rsidP="00FF020F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43F67BF" w14:textId="77777777" w:rsidR="00FF020F" w:rsidRPr="00DA0EF4" w:rsidRDefault="00FF020F" w:rsidP="00FF020F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7C0019" w14:textId="29803667" w:rsidR="00FF020F" w:rsidRPr="00DA0EF4" w:rsidRDefault="00DA0EF4" w:rsidP="00FF020F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C03B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C03B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CA6A3" w14:textId="6E428DCF" w:rsidR="00FF020F" w:rsidRPr="00DA0EF4" w:rsidRDefault="00FF020F" w:rsidP="00FF020F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6EC0041" w14:textId="36D2A8FD" w:rsidR="00AE7754" w:rsidRPr="00DA0EF4" w:rsidRDefault="00AE7754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0FD2D82E" w14:textId="6AE637B2" w:rsidR="005021D1" w:rsidRPr="00DA0EF4" w:rsidRDefault="0090096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เงินเบิกเกินบัญชีและ</w:t>
      </w:r>
      <w:r w:rsidR="005021D1"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เงินกู้ยืมระยะสั้นจากสถาบันการเงิน ณ วันที่ </w:t>
      </w:r>
      <w:r w:rsidR="00DA0EF4"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C70BFE"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70BFE"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DA0EF4"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="00C70BFE"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70BFE"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พ.ศ. </w:t>
      </w:r>
      <w:r w:rsidR="00DA0EF4"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="0023501B"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021D1"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มีรายละเอียด</w:t>
      </w:r>
      <w:r w:rsidR="005021D1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26BC088C" w14:textId="77777777" w:rsidR="005021D1" w:rsidRPr="00DA0EF4" w:rsidRDefault="005021D1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93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20"/>
        <w:gridCol w:w="979"/>
        <w:gridCol w:w="1314"/>
        <w:gridCol w:w="2106"/>
        <w:gridCol w:w="953"/>
        <w:gridCol w:w="954"/>
        <w:gridCol w:w="954"/>
        <w:gridCol w:w="954"/>
      </w:tblGrid>
      <w:tr w:rsidR="0090096D" w:rsidRPr="00DA0EF4" w14:paraId="60030D2D" w14:textId="77777777" w:rsidTr="00AE7754">
        <w:trPr>
          <w:cantSplit/>
        </w:trPr>
        <w:tc>
          <w:tcPr>
            <w:tcW w:w="720" w:type="dxa"/>
            <w:vAlign w:val="bottom"/>
          </w:tcPr>
          <w:p w14:paraId="16A0A04E" w14:textId="77777777" w:rsidR="0090096D" w:rsidRPr="00DA0EF4" w:rsidRDefault="0090096D" w:rsidP="00A365CC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</w:tc>
        <w:tc>
          <w:tcPr>
            <w:tcW w:w="979" w:type="dxa"/>
          </w:tcPr>
          <w:p w14:paraId="2B3281B7" w14:textId="77777777" w:rsidR="0090096D" w:rsidRPr="00DA0EF4" w:rsidRDefault="0090096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717DB" w14:textId="19B37665" w:rsidR="0090096D" w:rsidRPr="00DA0EF4" w:rsidRDefault="0090096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เงื่อนไขสำคัญของสัญญาเงินกู้ยืม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C45135" w14:textId="524336A4" w:rsidR="0090096D" w:rsidRPr="00DA0EF4" w:rsidRDefault="0090096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งบการเงินรวม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3B88FD" w14:textId="0C335BA5" w:rsidR="0090096D" w:rsidRPr="00DA0EF4" w:rsidRDefault="0090096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งบการเงินเฉพาะกิจการ</w:t>
            </w:r>
          </w:p>
        </w:tc>
      </w:tr>
      <w:tr w:rsidR="0090096D" w:rsidRPr="00DA0EF4" w14:paraId="37AB8F9D" w14:textId="77777777" w:rsidTr="00AE7754">
        <w:trPr>
          <w:cantSplit/>
        </w:trPr>
        <w:tc>
          <w:tcPr>
            <w:tcW w:w="720" w:type="dxa"/>
            <w:vAlign w:val="bottom"/>
          </w:tcPr>
          <w:p w14:paraId="701D6B2F" w14:textId="77777777" w:rsidR="0090096D" w:rsidRPr="00DA0EF4" w:rsidRDefault="0090096D" w:rsidP="0090096D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</w:tc>
        <w:tc>
          <w:tcPr>
            <w:tcW w:w="979" w:type="dxa"/>
          </w:tcPr>
          <w:p w14:paraId="33A5E33C" w14:textId="77777777" w:rsidR="0090096D" w:rsidRPr="00DA0EF4" w:rsidRDefault="0090096D" w:rsidP="009009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วงเงินกู้ยืม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E0B43B1" w14:textId="77777777" w:rsidR="0090096D" w:rsidRPr="00DA0EF4" w:rsidRDefault="0090096D" w:rsidP="009009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อัตราดอกเบี้ย</w:t>
            </w:r>
          </w:p>
        </w:tc>
        <w:tc>
          <w:tcPr>
            <w:tcW w:w="2106" w:type="dxa"/>
            <w:tcBorders>
              <w:top w:val="single" w:sz="4" w:space="0" w:color="auto"/>
            </w:tcBorders>
          </w:tcPr>
          <w:p w14:paraId="1130E7C5" w14:textId="77777777" w:rsidR="0090096D" w:rsidRPr="00DA0EF4" w:rsidRDefault="0090096D" w:rsidP="009009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4E0BE95C" w14:textId="462ED2DA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2564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1E756A2B" w14:textId="16E2F548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2563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3A5842E6" w14:textId="401B4C5D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2564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670B4D91" w14:textId="1B46BF12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2563</w:t>
            </w:r>
          </w:p>
        </w:tc>
      </w:tr>
      <w:tr w:rsidR="0090096D" w:rsidRPr="00DA0EF4" w14:paraId="4411A3E3" w14:textId="77777777" w:rsidTr="00AE7754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</w:tcPr>
          <w:p w14:paraId="4BB14F01" w14:textId="77777777" w:rsidR="0090096D" w:rsidRPr="00DA0EF4" w:rsidRDefault="0090096D" w:rsidP="0090096D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ลำดับที่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C30B273" w14:textId="77777777" w:rsidR="0090096D" w:rsidRPr="00DA0EF4" w:rsidRDefault="0090096D" w:rsidP="009009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33AE4DC" w14:textId="77777777" w:rsidR="0090096D" w:rsidRPr="00DA0EF4" w:rsidRDefault="0090096D" w:rsidP="009009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ร้อยละต่อปี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256A81CC" w14:textId="77777777" w:rsidR="0090096D" w:rsidRPr="00DA0EF4" w:rsidRDefault="0090096D" w:rsidP="009009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ค้ำประกันโดย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51B99F7C" w14:textId="038250EC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7B761367" w14:textId="167CA37E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  <w:hideMark/>
          </w:tcPr>
          <w:p w14:paraId="77656F15" w14:textId="1976BE7A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  <w:hideMark/>
          </w:tcPr>
          <w:p w14:paraId="09635DC9" w14:textId="77777777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</w:tr>
      <w:tr w:rsidR="0090096D" w:rsidRPr="00DA0EF4" w14:paraId="1F00BEF6" w14:textId="77777777" w:rsidTr="009972CB">
        <w:trPr>
          <w:cantSplit/>
        </w:trPr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3C91A52" w14:textId="77777777" w:rsidR="0090096D" w:rsidRPr="00DA0EF4" w:rsidRDefault="0090096D" w:rsidP="0090096D">
            <w:pPr>
              <w:ind w:left="-110" w:right="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0503BA59" w14:textId="77777777" w:rsidR="0090096D" w:rsidRPr="00DA0EF4" w:rsidRDefault="0090096D" w:rsidP="00900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B1093DD" w14:textId="77777777" w:rsidR="0090096D" w:rsidRPr="00DA0EF4" w:rsidRDefault="0090096D" w:rsidP="009009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</w:tcPr>
          <w:p w14:paraId="46057394" w14:textId="77777777" w:rsidR="0090096D" w:rsidRPr="00DA0EF4" w:rsidRDefault="0090096D" w:rsidP="0090096D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FAFAFA"/>
          </w:tcPr>
          <w:p w14:paraId="775EF401" w14:textId="77777777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72A6C66C" w14:textId="59283AA7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A9E94" w14:textId="7BD34263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798283A1" w14:textId="77777777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90096D" w:rsidRPr="00DA0EF4" w14:paraId="011635D4" w14:textId="77777777" w:rsidTr="009972CB">
        <w:trPr>
          <w:cantSplit/>
        </w:trPr>
        <w:tc>
          <w:tcPr>
            <w:tcW w:w="720" w:type="dxa"/>
          </w:tcPr>
          <w:p w14:paraId="0E72BBF1" w14:textId="13F86EAD" w:rsidR="0090096D" w:rsidRPr="00DA0EF4" w:rsidRDefault="00DA0EF4" w:rsidP="0090096D">
            <w:pPr>
              <w:ind w:left="-11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1</w:t>
            </w:r>
          </w:p>
        </w:tc>
        <w:tc>
          <w:tcPr>
            <w:tcW w:w="979" w:type="dxa"/>
          </w:tcPr>
          <w:p w14:paraId="62A0BB61" w14:textId="76B8A3BD" w:rsidR="0090096D" w:rsidRPr="00DA0EF4" w:rsidRDefault="00DA0EF4" w:rsidP="00900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</w:t>
            </w:r>
            <w:r w:rsidR="0090096D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90096D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314" w:type="dxa"/>
          </w:tcPr>
          <w:p w14:paraId="4B41663C" w14:textId="3C337D12" w:rsidR="0090096D" w:rsidRPr="00DA0EF4" w:rsidRDefault="0090096D" w:rsidP="009009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Saving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/>
              </w:rPr>
              <w:t xml:space="preserve"> +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</w:t>
            </w:r>
          </w:p>
        </w:tc>
        <w:tc>
          <w:tcPr>
            <w:tcW w:w="2106" w:type="dxa"/>
          </w:tcPr>
          <w:p w14:paraId="26FBD827" w14:textId="06BE623D" w:rsidR="0090096D" w:rsidRPr="00DA0EF4" w:rsidRDefault="0090096D" w:rsidP="0090096D">
            <w:pPr>
              <w:ind w:left="155" w:hanging="15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เงินฝากธนาคารประเภทฝากประจำและกรรมการ</w:t>
            </w:r>
          </w:p>
        </w:tc>
        <w:tc>
          <w:tcPr>
            <w:tcW w:w="953" w:type="dxa"/>
            <w:shd w:val="clear" w:color="auto" w:fill="FAFAFA"/>
          </w:tcPr>
          <w:p w14:paraId="2A1607AC" w14:textId="77777777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</w:p>
          <w:p w14:paraId="3EE934E8" w14:textId="190DF37D" w:rsidR="0090096D" w:rsidRPr="00DA0EF4" w:rsidRDefault="00DA0EF4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907</w:t>
            </w:r>
            <w:r w:rsidR="0090096D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670</w:t>
            </w:r>
          </w:p>
        </w:tc>
        <w:tc>
          <w:tcPr>
            <w:tcW w:w="954" w:type="dxa"/>
            <w:shd w:val="clear" w:color="auto" w:fill="auto"/>
          </w:tcPr>
          <w:p w14:paraId="248C6159" w14:textId="77777777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</w:p>
          <w:p w14:paraId="29D3D7CC" w14:textId="387F6694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FAFAFA"/>
          </w:tcPr>
          <w:p w14:paraId="3C5A841B" w14:textId="77777777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</w:p>
          <w:p w14:paraId="7C30AB48" w14:textId="778AD8BF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54" w:type="dxa"/>
          </w:tcPr>
          <w:p w14:paraId="7554B7C0" w14:textId="77777777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</w:p>
          <w:p w14:paraId="7227EF5A" w14:textId="0708BD59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</w:tr>
      <w:tr w:rsidR="0090096D" w:rsidRPr="00DA0EF4" w14:paraId="3042B466" w14:textId="77777777" w:rsidTr="009972CB">
        <w:trPr>
          <w:cantSplit/>
        </w:trPr>
        <w:tc>
          <w:tcPr>
            <w:tcW w:w="720" w:type="dxa"/>
          </w:tcPr>
          <w:p w14:paraId="5DA43498" w14:textId="6DA4CEB7" w:rsidR="0090096D" w:rsidRPr="00DA0EF4" w:rsidRDefault="00DA0EF4" w:rsidP="0090096D">
            <w:pPr>
              <w:ind w:left="-11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3</w:t>
            </w:r>
          </w:p>
        </w:tc>
        <w:tc>
          <w:tcPr>
            <w:tcW w:w="979" w:type="dxa"/>
          </w:tcPr>
          <w:p w14:paraId="7F8295C3" w14:textId="46A19A0B" w:rsidR="0090096D" w:rsidRPr="00DA0EF4" w:rsidRDefault="00DA0EF4" w:rsidP="00900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200</w:t>
            </w:r>
            <w:r w:rsidR="0090096D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90096D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314" w:type="dxa"/>
          </w:tcPr>
          <w:p w14:paraId="4FB86548" w14:textId="3F9C4F44" w:rsidR="0090096D" w:rsidRPr="00DA0EF4" w:rsidRDefault="0090096D" w:rsidP="009009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MMR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/>
              </w:rPr>
              <w:t xml:space="preserve"> +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25</w:t>
            </w:r>
          </w:p>
        </w:tc>
        <w:tc>
          <w:tcPr>
            <w:tcW w:w="2106" w:type="dxa"/>
          </w:tcPr>
          <w:p w14:paraId="70125657" w14:textId="13762AE8" w:rsidR="0090096D" w:rsidRPr="00DA0EF4" w:rsidRDefault="0090096D" w:rsidP="0090096D">
            <w:pPr>
              <w:ind w:left="155" w:hanging="15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เครื่องจักรและอุปกรณ์บางส่วน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FAFAFA"/>
          </w:tcPr>
          <w:p w14:paraId="398D08C5" w14:textId="5E33F3AB" w:rsidR="0090096D" w:rsidRPr="00DA0EF4" w:rsidRDefault="00DA0EF4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10</w:t>
            </w:r>
            <w:r w:rsidR="0090096D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90096D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5E85CF13" w14:textId="3EFB06B3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</w:tcPr>
          <w:p w14:paraId="167AC03C" w14:textId="4BB17648" w:rsidR="0090096D" w:rsidRPr="00DA0EF4" w:rsidRDefault="00DA0EF4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10</w:t>
            </w:r>
            <w:r w:rsidR="0090096D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90096D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7E2D7086" w14:textId="001228D4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</w:tr>
      <w:tr w:rsidR="0090096D" w:rsidRPr="00DA0EF4" w14:paraId="1F9A2471" w14:textId="77777777" w:rsidTr="009972CB">
        <w:trPr>
          <w:cantSplit/>
        </w:trPr>
        <w:tc>
          <w:tcPr>
            <w:tcW w:w="720" w:type="dxa"/>
          </w:tcPr>
          <w:p w14:paraId="0A0F804E" w14:textId="77777777" w:rsidR="0090096D" w:rsidRPr="00DA0EF4" w:rsidRDefault="0090096D" w:rsidP="0090096D">
            <w:pPr>
              <w:ind w:left="-11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79" w:type="dxa"/>
          </w:tcPr>
          <w:p w14:paraId="0FB9DC3F" w14:textId="77777777" w:rsidR="0090096D" w:rsidRPr="00DA0EF4" w:rsidRDefault="0090096D" w:rsidP="00900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1314" w:type="dxa"/>
          </w:tcPr>
          <w:p w14:paraId="6843214B" w14:textId="77777777" w:rsidR="0090096D" w:rsidRPr="00DA0EF4" w:rsidRDefault="0090096D" w:rsidP="009009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2106" w:type="dxa"/>
          </w:tcPr>
          <w:p w14:paraId="7261343A" w14:textId="77777777" w:rsidR="0090096D" w:rsidRPr="00DA0EF4" w:rsidRDefault="0090096D" w:rsidP="0090096D">
            <w:pPr>
              <w:ind w:left="155" w:right="-109" w:hanging="155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FC6C74" w14:textId="67A71BD9" w:rsidR="0090096D" w:rsidRPr="00DA0EF4" w:rsidRDefault="00DA0EF4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10</w:t>
            </w:r>
            <w:r w:rsidR="0090096D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907</w:t>
            </w:r>
            <w:r w:rsidR="0090096D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670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4F91C" w14:textId="3F3CE821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B16E4" w14:textId="6DE39E0F" w:rsidR="0090096D" w:rsidRPr="00DA0EF4" w:rsidRDefault="00DA0EF4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10</w:t>
            </w:r>
            <w:r w:rsidR="0090096D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90096D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9E1D9" w14:textId="606DE421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</w:tr>
    </w:tbl>
    <w:p w14:paraId="7774B806" w14:textId="77777777" w:rsidR="00913C36" w:rsidRPr="00DA0EF4" w:rsidRDefault="00913C3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C4A821" w14:textId="3D23C4F0" w:rsidR="00A32BE8" w:rsidRPr="00DA0EF4" w:rsidRDefault="003F3244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</w:t>
      </w:r>
      <w:r w:rsidR="0090096D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ของเงินเบิกเกินบัญชีและ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เงินกู้ยืมระยะสั้นมีมูลค่าใกล้เคียงกับราคาตามบัญชีเนื่องจากมีระยะเวลาที่ครบกำหนดภายในหนึ่งปี ผลกระทบของอัตราคิดลดจึงไม่มีสาระสำคัญ</w:t>
      </w:r>
    </w:p>
    <w:p w14:paraId="045F6EC3" w14:textId="77777777" w:rsidR="006F15B6" w:rsidRPr="00DA0EF4" w:rsidRDefault="006F15B6" w:rsidP="00A32BE8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14F4808" w14:textId="2FB58224" w:rsidR="003F3244" w:rsidRPr="00DA0EF4" w:rsidRDefault="00DA0EF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3F324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021D1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3F324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398B4B13" w14:textId="77777777" w:rsidR="003F3244" w:rsidRPr="00DA0EF4" w:rsidRDefault="003F3244" w:rsidP="00A365CC">
      <w:pPr>
        <w:tabs>
          <w:tab w:val="right" w:pos="9000"/>
        </w:tabs>
        <w:ind w:left="540" w:right="375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2FCBEE85" w14:textId="54A8F6BD" w:rsidR="003F3244" w:rsidRPr="00DA0EF4" w:rsidRDefault="003F3244" w:rsidP="00A365CC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เงินกู้ยืมระยะยาวจากสถาบันการเงิน ณ 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C70BFE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C70BFE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มีกำหนดชำระคืนดังนี้</w:t>
      </w:r>
    </w:p>
    <w:p w14:paraId="3D8A3D42" w14:textId="77777777" w:rsidR="003F3244" w:rsidRPr="00DA0EF4" w:rsidRDefault="003F3244" w:rsidP="00A365CC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5"/>
        <w:gridCol w:w="1295"/>
      </w:tblGrid>
      <w:tr w:rsidR="00EB5B9A" w:rsidRPr="00DA0EF4" w14:paraId="46ABECCC" w14:textId="77777777" w:rsidTr="00EB5B9A">
        <w:trPr>
          <w:cantSplit/>
        </w:trPr>
        <w:tc>
          <w:tcPr>
            <w:tcW w:w="6958" w:type="dxa"/>
            <w:vAlign w:val="bottom"/>
          </w:tcPr>
          <w:p w14:paraId="7B5CD7C0" w14:textId="77777777" w:rsidR="00EB5B9A" w:rsidRPr="00DA0EF4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CDEB98" w14:textId="77777777" w:rsidR="00EB5B9A" w:rsidRPr="00DA0EF4" w:rsidRDefault="00EB5B9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7DD3F005" w14:textId="77777777" w:rsidR="00EB5B9A" w:rsidRPr="00DA0EF4" w:rsidRDefault="00EB5B9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B5B9A" w:rsidRPr="00DA0EF4" w14:paraId="5E6118E9" w14:textId="77777777" w:rsidTr="00EB5B9A">
        <w:trPr>
          <w:cantSplit/>
        </w:trPr>
        <w:tc>
          <w:tcPr>
            <w:tcW w:w="6958" w:type="dxa"/>
            <w:vAlign w:val="bottom"/>
          </w:tcPr>
          <w:p w14:paraId="4CA8270C" w14:textId="77777777" w:rsidR="00EB5B9A" w:rsidRPr="00DA0EF4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9EEE880" w14:textId="589BC2E0" w:rsidR="00EB5B9A" w:rsidRPr="00DA0EF4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D5A5AFB" w14:textId="2D4DC12C" w:rsidR="00EB5B9A" w:rsidRPr="00DA0EF4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EB5B9A" w:rsidRPr="00DA0EF4" w14:paraId="67D35643" w14:textId="77777777" w:rsidTr="00EB5B9A">
        <w:trPr>
          <w:cantSplit/>
        </w:trPr>
        <w:tc>
          <w:tcPr>
            <w:tcW w:w="6958" w:type="dxa"/>
            <w:vAlign w:val="bottom"/>
          </w:tcPr>
          <w:p w14:paraId="4E0598A8" w14:textId="77777777" w:rsidR="00EB5B9A" w:rsidRPr="00DA0EF4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7BE4218" w14:textId="77777777" w:rsidR="00EB5B9A" w:rsidRPr="00DA0EF4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8FA5D1F" w14:textId="77777777" w:rsidR="00EB5B9A" w:rsidRPr="00DA0EF4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5B9A" w:rsidRPr="00DA0EF4" w14:paraId="4AD3A2AA" w14:textId="77777777" w:rsidTr="00EB5B9A">
        <w:trPr>
          <w:cantSplit/>
        </w:trPr>
        <w:tc>
          <w:tcPr>
            <w:tcW w:w="6958" w:type="dxa"/>
            <w:vAlign w:val="bottom"/>
          </w:tcPr>
          <w:p w14:paraId="31A126AD" w14:textId="77777777" w:rsidR="00EB5B9A" w:rsidRPr="00DA0EF4" w:rsidRDefault="00EB5B9A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588A0" w14:textId="77777777" w:rsidR="00EB5B9A" w:rsidRPr="00DA0EF4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2672A6F" w14:textId="77777777" w:rsidR="00EB5B9A" w:rsidRPr="00DA0EF4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B5B9A" w:rsidRPr="00DA0EF4" w14:paraId="70D1B0FF" w14:textId="77777777" w:rsidTr="00EB5B9A">
        <w:trPr>
          <w:cantSplit/>
        </w:trPr>
        <w:tc>
          <w:tcPr>
            <w:tcW w:w="6958" w:type="dxa"/>
          </w:tcPr>
          <w:p w14:paraId="34143265" w14:textId="77777777" w:rsidR="00EB5B9A" w:rsidRPr="00DA0EF4" w:rsidRDefault="00EB5B9A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5DE26FC" w14:textId="77777777" w:rsidR="00EB5B9A" w:rsidRPr="00DA0EF4" w:rsidRDefault="00EB5B9A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68A404E" w14:textId="77777777" w:rsidR="00EB5B9A" w:rsidRPr="00DA0EF4" w:rsidRDefault="00EB5B9A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B79C3" w:rsidRPr="00DA0EF4" w14:paraId="6184A03C" w14:textId="77777777" w:rsidTr="00EB5B9A">
        <w:trPr>
          <w:cantSplit/>
        </w:trPr>
        <w:tc>
          <w:tcPr>
            <w:tcW w:w="6958" w:type="dxa"/>
            <w:vAlign w:val="bottom"/>
          </w:tcPr>
          <w:p w14:paraId="37801D79" w14:textId="0A748D53" w:rsidR="00AB79C3" w:rsidRPr="00DA0EF4" w:rsidRDefault="00AB79C3" w:rsidP="00AB79C3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ส่วนที่ถึงกำหนดชำระภายใน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8F78818" w14:textId="1E933BD2" w:rsidR="00AB79C3" w:rsidRPr="00DA0EF4" w:rsidRDefault="00DA0EF4" w:rsidP="00AB79C3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4339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F4339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5B2CD217" w14:textId="49336CDD" w:rsidR="00AB79C3" w:rsidRPr="00DA0EF4" w:rsidRDefault="00DA0EF4" w:rsidP="00AB79C3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B79C3" w:rsidRPr="00DA0EF4" w14:paraId="1D71C6F7" w14:textId="77777777" w:rsidTr="00B45638">
        <w:trPr>
          <w:cantSplit/>
        </w:trPr>
        <w:tc>
          <w:tcPr>
            <w:tcW w:w="6958" w:type="dxa"/>
            <w:vAlign w:val="bottom"/>
          </w:tcPr>
          <w:p w14:paraId="3803FC82" w14:textId="23173E08" w:rsidR="00AB79C3" w:rsidRPr="00DA0EF4" w:rsidRDefault="00AB79C3" w:rsidP="00AB79C3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ส่วนที่ถึงกำหนดชำระเกิน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AD17C" w14:textId="2960B37A" w:rsidR="00AB79C3" w:rsidRPr="00DA0EF4" w:rsidRDefault="00DA0EF4" w:rsidP="00AB79C3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F4339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F4339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04335C0" w14:textId="31613C97" w:rsidR="00AB79C3" w:rsidRPr="00DA0EF4" w:rsidRDefault="00DA0EF4" w:rsidP="00AB79C3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B79C3" w:rsidRPr="00DA0EF4" w14:paraId="2729B2C8" w14:textId="77777777" w:rsidTr="00B45638">
        <w:trPr>
          <w:cantSplit/>
        </w:trPr>
        <w:tc>
          <w:tcPr>
            <w:tcW w:w="6958" w:type="dxa"/>
            <w:vAlign w:val="bottom"/>
          </w:tcPr>
          <w:p w14:paraId="30EABEC2" w14:textId="77777777" w:rsidR="00AB79C3" w:rsidRPr="00DA0EF4" w:rsidRDefault="00AB79C3" w:rsidP="00AB79C3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4E7D4" w14:textId="6C6D260F" w:rsidR="00AB79C3" w:rsidRPr="00DA0EF4" w:rsidRDefault="00DA0EF4" w:rsidP="00AB79C3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4339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F4339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E7134" w14:textId="4344316B" w:rsidR="00AB79C3" w:rsidRPr="00DA0EF4" w:rsidRDefault="00DA0EF4" w:rsidP="00AB79C3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5BC62CC" w14:textId="77777777" w:rsidR="00E66448" w:rsidRPr="00DA0EF4" w:rsidRDefault="00E66448" w:rsidP="00A365CC">
      <w:pPr>
        <w:ind w:left="540" w:right="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726F22B" w14:textId="77777777" w:rsidR="003F3244" w:rsidRPr="00DA0EF4" w:rsidRDefault="005021D1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 มีดังนี้</w:t>
      </w:r>
    </w:p>
    <w:tbl>
      <w:tblPr>
        <w:tblW w:w="956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76"/>
        <w:gridCol w:w="1295"/>
        <w:gridCol w:w="1295"/>
      </w:tblGrid>
      <w:tr w:rsidR="00EB5B9A" w:rsidRPr="00DA0EF4" w14:paraId="598FEBBE" w14:textId="77777777" w:rsidTr="00EB5B9A">
        <w:trPr>
          <w:cantSplit/>
        </w:trPr>
        <w:tc>
          <w:tcPr>
            <w:tcW w:w="6976" w:type="dxa"/>
            <w:vAlign w:val="bottom"/>
          </w:tcPr>
          <w:p w14:paraId="598C6C88" w14:textId="77777777" w:rsidR="00EB5B9A" w:rsidRPr="00DA0EF4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2C7BD0" w14:textId="77777777" w:rsidR="00EB5B9A" w:rsidRPr="00DA0EF4" w:rsidRDefault="00EB5B9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บการเงินรวมและ</w:t>
            </w:r>
          </w:p>
          <w:p w14:paraId="7496D5AB" w14:textId="77777777" w:rsidR="00EB5B9A" w:rsidRPr="00DA0EF4" w:rsidRDefault="00EB5B9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B79C3" w:rsidRPr="00DA0EF4" w14:paraId="59A7D9E3" w14:textId="77777777" w:rsidTr="00EB5B9A">
        <w:trPr>
          <w:cantSplit/>
        </w:trPr>
        <w:tc>
          <w:tcPr>
            <w:tcW w:w="6976" w:type="dxa"/>
            <w:vAlign w:val="bottom"/>
          </w:tcPr>
          <w:p w14:paraId="0153C426" w14:textId="77777777" w:rsidR="00AB79C3" w:rsidRPr="00DA0EF4" w:rsidRDefault="00AB79C3" w:rsidP="00AB79C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5989D68" w14:textId="18A7B6A2" w:rsidR="00AB79C3" w:rsidRPr="00DA0EF4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ADB49B7" w14:textId="6CBE5407" w:rsidR="00AB79C3" w:rsidRPr="00DA0EF4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B79C3" w:rsidRPr="00DA0EF4" w14:paraId="7A30B783" w14:textId="77777777" w:rsidTr="00EB5B9A">
        <w:trPr>
          <w:cantSplit/>
        </w:trPr>
        <w:tc>
          <w:tcPr>
            <w:tcW w:w="6976" w:type="dxa"/>
            <w:vAlign w:val="bottom"/>
          </w:tcPr>
          <w:p w14:paraId="175EC357" w14:textId="77777777" w:rsidR="00AB79C3" w:rsidRPr="00DA0EF4" w:rsidRDefault="00AB79C3" w:rsidP="00AB79C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978AD55" w14:textId="77777777" w:rsidR="00AB79C3" w:rsidRPr="00DA0EF4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59E6FB9" w14:textId="77777777" w:rsidR="00AB79C3" w:rsidRPr="00DA0EF4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B79C3" w:rsidRPr="00DA0EF4" w14:paraId="506AEC3D" w14:textId="77777777" w:rsidTr="00EB5B9A">
        <w:trPr>
          <w:cantSplit/>
        </w:trPr>
        <w:tc>
          <w:tcPr>
            <w:tcW w:w="6976" w:type="dxa"/>
            <w:vAlign w:val="bottom"/>
          </w:tcPr>
          <w:p w14:paraId="39FD1C58" w14:textId="77777777" w:rsidR="00AB79C3" w:rsidRPr="00DA0EF4" w:rsidRDefault="00AB79C3" w:rsidP="00AB79C3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52A45" w14:textId="77777777" w:rsidR="00AB79C3" w:rsidRPr="00DA0EF4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8A36BCA" w14:textId="77777777" w:rsidR="00AB79C3" w:rsidRPr="00DA0EF4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B79C3" w:rsidRPr="00DA0EF4" w14:paraId="58CCE1AC" w14:textId="77777777" w:rsidTr="00EB5B9A">
        <w:trPr>
          <w:cantSplit/>
        </w:trPr>
        <w:tc>
          <w:tcPr>
            <w:tcW w:w="6976" w:type="dxa"/>
          </w:tcPr>
          <w:p w14:paraId="30F5C16B" w14:textId="75AC10D4" w:rsidR="00AB79C3" w:rsidRPr="00DA0EF4" w:rsidRDefault="00AB79C3" w:rsidP="00AB79C3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</w:t>
            </w:r>
            <w:r w:rsidR="00E619D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ยกมา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F09F6DE" w14:textId="72F5ACCD" w:rsidR="00AB79C3" w:rsidRPr="00DA0EF4" w:rsidRDefault="00DA0EF4" w:rsidP="00AB79C3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4339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F4339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1C508A0D" w14:textId="7DCD71C0" w:rsidR="00AB79C3" w:rsidRPr="00DA0EF4" w:rsidRDefault="00DA0EF4" w:rsidP="00AB79C3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B79C3" w:rsidRPr="00DA0EF4" w14:paraId="398E4ECB" w14:textId="77777777" w:rsidTr="00EB5B9A">
        <w:trPr>
          <w:cantSplit/>
        </w:trPr>
        <w:tc>
          <w:tcPr>
            <w:tcW w:w="6976" w:type="dxa"/>
          </w:tcPr>
          <w:p w14:paraId="46FA723A" w14:textId="77777777" w:rsidR="00AB79C3" w:rsidRPr="00DA0EF4" w:rsidRDefault="00AB79C3" w:rsidP="00AB79C3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กู้ยืมเพิ่มระหว่างปี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0FD06BF" w14:textId="6E56AC63" w:rsidR="00AB79C3" w:rsidRPr="00DA0EF4" w:rsidRDefault="00DA0EF4" w:rsidP="00AB79C3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27" w:name="OLE_LINK6"/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F4339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F4339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bookmarkEnd w:id="27"/>
          </w:p>
        </w:tc>
        <w:tc>
          <w:tcPr>
            <w:tcW w:w="1295" w:type="dxa"/>
            <w:vAlign w:val="bottom"/>
          </w:tcPr>
          <w:p w14:paraId="55F88189" w14:textId="30A9DEB0" w:rsidR="00AB79C3" w:rsidRPr="00DA0EF4" w:rsidRDefault="00AB79C3" w:rsidP="00AB79C3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B79C3" w:rsidRPr="00DA0EF4" w14:paraId="31DBE7C3" w14:textId="77777777" w:rsidTr="00EB5B9A">
        <w:trPr>
          <w:cantSplit/>
        </w:trPr>
        <w:tc>
          <w:tcPr>
            <w:tcW w:w="6976" w:type="dxa"/>
          </w:tcPr>
          <w:p w14:paraId="23719C69" w14:textId="77777777" w:rsidR="00AB79C3" w:rsidRPr="00DA0EF4" w:rsidRDefault="00AB79C3" w:rsidP="00AB79C3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ชำระคืนเงินกู้ยืมระหว่างปี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8A39BE" w14:textId="7F6E829C" w:rsidR="00AB79C3" w:rsidRPr="00DA0EF4" w:rsidRDefault="00F4339F" w:rsidP="00AB79C3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9D60072" w14:textId="15DEC861" w:rsidR="00AB79C3" w:rsidRPr="00DA0EF4" w:rsidRDefault="00AB79C3" w:rsidP="00AB79C3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B79C3" w:rsidRPr="00DA0EF4" w14:paraId="5BF1A8DD" w14:textId="77777777" w:rsidTr="00EB5B9A">
        <w:trPr>
          <w:cantSplit/>
        </w:trPr>
        <w:tc>
          <w:tcPr>
            <w:tcW w:w="6976" w:type="dxa"/>
          </w:tcPr>
          <w:p w14:paraId="5C56EF37" w14:textId="77777777" w:rsidR="00AB79C3" w:rsidRPr="00DA0EF4" w:rsidRDefault="00AB79C3" w:rsidP="00AB79C3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2406D9" w14:textId="429CBF12" w:rsidR="00AB79C3" w:rsidRPr="00DA0EF4" w:rsidRDefault="00DA0EF4" w:rsidP="00AB79C3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4339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F4339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75B99" w14:textId="69DA74FA" w:rsidR="00AB79C3" w:rsidRPr="00DA0EF4" w:rsidRDefault="00DA0EF4" w:rsidP="00AB79C3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0E80D89" w14:textId="77777777" w:rsidR="00E66448" w:rsidRPr="00DA0EF4" w:rsidRDefault="00E66448" w:rsidP="00AE775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5C2626" w14:textId="77777777" w:rsidR="00E66448" w:rsidRPr="00DA0EF4" w:rsidRDefault="00E66448" w:rsidP="00AE775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730506E" w14:textId="77777777" w:rsidR="00332241" w:rsidRPr="00DA0EF4" w:rsidRDefault="00332241" w:rsidP="00A365CC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332241" w:rsidRPr="00DA0EF4" w:rsidSect="00C14371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638A5085" w14:textId="77777777" w:rsidR="00773ADA" w:rsidRPr="00DA0EF4" w:rsidRDefault="00773ADA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C3FDFDF" w14:textId="1CBFEAB0" w:rsidR="003F3244" w:rsidRPr="00DA0EF4" w:rsidRDefault="003F3244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รายละเอียดสำหรับเงินกู้ยืมระยะยาว ณ 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C70BFE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C70BFE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497C5AE2" w14:textId="77777777" w:rsidR="003F3244" w:rsidRPr="00DA0EF4" w:rsidRDefault="003F3244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14839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810"/>
        <w:gridCol w:w="1177"/>
        <w:gridCol w:w="2070"/>
        <w:gridCol w:w="2203"/>
        <w:gridCol w:w="2700"/>
        <w:gridCol w:w="1530"/>
        <w:gridCol w:w="2333"/>
        <w:gridCol w:w="1008"/>
        <w:gridCol w:w="1008"/>
      </w:tblGrid>
      <w:tr w:rsidR="00E66448" w:rsidRPr="00DA0EF4" w14:paraId="39BFD498" w14:textId="77777777" w:rsidTr="005E32AF">
        <w:trPr>
          <w:cantSplit/>
        </w:trPr>
        <w:tc>
          <w:tcPr>
            <w:tcW w:w="810" w:type="dxa"/>
          </w:tcPr>
          <w:p w14:paraId="42B76705" w14:textId="77777777" w:rsidR="00E66448" w:rsidRPr="00DA0EF4" w:rsidRDefault="00E66448" w:rsidP="00A365CC">
            <w:pPr>
              <w:pStyle w:val="Heading2"/>
              <w:tabs>
                <w:tab w:val="clear" w:pos="54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7" w:type="dxa"/>
          </w:tcPr>
          <w:p w14:paraId="10F7F945" w14:textId="77777777" w:rsidR="00E66448" w:rsidRPr="00DA0EF4" w:rsidRDefault="00E66448" w:rsidP="00A365CC">
            <w:pPr>
              <w:pStyle w:val="Heading2"/>
              <w:tabs>
                <w:tab w:val="clear" w:pos="540"/>
              </w:tabs>
              <w:ind w:left="-14" w:right="-72" w:firstLine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1422865D" w14:textId="77777777" w:rsidR="00E66448" w:rsidRPr="00DA0EF4" w:rsidRDefault="00E66448" w:rsidP="00A365CC">
            <w:pPr>
              <w:pStyle w:val="Heading2"/>
              <w:ind w:left="126" w:right="-72" w:hanging="12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03" w:type="dxa"/>
          </w:tcPr>
          <w:p w14:paraId="0B895D67" w14:textId="77777777" w:rsidR="00E66448" w:rsidRPr="00DA0EF4" w:rsidRDefault="00E66448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2FD0F410" w14:textId="77777777" w:rsidR="00E66448" w:rsidRPr="00DA0EF4" w:rsidRDefault="00E66448" w:rsidP="00A365CC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E2FD3C3" w14:textId="77777777" w:rsidR="00E66448" w:rsidRPr="00DA0EF4" w:rsidRDefault="00E66448" w:rsidP="00A365CC">
            <w:pPr>
              <w:pStyle w:val="Heading2"/>
              <w:tabs>
                <w:tab w:val="left" w:pos="360"/>
              </w:tabs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2333" w:type="dxa"/>
          </w:tcPr>
          <w:p w14:paraId="0BDBEAC3" w14:textId="77777777" w:rsidR="00E66448" w:rsidRPr="00DA0EF4" w:rsidRDefault="00E66448" w:rsidP="00A365CC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9E554" w14:textId="77777777" w:rsidR="00E66448" w:rsidRPr="00DA0EF4" w:rsidRDefault="00E66448" w:rsidP="00A365CC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26F7A9D" w14:textId="77777777" w:rsidR="00E66448" w:rsidRPr="00DA0EF4" w:rsidRDefault="00E66448" w:rsidP="00A365CC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B79C3" w:rsidRPr="00DA0EF4" w14:paraId="643249C4" w14:textId="77777777" w:rsidTr="005E32AF">
        <w:trPr>
          <w:cantSplit/>
        </w:trPr>
        <w:tc>
          <w:tcPr>
            <w:tcW w:w="810" w:type="dxa"/>
          </w:tcPr>
          <w:p w14:paraId="0F4B92EE" w14:textId="77777777" w:rsidR="00AB79C3" w:rsidRPr="00DA0EF4" w:rsidRDefault="00AB79C3" w:rsidP="00AB79C3">
            <w:pPr>
              <w:pStyle w:val="Heading2"/>
              <w:tabs>
                <w:tab w:val="clear" w:pos="54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7" w:type="dxa"/>
          </w:tcPr>
          <w:p w14:paraId="6150616B" w14:textId="77777777" w:rsidR="00AB79C3" w:rsidRPr="00DA0EF4" w:rsidRDefault="00AB79C3" w:rsidP="00AB79C3">
            <w:pPr>
              <w:pStyle w:val="Heading2"/>
              <w:tabs>
                <w:tab w:val="clear" w:pos="540"/>
              </w:tabs>
              <w:ind w:left="-14" w:right="-72" w:firstLine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2070" w:type="dxa"/>
          </w:tcPr>
          <w:p w14:paraId="63B61F1C" w14:textId="77777777" w:rsidR="00AB79C3" w:rsidRPr="00DA0EF4" w:rsidRDefault="00AB79C3" w:rsidP="00AB79C3">
            <w:pPr>
              <w:pStyle w:val="Heading2"/>
              <w:ind w:left="126" w:right="-72" w:hanging="12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03" w:type="dxa"/>
          </w:tcPr>
          <w:p w14:paraId="5CD45BD2" w14:textId="77777777" w:rsidR="00AB79C3" w:rsidRPr="00DA0EF4" w:rsidRDefault="00AB79C3" w:rsidP="00AB79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0" w:type="dxa"/>
          </w:tcPr>
          <w:p w14:paraId="59D381A5" w14:textId="77777777" w:rsidR="00AB79C3" w:rsidRPr="00DA0EF4" w:rsidRDefault="00AB79C3" w:rsidP="00AB79C3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2218889" w14:textId="77777777" w:rsidR="00AB79C3" w:rsidRPr="00DA0EF4" w:rsidRDefault="00AB79C3" w:rsidP="00AB79C3">
            <w:pPr>
              <w:pStyle w:val="Heading2"/>
              <w:tabs>
                <w:tab w:val="left" w:pos="360"/>
              </w:tabs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กำหนดชำระ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คืน</w:t>
            </w:r>
          </w:p>
        </w:tc>
        <w:tc>
          <w:tcPr>
            <w:tcW w:w="2333" w:type="dxa"/>
          </w:tcPr>
          <w:p w14:paraId="7B7FB154" w14:textId="77777777" w:rsidR="00AB79C3" w:rsidRPr="00DA0EF4" w:rsidRDefault="00AB79C3" w:rsidP="00AB79C3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CC2E13E" w14:textId="1EA268E5" w:rsidR="00AB79C3" w:rsidRPr="00DA0EF4" w:rsidRDefault="00AB79C3" w:rsidP="00AB79C3">
            <w:pPr>
              <w:pStyle w:val="Heading2"/>
              <w:ind w:left="-104" w:right="-72" w:firstLine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B47FFF0" w14:textId="069F39F0" w:rsidR="00AB79C3" w:rsidRPr="00DA0EF4" w:rsidRDefault="00AB79C3" w:rsidP="00AB79C3">
            <w:pPr>
              <w:ind w:left="115" w:right="-72" w:hanging="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B79C3" w:rsidRPr="00DA0EF4" w14:paraId="7F315871" w14:textId="77777777" w:rsidTr="005E32AF">
        <w:trPr>
          <w:cantSplit/>
        </w:trPr>
        <w:tc>
          <w:tcPr>
            <w:tcW w:w="810" w:type="dxa"/>
            <w:tcBorders>
              <w:bottom w:val="single" w:sz="4" w:space="0" w:color="auto"/>
            </w:tcBorders>
          </w:tcPr>
          <w:p w14:paraId="7844CB27" w14:textId="77777777" w:rsidR="00AB79C3" w:rsidRPr="00DA0EF4" w:rsidRDefault="00AB79C3" w:rsidP="00AB79C3">
            <w:pPr>
              <w:pStyle w:val="Heading2"/>
              <w:tabs>
                <w:tab w:val="clear" w:pos="54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0232870A" w14:textId="77777777" w:rsidR="00AB79C3" w:rsidRPr="00DA0EF4" w:rsidRDefault="00AB79C3" w:rsidP="00AB79C3">
            <w:pPr>
              <w:ind w:left="-14" w:right="-72" w:firstLine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67734573" w14:textId="77777777" w:rsidR="00AB79C3" w:rsidRPr="00DA0EF4" w:rsidRDefault="00AB79C3" w:rsidP="00AB79C3">
            <w:pPr>
              <w:ind w:left="126" w:right="-72" w:hanging="12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bottom"/>
          </w:tcPr>
          <w:p w14:paraId="4C3C3D2C" w14:textId="77777777" w:rsidR="00AB79C3" w:rsidRPr="00DA0EF4" w:rsidRDefault="00AB79C3" w:rsidP="00AB79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3E039D26" w14:textId="77777777" w:rsidR="00AB79C3" w:rsidRPr="00DA0EF4" w:rsidRDefault="00AB79C3" w:rsidP="00AB79C3">
            <w:pPr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กำหนดชำระเงินต้น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B07E51" w14:textId="77777777" w:rsidR="00AB79C3" w:rsidRPr="00DA0EF4" w:rsidRDefault="00AB79C3" w:rsidP="00AB79C3">
            <w:pPr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vAlign w:val="bottom"/>
          </w:tcPr>
          <w:p w14:paraId="2CEAB627" w14:textId="77777777" w:rsidR="00AB79C3" w:rsidRPr="00DA0EF4" w:rsidRDefault="00AB79C3" w:rsidP="00AB79C3">
            <w:pPr>
              <w:tabs>
                <w:tab w:val="left" w:pos="540"/>
              </w:tabs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ค้ำประกันโดย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35AD002" w14:textId="77777777" w:rsidR="00AB79C3" w:rsidRPr="00DA0EF4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EAAE67" w14:textId="77777777" w:rsidR="00AB79C3" w:rsidRPr="00DA0EF4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B79C3" w:rsidRPr="00DA0EF4" w14:paraId="4B92DD82" w14:textId="77777777" w:rsidTr="005E32AF">
        <w:trPr>
          <w:cantSplit/>
        </w:trPr>
        <w:tc>
          <w:tcPr>
            <w:tcW w:w="810" w:type="dxa"/>
            <w:tcBorders>
              <w:top w:val="single" w:sz="4" w:space="0" w:color="auto"/>
            </w:tcBorders>
          </w:tcPr>
          <w:p w14:paraId="231ADBA4" w14:textId="77777777" w:rsidR="00AB79C3" w:rsidRPr="00DA0EF4" w:rsidRDefault="00AB79C3" w:rsidP="00AB79C3">
            <w:pPr>
              <w:ind w:right="-72" w:hanging="184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868EE54" w14:textId="77777777" w:rsidR="00AB79C3" w:rsidRPr="00DA0EF4" w:rsidRDefault="00AB79C3" w:rsidP="00AB79C3">
            <w:pPr>
              <w:ind w:left="-14" w:right="-72" w:firstLine="14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C8BFEDB" w14:textId="77777777" w:rsidR="00AB79C3" w:rsidRPr="00DA0EF4" w:rsidRDefault="00AB79C3" w:rsidP="00AB79C3">
            <w:pPr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31BCF871" w14:textId="77777777" w:rsidR="00AB79C3" w:rsidRPr="00DA0EF4" w:rsidRDefault="00AB79C3" w:rsidP="00AB79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3993DB92" w14:textId="77777777" w:rsidR="00AB79C3" w:rsidRPr="00DA0EF4" w:rsidRDefault="00AB79C3" w:rsidP="00AB79C3">
            <w:pPr>
              <w:ind w:left="169" w:right="-72" w:hanging="169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85B45AE" w14:textId="77777777" w:rsidR="00AB79C3" w:rsidRPr="00DA0EF4" w:rsidRDefault="00AB79C3" w:rsidP="00AB79C3">
            <w:pPr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</w:tcPr>
          <w:p w14:paraId="608D15A7" w14:textId="77777777" w:rsidR="00AB79C3" w:rsidRPr="00DA0EF4" w:rsidRDefault="00AB79C3" w:rsidP="00AB79C3">
            <w:pPr>
              <w:tabs>
                <w:tab w:val="left" w:pos="540"/>
              </w:tabs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F8481CF" w14:textId="77777777" w:rsidR="00AB79C3" w:rsidRPr="00DA0EF4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974A962" w14:textId="77777777" w:rsidR="00AB79C3" w:rsidRPr="00DA0EF4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B79C3" w:rsidRPr="00DA0EF4" w14:paraId="45BC3C7A" w14:textId="77777777" w:rsidTr="005E32AF">
        <w:trPr>
          <w:cantSplit/>
        </w:trPr>
        <w:tc>
          <w:tcPr>
            <w:tcW w:w="810" w:type="dxa"/>
          </w:tcPr>
          <w:p w14:paraId="5C4893F3" w14:textId="37B7F3C4" w:rsidR="00AB79C3" w:rsidRPr="00DA0EF4" w:rsidRDefault="00DA0EF4" w:rsidP="00AB79C3">
            <w:pPr>
              <w:ind w:right="-72" w:hanging="184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177" w:type="dxa"/>
          </w:tcPr>
          <w:p w14:paraId="6760B54E" w14:textId="02A21FB0" w:rsidR="00AB79C3" w:rsidRPr="00DA0EF4" w:rsidRDefault="00DA0EF4" w:rsidP="00AB79C3">
            <w:pPr>
              <w:ind w:left="-14" w:right="-72" w:firstLine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70" w:type="dxa"/>
          </w:tcPr>
          <w:p w14:paraId="04185DFC" w14:textId="77777777" w:rsidR="00AB79C3" w:rsidRPr="00DA0EF4" w:rsidRDefault="00AB79C3" w:rsidP="00AB79C3">
            <w:pPr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เพื่อการลงทุนในเครื่องจักร</w:t>
            </w:r>
          </w:p>
        </w:tc>
        <w:tc>
          <w:tcPr>
            <w:tcW w:w="2203" w:type="dxa"/>
          </w:tcPr>
          <w:p w14:paraId="35DA4E8F" w14:textId="70DEC658" w:rsidR="00AB79C3" w:rsidRPr="00DA0EF4" w:rsidRDefault="00DA0EF4" w:rsidP="00AB79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เดือนแรก 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MLR-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  <w:p w14:paraId="13049EC4" w14:textId="7F8B934F" w:rsidR="00AB79C3" w:rsidRPr="00DA0EF4" w:rsidRDefault="00AB79C3" w:rsidP="00AB79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เดือนต่อไป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MLR-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2700" w:type="dxa"/>
          </w:tcPr>
          <w:p w14:paraId="334B7E60" w14:textId="437EE65A" w:rsidR="00AB79C3" w:rsidRPr="00DA0EF4" w:rsidRDefault="00AB79C3" w:rsidP="00E73E3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ผ่อนชำระเงินต้นจำนวน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งวด</w:t>
            </w:r>
          </w:p>
          <w:p w14:paraId="723BF30D" w14:textId="4796B664" w:rsidR="00AB79C3" w:rsidRPr="00DA0EF4" w:rsidRDefault="00AB79C3" w:rsidP="00E73E3D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ทุกงวดราย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เดือนละ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/>
              <w:t xml:space="preserve">  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ไม่น้อยกว่า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30" w:type="dxa"/>
          </w:tcPr>
          <w:p w14:paraId="00E83330" w14:textId="77777777" w:rsidR="00AB79C3" w:rsidRPr="00DA0EF4" w:rsidRDefault="00AB79C3" w:rsidP="000B5CBE">
            <w:pPr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กำหนดจ่าย</w:t>
            </w:r>
          </w:p>
          <w:p w14:paraId="6700567B" w14:textId="77777777" w:rsidR="00AB79C3" w:rsidRPr="00DA0EF4" w:rsidRDefault="00AB79C3" w:rsidP="000B5CBE">
            <w:pPr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เป็นรายเดือน</w:t>
            </w:r>
          </w:p>
        </w:tc>
        <w:tc>
          <w:tcPr>
            <w:tcW w:w="2333" w:type="dxa"/>
          </w:tcPr>
          <w:p w14:paraId="1302A6AC" w14:textId="77777777" w:rsidR="00AB79C3" w:rsidRPr="00DA0EF4" w:rsidRDefault="00AB79C3" w:rsidP="00AB79C3">
            <w:pPr>
              <w:tabs>
                <w:tab w:val="left" w:pos="540"/>
              </w:tabs>
              <w:ind w:left="126" w:right="-72" w:hanging="12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เครื่องจักรและอุปกรณ์บางส่วน</w:t>
            </w:r>
          </w:p>
        </w:tc>
        <w:tc>
          <w:tcPr>
            <w:tcW w:w="1008" w:type="dxa"/>
            <w:shd w:val="clear" w:color="auto" w:fill="FAFAFA"/>
          </w:tcPr>
          <w:p w14:paraId="67C0C855" w14:textId="2660686E" w:rsidR="00AB79C3" w:rsidRPr="00DA0EF4" w:rsidRDefault="000B609E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69D25964" w14:textId="65425FE2" w:rsidR="00AB79C3" w:rsidRPr="00DA0EF4" w:rsidRDefault="00DA0EF4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B609E" w:rsidRPr="00DA0EF4" w14:paraId="3D47E65D" w14:textId="77777777" w:rsidTr="005E32AF">
        <w:trPr>
          <w:cantSplit/>
        </w:trPr>
        <w:tc>
          <w:tcPr>
            <w:tcW w:w="810" w:type="dxa"/>
          </w:tcPr>
          <w:p w14:paraId="54D0A43C" w14:textId="269D9D71" w:rsidR="000B609E" w:rsidRPr="00DA0EF4" w:rsidRDefault="00DA0EF4" w:rsidP="000B609E">
            <w:pPr>
              <w:ind w:right="-72" w:hanging="184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177" w:type="dxa"/>
          </w:tcPr>
          <w:p w14:paraId="63397680" w14:textId="0D089A07" w:rsidR="000B609E" w:rsidRPr="00DA0EF4" w:rsidRDefault="00DA0EF4" w:rsidP="000B609E">
            <w:pPr>
              <w:ind w:left="-14" w:right="-72" w:firstLine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0B609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0B609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70" w:type="dxa"/>
          </w:tcPr>
          <w:p w14:paraId="2E83EB23" w14:textId="79863B78" w:rsidR="000B609E" w:rsidRPr="00DA0EF4" w:rsidRDefault="000B609E" w:rsidP="00646F55">
            <w:pPr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เพื่อการลงทุนในการก่อสร้างโรงงาน</w:t>
            </w:r>
            <w:r w:rsidR="000B5CB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และเครื่องจักร</w:t>
            </w:r>
          </w:p>
        </w:tc>
        <w:tc>
          <w:tcPr>
            <w:tcW w:w="2203" w:type="dxa"/>
          </w:tcPr>
          <w:p w14:paraId="0FFC77C8" w14:textId="79B84130" w:rsidR="000B609E" w:rsidRPr="00DA0EF4" w:rsidRDefault="00DA0EF4" w:rsidP="000B60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B609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เดือนแรก </w:t>
            </w:r>
            <w:r w:rsidR="000B609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MLR-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  <w:p w14:paraId="15E06101" w14:textId="7E2B0EB3" w:rsidR="000B609E" w:rsidRPr="00DA0EF4" w:rsidRDefault="000B609E" w:rsidP="000B60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เดือนต่อไป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MLR-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2700" w:type="dxa"/>
          </w:tcPr>
          <w:p w14:paraId="0CD22B20" w14:textId="1FADFAEC" w:rsidR="000B609E" w:rsidRPr="00DA0EF4" w:rsidRDefault="000B609E" w:rsidP="00E73E3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ผ่อนชำระเงินต้นจำนวน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งวด</w:t>
            </w:r>
          </w:p>
          <w:p w14:paraId="5BF61B2F" w14:textId="26937A2C" w:rsidR="000B609E" w:rsidRPr="00DA0EF4" w:rsidRDefault="000B609E" w:rsidP="00E73E3D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ทุกงวดราย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เดือนละ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/>
              <w:t xml:space="preserve">  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ไม่น้อยกว่า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30" w:type="dxa"/>
          </w:tcPr>
          <w:p w14:paraId="5A16D0F6" w14:textId="77777777" w:rsidR="000B609E" w:rsidRPr="00DA0EF4" w:rsidRDefault="000B609E" w:rsidP="000B5CBE">
            <w:pPr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กำหนดจ่าย</w:t>
            </w:r>
          </w:p>
          <w:p w14:paraId="0B7DC048" w14:textId="385B4303" w:rsidR="000B609E" w:rsidRPr="00DA0EF4" w:rsidRDefault="000B609E" w:rsidP="000B5CBE">
            <w:pPr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เป็นรายเดือน</w:t>
            </w:r>
          </w:p>
        </w:tc>
        <w:tc>
          <w:tcPr>
            <w:tcW w:w="2333" w:type="dxa"/>
          </w:tcPr>
          <w:p w14:paraId="72463457" w14:textId="6D4527D8" w:rsidR="000B609E" w:rsidRPr="00DA0EF4" w:rsidRDefault="00E619DB" w:rsidP="000B609E">
            <w:pPr>
              <w:tabs>
                <w:tab w:val="left" w:pos="540"/>
              </w:tabs>
              <w:ind w:left="126" w:right="-72" w:hanging="12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อาคาร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B609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เครื่องจักรและอุปกรณ์บางส่วน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A52D190" w14:textId="04C8485D" w:rsidR="000B609E" w:rsidRPr="00DA0EF4" w:rsidRDefault="00DA0EF4" w:rsidP="000B60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B609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0B609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3E40C7" w14:textId="72E419CB" w:rsidR="000B609E" w:rsidRPr="00DA0EF4" w:rsidRDefault="000B609E" w:rsidP="000B60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B609E" w:rsidRPr="00DA0EF4" w14:paraId="76B4CD06" w14:textId="77777777" w:rsidTr="005E32AF">
        <w:trPr>
          <w:cantSplit/>
        </w:trPr>
        <w:tc>
          <w:tcPr>
            <w:tcW w:w="810" w:type="dxa"/>
          </w:tcPr>
          <w:p w14:paraId="123B4789" w14:textId="77777777" w:rsidR="000B609E" w:rsidRPr="00DA0EF4" w:rsidRDefault="000B609E" w:rsidP="000B609E">
            <w:pPr>
              <w:ind w:right="-72" w:hanging="184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7" w:type="dxa"/>
          </w:tcPr>
          <w:p w14:paraId="073420A0" w14:textId="77777777" w:rsidR="000B609E" w:rsidRPr="00DA0EF4" w:rsidRDefault="000B609E" w:rsidP="000B609E">
            <w:pPr>
              <w:ind w:left="-14" w:right="-72" w:firstLine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75D44308" w14:textId="77777777" w:rsidR="000B609E" w:rsidRPr="00DA0EF4" w:rsidRDefault="000B609E" w:rsidP="000B609E">
            <w:pPr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03" w:type="dxa"/>
          </w:tcPr>
          <w:p w14:paraId="6B1C90DA" w14:textId="77777777" w:rsidR="000B609E" w:rsidRPr="00DA0EF4" w:rsidRDefault="000B609E" w:rsidP="000B60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</w:tcPr>
          <w:p w14:paraId="41EDDA48" w14:textId="77777777" w:rsidR="000B609E" w:rsidRPr="00DA0EF4" w:rsidRDefault="000B609E" w:rsidP="000B60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CDBC2F6" w14:textId="77777777" w:rsidR="000B609E" w:rsidRPr="00DA0EF4" w:rsidRDefault="000B609E" w:rsidP="000B609E">
            <w:pPr>
              <w:ind w:left="115" w:right="-72" w:hanging="1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333" w:type="dxa"/>
          </w:tcPr>
          <w:p w14:paraId="75D34A28" w14:textId="77777777" w:rsidR="000B609E" w:rsidRPr="00DA0EF4" w:rsidRDefault="000B609E" w:rsidP="000B609E">
            <w:pPr>
              <w:tabs>
                <w:tab w:val="left" w:pos="540"/>
              </w:tabs>
              <w:ind w:left="126" w:right="-72" w:hanging="12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D0C4DC" w14:textId="3D7E7C18" w:rsidR="000B609E" w:rsidRPr="00DA0EF4" w:rsidRDefault="00DA0EF4" w:rsidP="000B60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B609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0B609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51D0E26" w14:textId="4EA9A92B" w:rsidR="000B609E" w:rsidRPr="00DA0EF4" w:rsidRDefault="00DA0EF4" w:rsidP="000B60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609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0B609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168E46B" w14:textId="77777777" w:rsidR="00E66448" w:rsidRPr="00DA0EF4" w:rsidRDefault="00E66448" w:rsidP="00A365C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100FBD62" w14:textId="77777777" w:rsidR="00E66448" w:rsidRPr="00DA0EF4" w:rsidRDefault="00E66448" w:rsidP="00A365C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46E10A47" w14:textId="77777777" w:rsidR="003F3244" w:rsidRPr="00DA0EF4" w:rsidRDefault="003F3244" w:rsidP="00A365CC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sectPr w:rsidR="003F3244" w:rsidRPr="00DA0EF4" w:rsidSect="00883BFD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4254300B" w14:textId="77777777" w:rsidR="00773ADA" w:rsidRPr="00DA0EF4" w:rsidRDefault="00773ADA" w:rsidP="00A365C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2C3DF34" w14:textId="77777777" w:rsidR="004F110D" w:rsidRPr="00DA0EF4" w:rsidRDefault="004F110D" w:rsidP="00A365C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มูลค่ายุติธรรม</w:t>
      </w:r>
    </w:p>
    <w:p w14:paraId="1F569320" w14:textId="77777777" w:rsidR="004F110D" w:rsidRPr="00DA0EF4" w:rsidRDefault="004F110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57062B" w14:textId="572D9A99" w:rsidR="004F110D" w:rsidRPr="00DA0EF4" w:rsidRDefault="004F110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ราคาตามบัญชีและมูลค่ายุติธรรมของเงินกู้ยืมระยะยาวมีดังต่อไปนี้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โดยมูลค่ายุติธรรมคำนวณจากกระแสเงินสดในอนาคต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คิดลดด้วยอัตราดอกเบี้ยเงินกู้ยืมที่อัตราตลาดร้อยละ </w:t>
      </w:r>
      <w:r w:rsidR="004F5D90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MLR</w:t>
      </w:r>
      <w:r w:rsidR="004F5D9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ลบอัตราคงที่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913C36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MLR</w:t>
      </w:r>
      <w:r w:rsidR="00913C36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ลบอัตราคงที่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และอยู่ในข้อมูลระดับ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ของลำดับชั้นมูลค่ายุติธรรม</w:t>
      </w:r>
    </w:p>
    <w:p w14:paraId="030F0F45" w14:textId="77777777" w:rsidR="00C4014A" w:rsidRPr="00DA0EF4" w:rsidRDefault="00C4014A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A0EF4" w14:paraId="3A02B1DB" w14:textId="77777777" w:rsidTr="000F051E">
        <w:trPr>
          <w:cantSplit/>
        </w:trPr>
        <w:tc>
          <w:tcPr>
            <w:tcW w:w="4390" w:type="dxa"/>
            <w:vAlign w:val="bottom"/>
          </w:tcPr>
          <w:p w14:paraId="1E0F727E" w14:textId="77777777" w:rsidR="004F110D" w:rsidRPr="00DA0EF4" w:rsidRDefault="004F110D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820E4" w14:textId="77777777" w:rsidR="004F110D" w:rsidRPr="00DA0EF4" w:rsidRDefault="004F110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F110D" w:rsidRPr="00DA0EF4" w14:paraId="0E319C40" w14:textId="77777777" w:rsidTr="000F051E">
        <w:trPr>
          <w:cantSplit/>
        </w:trPr>
        <w:tc>
          <w:tcPr>
            <w:tcW w:w="4390" w:type="dxa"/>
            <w:vAlign w:val="bottom"/>
          </w:tcPr>
          <w:p w14:paraId="146DEF09" w14:textId="77777777" w:rsidR="004F110D" w:rsidRPr="00DA0EF4" w:rsidRDefault="004F110D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77E2E4" w14:textId="77777777" w:rsidR="004F110D" w:rsidRPr="00DA0EF4" w:rsidRDefault="004F110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482EA1" w14:textId="77777777" w:rsidR="004F110D" w:rsidRPr="00DA0EF4" w:rsidRDefault="004F110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B79C3" w:rsidRPr="00DA0EF4" w14:paraId="1FDC570E" w14:textId="77777777" w:rsidTr="004172F5">
        <w:trPr>
          <w:cantSplit/>
        </w:trPr>
        <w:tc>
          <w:tcPr>
            <w:tcW w:w="4390" w:type="dxa"/>
            <w:vAlign w:val="bottom"/>
          </w:tcPr>
          <w:p w14:paraId="2043FAD9" w14:textId="77777777" w:rsidR="00AB79C3" w:rsidRPr="00DA0EF4" w:rsidRDefault="00AB79C3" w:rsidP="00AB79C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AFB2820" w14:textId="4A1216D0" w:rsidR="00AB79C3" w:rsidRPr="00DA0EF4" w:rsidRDefault="00AB79C3" w:rsidP="00AB79C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03F56E6" w14:textId="6DCB094A" w:rsidR="00AB79C3" w:rsidRPr="00DA0EF4" w:rsidRDefault="00AB79C3" w:rsidP="00AB79C3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8F59862" w14:textId="531F19A5" w:rsidR="00AB79C3" w:rsidRPr="00DA0EF4" w:rsidRDefault="00AB79C3" w:rsidP="00AB79C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0E3D7D8" w14:textId="6A99FCCD" w:rsidR="00AB79C3" w:rsidRPr="00DA0EF4" w:rsidRDefault="00AB79C3" w:rsidP="00AB79C3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F110D" w:rsidRPr="00DA0EF4" w14:paraId="121FE2B0" w14:textId="77777777" w:rsidTr="00913FC9">
        <w:trPr>
          <w:cantSplit/>
        </w:trPr>
        <w:tc>
          <w:tcPr>
            <w:tcW w:w="4390" w:type="dxa"/>
            <w:vAlign w:val="bottom"/>
          </w:tcPr>
          <w:p w14:paraId="630488E7" w14:textId="77777777" w:rsidR="004F110D" w:rsidRPr="00DA0EF4" w:rsidRDefault="004F110D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004F76F" w14:textId="77777777" w:rsidR="004F110D" w:rsidRPr="00DA0EF4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9953E49" w14:textId="77777777" w:rsidR="004F110D" w:rsidRPr="00DA0EF4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D832BA6" w14:textId="77777777" w:rsidR="004F110D" w:rsidRPr="00DA0EF4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C2E2A76" w14:textId="77777777" w:rsidR="004F110D" w:rsidRPr="00DA0EF4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110D" w:rsidRPr="00DA0EF4" w14:paraId="7A98F8A8" w14:textId="77777777" w:rsidTr="00913FC9">
        <w:trPr>
          <w:cantSplit/>
        </w:trPr>
        <w:tc>
          <w:tcPr>
            <w:tcW w:w="4390" w:type="dxa"/>
            <w:vAlign w:val="bottom"/>
          </w:tcPr>
          <w:p w14:paraId="6C482A1D" w14:textId="77777777" w:rsidR="004F110D" w:rsidRPr="00DA0EF4" w:rsidRDefault="004F110D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492DF" w14:textId="77777777" w:rsidR="004F110D" w:rsidRPr="00DA0EF4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4034410" w14:textId="77777777" w:rsidR="004F110D" w:rsidRPr="00DA0EF4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6E57E" w14:textId="77777777" w:rsidR="004F110D" w:rsidRPr="00DA0EF4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CAED7C9" w14:textId="77777777" w:rsidR="004F110D" w:rsidRPr="00DA0EF4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B79C3" w:rsidRPr="00DA0EF4" w14:paraId="26691808" w14:textId="77777777" w:rsidTr="00913FC9">
        <w:trPr>
          <w:cantSplit/>
        </w:trPr>
        <w:tc>
          <w:tcPr>
            <w:tcW w:w="4390" w:type="dxa"/>
          </w:tcPr>
          <w:p w14:paraId="59883F8A" w14:textId="77777777" w:rsidR="00AB79C3" w:rsidRPr="00DA0EF4" w:rsidRDefault="00AB79C3" w:rsidP="00AB79C3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AFA6A5F" w14:textId="0D5AA751" w:rsidR="00AB79C3" w:rsidRPr="00DA0EF4" w:rsidRDefault="00DA0EF4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B609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0B609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3CFA52A" w14:textId="6A48F005" w:rsidR="00AB79C3" w:rsidRPr="00DA0EF4" w:rsidRDefault="00DA0EF4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0001040" w14:textId="46CCE259" w:rsidR="00AB79C3" w:rsidRPr="00DA0EF4" w:rsidRDefault="00DA0EF4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B609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0B609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D7C58D6" w14:textId="505205DF" w:rsidR="00AB79C3" w:rsidRPr="00DA0EF4" w:rsidRDefault="00DA0EF4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</w:tr>
    </w:tbl>
    <w:p w14:paraId="28CBC259" w14:textId="77777777" w:rsidR="004F110D" w:rsidRPr="00DA0EF4" w:rsidRDefault="004F110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EBA933" w14:textId="73C98E53" w:rsidR="00DE7E37" w:rsidRPr="00DA0EF4" w:rsidRDefault="00DE7E37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อัตราดอกเบี้ยที่แท้จริง ณ วันที่</w:t>
      </w:r>
      <w:r w:rsidR="000578A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ในงบแสดงฐานะการเงิน</w:t>
      </w:r>
      <w:r w:rsidR="00BC3EEF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1665F234" w14:textId="77777777" w:rsidR="00C4014A" w:rsidRPr="00DA0EF4" w:rsidRDefault="00C4014A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7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85"/>
        <w:gridCol w:w="1296"/>
        <w:gridCol w:w="1296"/>
      </w:tblGrid>
      <w:tr w:rsidR="00EB5B9A" w:rsidRPr="00DA0EF4" w14:paraId="40376A1B" w14:textId="77777777" w:rsidTr="00EB5B9A">
        <w:trPr>
          <w:cantSplit/>
        </w:trPr>
        <w:tc>
          <w:tcPr>
            <w:tcW w:w="6985" w:type="dxa"/>
            <w:vAlign w:val="bottom"/>
          </w:tcPr>
          <w:p w14:paraId="07C044D9" w14:textId="77777777" w:rsidR="00EB5B9A" w:rsidRPr="00DA0EF4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DDBD2" w14:textId="77777777" w:rsidR="00EB5B9A" w:rsidRPr="00DA0EF4" w:rsidRDefault="00EB5B9A" w:rsidP="00A365CC">
            <w:pPr>
              <w:pStyle w:val="Heading2"/>
              <w:tabs>
                <w:tab w:val="left" w:pos="176"/>
              </w:tabs>
              <w:ind w:left="0" w:right="-72" w:firstLine="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728700D2" w14:textId="77777777" w:rsidR="00EB5B9A" w:rsidRPr="00DA0EF4" w:rsidRDefault="00EB5B9A" w:rsidP="00A365CC">
            <w:pPr>
              <w:pStyle w:val="Heading2"/>
              <w:tabs>
                <w:tab w:val="left" w:pos="176"/>
              </w:tabs>
              <w:ind w:left="0" w:right="-72" w:firstLine="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B79C3" w:rsidRPr="00DA0EF4" w14:paraId="088328ED" w14:textId="77777777" w:rsidTr="004172F5">
        <w:trPr>
          <w:cantSplit/>
        </w:trPr>
        <w:tc>
          <w:tcPr>
            <w:tcW w:w="6985" w:type="dxa"/>
            <w:vAlign w:val="bottom"/>
          </w:tcPr>
          <w:p w14:paraId="28EE645A" w14:textId="77777777" w:rsidR="00AB79C3" w:rsidRPr="00DA0EF4" w:rsidRDefault="00AB79C3" w:rsidP="00AB79C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8CA2AA" w14:textId="5DCE8436" w:rsidR="00AB79C3" w:rsidRPr="00DA0EF4" w:rsidRDefault="00AB79C3" w:rsidP="00AB79C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494906" w14:textId="28198B2D" w:rsidR="00AB79C3" w:rsidRPr="00DA0EF4" w:rsidRDefault="00AB79C3" w:rsidP="00AB79C3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B79C3" w:rsidRPr="00DA0EF4" w14:paraId="49C92F7B" w14:textId="77777777" w:rsidTr="00EB5B9A">
        <w:trPr>
          <w:cantSplit/>
        </w:trPr>
        <w:tc>
          <w:tcPr>
            <w:tcW w:w="6985" w:type="dxa"/>
            <w:vAlign w:val="bottom"/>
          </w:tcPr>
          <w:p w14:paraId="2AC5B2FD" w14:textId="77777777" w:rsidR="00AB79C3" w:rsidRPr="00DA0EF4" w:rsidRDefault="00AB79C3" w:rsidP="00AB79C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7051CC" w14:textId="77777777" w:rsidR="00AB79C3" w:rsidRPr="00DA0EF4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FF00A9" w14:textId="77777777" w:rsidR="00AB79C3" w:rsidRPr="00DA0EF4" w:rsidRDefault="00AB79C3" w:rsidP="00AB79C3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AB79C3" w:rsidRPr="00DA0EF4" w14:paraId="5E0C7F2F" w14:textId="77777777" w:rsidTr="00EB5B9A">
        <w:trPr>
          <w:cantSplit/>
        </w:trPr>
        <w:tc>
          <w:tcPr>
            <w:tcW w:w="6985" w:type="dxa"/>
          </w:tcPr>
          <w:p w14:paraId="6096BCD1" w14:textId="77777777" w:rsidR="00AB79C3" w:rsidRPr="00DA0EF4" w:rsidRDefault="00AB79C3" w:rsidP="00AB79C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อัตราดอกเบี้ยที่แท้จริง</w:t>
            </w:r>
          </w:p>
        </w:tc>
        <w:tc>
          <w:tcPr>
            <w:tcW w:w="1296" w:type="dxa"/>
            <w:shd w:val="clear" w:color="auto" w:fill="FAFAFA"/>
          </w:tcPr>
          <w:p w14:paraId="11D697B0" w14:textId="77777777" w:rsidR="00AB79C3" w:rsidRPr="00DA0EF4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085F4C8" w14:textId="77777777" w:rsidR="00AB79C3" w:rsidRPr="00DA0EF4" w:rsidRDefault="00AB79C3" w:rsidP="00AB79C3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B79C3" w:rsidRPr="00DA0EF4" w14:paraId="67BC0C63" w14:textId="77777777" w:rsidTr="00EB5B9A">
        <w:trPr>
          <w:cantSplit/>
        </w:trPr>
        <w:tc>
          <w:tcPr>
            <w:tcW w:w="6985" w:type="dxa"/>
          </w:tcPr>
          <w:p w14:paraId="207828E2" w14:textId="77777777" w:rsidR="00AB79C3" w:rsidRPr="00DA0EF4" w:rsidRDefault="00AB79C3" w:rsidP="00AB79C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3CC534C7" w14:textId="6EA9E767" w:rsidR="00AB79C3" w:rsidRPr="00DA0EF4" w:rsidRDefault="000B609E" w:rsidP="00AB79C3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</w:tcPr>
          <w:p w14:paraId="7486857D" w14:textId="303127FC" w:rsidR="00AB79C3" w:rsidRPr="00DA0EF4" w:rsidRDefault="00AB79C3" w:rsidP="00AB79C3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</w:tbl>
    <w:p w14:paraId="6572B29E" w14:textId="5F77C8EC" w:rsidR="005232F9" w:rsidRPr="00DA0EF4" w:rsidRDefault="005232F9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5233027C" w14:textId="77777777" w:rsidTr="005E32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A754D" w14:textId="542C2840" w:rsidR="00767150" w:rsidRPr="00DA0EF4" w:rsidRDefault="00DA0EF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DF2E9A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09F31E1A" w14:textId="77777777" w:rsidR="008A7F60" w:rsidRPr="00DA0EF4" w:rsidRDefault="008A7F60" w:rsidP="00A365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A0EF4" w14:paraId="30B2DFE3" w14:textId="77777777" w:rsidTr="00AE7754">
        <w:trPr>
          <w:cantSplit/>
        </w:trPr>
        <w:tc>
          <w:tcPr>
            <w:tcW w:w="4390" w:type="dxa"/>
            <w:vAlign w:val="bottom"/>
          </w:tcPr>
          <w:p w14:paraId="4ED670C2" w14:textId="77777777" w:rsidR="008A7F60" w:rsidRPr="00DA0EF4" w:rsidRDefault="008A7F6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3B0ADDA" w14:textId="77777777" w:rsidR="008A7F60" w:rsidRPr="00DA0EF4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0A42D5" w14:textId="77777777" w:rsidR="008A7F60" w:rsidRPr="00DA0EF4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B79C3" w:rsidRPr="00DA0EF4" w14:paraId="087ABAF8" w14:textId="77777777" w:rsidTr="00AE7754">
        <w:trPr>
          <w:cantSplit/>
        </w:trPr>
        <w:tc>
          <w:tcPr>
            <w:tcW w:w="4390" w:type="dxa"/>
            <w:vAlign w:val="bottom"/>
          </w:tcPr>
          <w:p w14:paraId="5943E0B4" w14:textId="77777777" w:rsidR="00AB79C3" w:rsidRPr="00DA0EF4" w:rsidRDefault="00AB79C3" w:rsidP="00AB79C3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C10400B" w14:textId="665E1EE2" w:rsidR="00AB79C3" w:rsidRPr="00DA0EF4" w:rsidRDefault="00AB79C3" w:rsidP="00AB79C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675B9FE" w14:textId="2C024E53" w:rsidR="00AB79C3" w:rsidRPr="00DA0EF4" w:rsidRDefault="00AB79C3" w:rsidP="00AB79C3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D6D1080" w14:textId="22EC1B01" w:rsidR="00AB79C3" w:rsidRPr="00DA0EF4" w:rsidRDefault="00AB79C3" w:rsidP="00AB79C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C1EE66D" w14:textId="3C7CD6CE" w:rsidR="00AB79C3" w:rsidRPr="00DA0EF4" w:rsidRDefault="00AB79C3" w:rsidP="00AB79C3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70BFE" w:rsidRPr="00DA0EF4" w14:paraId="75842D20" w14:textId="77777777" w:rsidTr="00AE7754">
        <w:trPr>
          <w:cantSplit/>
        </w:trPr>
        <w:tc>
          <w:tcPr>
            <w:tcW w:w="4390" w:type="dxa"/>
            <w:vAlign w:val="bottom"/>
          </w:tcPr>
          <w:p w14:paraId="676367A0" w14:textId="77777777" w:rsidR="00C70BFE" w:rsidRPr="00DA0EF4" w:rsidRDefault="00C70BFE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B8B536B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B0C1818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A054408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70FD5A7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DA0EF4" w14:paraId="5F436672" w14:textId="77777777" w:rsidTr="00AE7754">
        <w:trPr>
          <w:cantSplit/>
        </w:trPr>
        <w:tc>
          <w:tcPr>
            <w:tcW w:w="4390" w:type="dxa"/>
            <w:vAlign w:val="bottom"/>
          </w:tcPr>
          <w:p w14:paraId="6AC40D13" w14:textId="77777777" w:rsidR="00C70BFE" w:rsidRPr="00DA0EF4" w:rsidRDefault="00C70BFE" w:rsidP="00A365CC">
            <w:pPr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673D5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A069BBB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11765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B3B5BF3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B79C3" w:rsidRPr="00DA0EF4" w14:paraId="16DA30C0" w14:textId="77777777" w:rsidTr="00AE7754">
        <w:trPr>
          <w:cantSplit/>
        </w:trPr>
        <w:tc>
          <w:tcPr>
            <w:tcW w:w="4390" w:type="dxa"/>
            <w:vAlign w:val="bottom"/>
          </w:tcPr>
          <w:p w14:paraId="37BE1648" w14:textId="77777777" w:rsidR="00AB79C3" w:rsidRPr="00DA0EF4" w:rsidRDefault="00AB79C3" w:rsidP="00AB79C3">
            <w:pPr>
              <w:tabs>
                <w:tab w:val="left" w:pos="1483"/>
              </w:tabs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698D18" w14:textId="4CFE5C36" w:rsidR="00AB79C3" w:rsidRPr="00DA0EF4" w:rsidRDefault="00DA0EF4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5" w:type="dxa"/>
            <w:vAlign w:val="bottom"/>
          </w:tcPr>
          <w:p w14:paraId="76568963" w14:textId="3458C4C7" w:rsidR="00AB79C3" w:rsidRPr="00DA0EF4" w:rsidRDefault="00DA0EF4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19997" w14:textId="42AF46AD" w:rsidR="00AB79C3" w:rsidRPr="00DA0EF4" w:rsidRDefault="00DA0EF4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FA399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FA399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5" w:type="dxa"/>
            <w:vAlign w:val="bottom"/>
          </w:tcPr>
          <w:p w14:paraId="19CE3529" w14:textId="5091898B" w:rsidR="00AB79C3" w:rsidRPr="00DA0EF4" w:rsidRDefault="00DA0EF4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</w:tr>
      <w:tr w:rsidR="00AB79C3" w:rsidRPr="00DA0EF4" w14:paraId="7F61E2B6" w14:textId="77777777" w:rsidTr="00AE7754">
        <w:trPr>
          <w:cantSplit/>
        </w:trPr>
        <w:tc>
          <w:tcPr>
            <w:tcW w:w="4390" w:type="dxa"/>
            <w:vAlign w:val="bottom"/>
          </w:tcPr>
          <w:p w14:paraId="4B8CFAD5" w14:textId="01A74050" w:rsidR="00AB79C3" w:rsidRPr="00DA0EF4" w:rsidRDefault="00AB79C3" w:rsidP="005E32AF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เจ้าหนี้อื่น</w:t>
            </w:r>
            <w:r w:rsidR="005E32A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FA959" w14:textId="1A7EFBAD" w:rsidR="00AB79C3" w:rsidRPr="00DA0EF4" w:rsidRDefault="00DA0EF4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5" w:type="dxa"/>
            <w:vAlign w:val="bottom"/>
          </w:tcPr>
          <w:p w14:paraId="0E90B1B9" w14:textId="0069645B" w:rsidR="00AB79C3" w:rsidRPr="00DA0EF4" w:rsidRDefault="00DA0EF4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EB962" w14:textId="0B73A98D" w:rsidR="00AB79C3" w:rsidRPr="00DA0EF4" w:rsidRDefault="00DA0EF4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A399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FA399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5" w:type="dxa"/>
            <w:vAlign w:val="bottom"/>
          </w:tcPr>
          <w:p w14:paraId="4A1AC0C3" w14:textId="7E106BCC" w:rsidR="00AB79C3" w:rsidRPr="00DA0EF4" w:rsidRDefault="00DA0EF4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AB79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</w:tr>
      <w:tr w:rsidR="00830CF9" w:rsidRPr="00DA0EF4" w14:paraId="6B74B658" w14:textId="77777777" w:rsidTr="00AE7754">
        <w:trPr>
          <w:cantSplit/>
        </w:trPr>
        <w:tc>
          <w:tcPr>
            <w:tcW w:w="4390" w:type="dxa"/>
            <w:vAlign w:val="bottom"/>
          </w:tcPr>
          <w:p w14:paraId="5E7FE3E0" w14:textId="326DF291" w:rsidR="00830CF9" w:rsidRPr="00DA0EF4" w:rsidRDefault="005E32AF" w:rsidP="005E32AF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บริษัทย่อย (หมายเหตุข้อ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5F851" w14:textId="62D3229B" w:rsidR="00830CF9" w:rsidRPr="00DA0EF4" w:rsidRDefault="00830CF9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5C242380" w14:textId="28A4A4C1" w:rsidR="00830CF9" w:rsidRPr="00DA0EF4" w:rsidRDefault="00830CF9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2CAE0" w14:textId="2F63B73E" w:rsidR="00830CF9" w:rsidRPr="00DA0EF4" w:rsidRDefault="00DA0EF4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5" w:type="dxa"/>
            <w:vAlign w:val="bottom"/>
          </w:tcPr>
          <w:p w14:paraId="5BDDEA5C" w14:textId="619A3BA6" w:rsidR="00830CF9" w:rsidRPr="00DA0EF4" w:rsidRDefault="00830CF9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30CF9" w:rsidRPr="00DA0EF4" w14:paraId="7948258F" w14:textId="77777777" w:rsidTr="00AE7754">
        <w:trPr>
          <w:cantSplit/>
        </w:trPr>
        <w:tc>
          <w:tcPr>
            <w:tcW w:w="4390" w:type="dxa"/>
            <w:vAlign w:val="bottom"/>
          </w:tcPr>
          <w:p w14:paraId="7114CC37" w14:textId="77777777" w:rsidR="00830CF9" w:rsidRPr="00DA0EF4" w:rsidRDefault="00830CF9" w:rsidP="00830CF9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ค่าใช้จ่ายส่งเสริมการปลูกค้างจ่าย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B48E9" w14:textId="0A9F540D" w:rsidR="00830CF9" w:rsidRPr="00DA0EF4" w:rsidRDefault="00830CF9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6E58FCAA" w14:textId="1825A17C" w:rsidR="00830CF9" w:rsidRPr="00DA0EF4" w:rsidRDefault="00DA0EF4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206C8" w14:textId="2DFFADC3" w:rsidR="00830CF9" w:rsidRPr="00DA0EF4" w:rsidRDefault="00830CF9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082B1EC5" w14:textId="79903514" w:rsidR="00830CF9" w:rsidRPr="00DA0EF4" w:rsidRDefault="00DA0EF4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</w:tr>
      <w:tr w:rsidR="00830CF9" w:rsidRPr="00DA0EF4" w14:paraId="5C7C2520" w14:textId="77777777" w:rsidTr="00AE7754">
        <w:trPr>
          <w:cantSplit/>
        </w:trPr>
        <w:tc>
          <w:tcPr>
            <w:tcW w:w="4390" w:type="dxa"/>
            <w:vAlign w:val="bottom"/>
          </w:tcPr>
          <w:p w14:paraId="5FD5CF6A" w14:textId="77777777" w:rsidR="00830CF9" w:rsidRPr="00DA0EF4" w:rsidRDefault="00830CF9" w:rsidP="00830CF9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ค่าแรงค้างจ่าย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30813" w14:textId="620E49B4" w:rsidR="00830CF9" w:rsidRPr="00DA0EF4" w:rsidRDefault="00DA0EF4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5" w:type="dxa"/>
            <w:vAlign w:val="bottom"/>
          </w:tcPr>
          <w:p w14:paraId="45D99054" w14:textId="70F7B282" w:rsidR="00830CF9" w:rsidRPr="00DA0EF4" w:rsidRDefault="00DA0EF4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2AEAC" w14:textId="62BC3870" w:rsidR="00830CF9" w:rsidRPr="00DA0EF4" w:rsidRDefault="00DA0EF4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5" w:type="dxa"/>
            <w:vAlign w:val="bottom"/>
          </w:tcPr>
          <w:p w14:paraId="1E73D341" w14:textId="2373285A" w:rsidR="00830CF9" w:rsidRPr="00DA0EF4" w:rsidRDefault="00DA0EF4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</w:p>
        </w:tc>
      </w:tr>
      <w:tr w:rsidR="00830CF9" w:rsidRPr="00DA0EF4" w14:paraId="641E8126" w14:textId="77777777" w:rsidTr="00AE7754">
        <w:trPr>
          <w:cantSplit/>
        </w:trPr>
        <w:tc>
          <w:tcPr>
            <w:tcW w:w="4390" w:type="dxa"/>
            <w:vAlign w:val="bottom"/>
          </w:tcPr>
          <w:p w14:paraId="21A92587" w14:textId="77777777" w:rsidR="00830CF9" w:rsidRPr="00DA0EF4" w:rsidRDefault="00830CF9" w:rsidP="00830CF9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116AE8" w14:textId="229D0A57" w:rsidR="00830CF9" w:rsidRPr="00DA0EF4" w:rsidRDefault="00DA0EF4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5" w:type="dxa"/>
            <w:vAlign w:val="bottom"/>
          </w:tcPr>
          <w:p w14:paraId="443F2F55" w14:textId="2D94C0F7" w:rsidR="00830CF9" w:rsidRPr="00DA0EF4" w:rsidRDefault="00DA0EF4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079CD5" w14:textId="6D02E5A3" w:rsidR="00830CF9" w:rsidRPr="00DA0EF4" w:rsidRDefault="00DA0EF4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5" w:type="dxa"/>
            <w:vAlign w:val="bottom"/>
          </w:tcPr>
          <w:p w14:paraId="0A185FC3" w14:textId="393DF061" w:rsidR="00830CF9" w:rsidRPr="00DA0EF4" w:rsidRDefault="00DA0EF4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</w:tr>
      <w:tr w:rsidR="00830CF9" w:rsidRPr="00DA0EF4" w14:paraId="1AD5DA2C" w14:textId="77777777" w:rsidTr="00AE7754">
        <w:trPr>
          <w:cantSplit/>
        </w:trPr>
        <w:tc>
          <w:tcPr>
            <w:tcW w:w="4390" w:type="dxa"/>
            <w:vAlign w:val="bottom"/>
          </w:tcPr>
          <w:p w14:paraId="014D6952" w14:textId="77777777" w:rsidR="00830CF9" w:rsidRPr="00DA0EF4" w:rsidRDefault="00830CF9" w:rsidP="00830CF9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E3274" w14:textId="49763899" w:rsidR="00830CF9" w:rsidRPr="00DA0EF4" w:rsidRDefault="00DA0EF4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E724071" w14:textId="4243C3E4" w:rsidR="00830CF9" w:rsidRPr="00DA0EF4" w:rsidRDefault="00DA0EF4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1F0C26" w14:textId="037173A4" w:rsidR="00830CF9" w:rsidRPr="00DA0EF4" w:rsidRDefault="00DA0EF4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221EEDF" w14:textId="44FB2B4A" w:rsidR="00830CF9" w:rsidRPr="00DA0EF4" w:rsidRDefault="00DA0EF4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830CF9" w:rsidRPr="00DA0EF4" w14:paraId="6C53D4E4" w14:textId="77777777" w:rsidTr="00AE7754">
        <w:trPr>
          <w:cantSplit/>
        </w:trPr>
        <w:tc>
          <w:tcPr>
            <w:tcW w:w="4390" w:type="dxa"/>
            <w:vAlign w:val="bottom"/>
          </w:tcPr>
          <w:p w14:paraId="191F98E3" w14:textId="77777777" w:rsidR="00830CF9" w:rsidRPr="00DA0EF4" w:rsidRDefault="00830CF9" w:rsidP="00830CF9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38FA34" w14:textId="3DBE458A" w:rsidR="00830CF9" w:rsidRPr="00DA0EF4" w:rsidRDefault="00DA0EF4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39081" w14:textId="5F9F900A" w:rsidR="00830CF9" w:rsidRPr="00DA0EF4" w:rsidRDefault="00830CF9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206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182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297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B8932" w14:textId="474CD23A" w:rsidR="00830CF9" w:rsidRPr="00DA0EF4" w:rsidRDefault="00DA0EF4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AFEF5" w14:textId="04CE40D6" w:rsidR="00830CF9" w:rsidRPr="00DA0EF4" w:rsidRDefault="00DA0EF4" w:rsidP="00830C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830C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</w:p>
        </w:tc>
      </w:tr>
    </w:tbl>
    <w:p w14:paraId="4198A426" w14:textId="77777777" w:rsidR="00D8044D" w:rsidRPr="00DA0EF4" w:rsidRDefault="00CE79D5" w:rsidP="00A365CC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6C80" w:rsidRPr="00DA0EF4" w14:paraId="51F1088C" w14:textId="77777777" w:rsidTr="005E32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46F350" w14:textId="2149C507" w:rsidR="008B6C80" w:rsidRPr="00DA0EF4" w:rsidRDefault="008B6C80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14:paraId="26E1BD73" w14:textId="77777777" w:rsidR="008B6C80" w:rsidRPr="00DA0EF4" w:rsidRDefault="008B6C80" w:rsidP="00A365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2DAF68" w14:textId="0AC53082" w:rsidR="008B6C80" w:rsidRPr="00DA0EF4" w:rsidRDefault="008F510C" w:rsidP="00A365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หนี้สินที่เกิดจากสัญญาคือเงินรับล่วงหน้า</w:t>
      </w:r>
      <w:r w:rsidR="00E64648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ค่าสินค้า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จากลูกค้า โดย</w:t>
      </w:r>
      <w:r w:rsidR="008B6C80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1CAEFF53" w14:textId="77777777" w:rsidR="0064214D" w:rsidRPr="00DA0EF4" w:rsidRDefault="0064214D" w:rsidP="00A365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0028D" w:rsidRPr="00DA0EF4" w14:paraId="5CFE72C5" w14:textId="77777777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5E521" w14:textId="77777777" w:rsidR="0090028D" w:rsidRPr="00DA0EF4" w:rsidRDefault="0090028D" w:rsidP="00A365C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B3CB87" w14:textId="77777777" w:rsidR="0090028D" w:rsidRPr="00DA0EF4" w:rsidRDefault="0090028D" w:rsidP="00A365C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B93B7C9" w14:textId="77777777" w:rsidR="0090028D" w:rsidRPr="00DA0EF4" w:rsidRDefault="0090028D" w:rsidP="00A365C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2117" w:rsidRPr="00DA0EF4" w14:paraId="5EEF0183" w14:textId="77777777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5E278" w14:textId="77777777" w:rsidR="00C32117" w:rsidRPr="00DA0EF4" w:rsidRDefault="00C32117" w:rsidP="00C3211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DF128" w14:textId="7EA67A26" w:rsidR="00C32117" w:rsidRPr="00DA0EF4" w:rsidRDefault="00C32117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96405" w14:textId="14B861BD" w:rsidR="00C32117" w:rsidRPr="00DA0EF4" w:rsidRDefault="00C32117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C32117" w:rsidRPr="00DA0EF4" w14:paraId="6881DDA3" w14:textId="77777777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9D56F" w14:textId="77777777" w:rsidR="00C32117" w:rsidRPr="00DA0EF4" w:rsidRDefault="00C32117" w:rsidP="00C3211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DCACF" w14:textId="77777777" w:rsidR="00C32117" w:rsidRPr="00DA0EF4" w:rsidRDefault="00C32117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FA259E" w14:textId="77777777" w:rsidR="00C32117" w:rsidRPr="00DA0EF4" w:rsidRDefault="00C32117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32117" w:rsidRPr="00DA0EF4" w14:paraId="6A65DB81" w14:textId="77777777" w:rsidTr="000045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09BBE" w14:textId="77777777" w:rsidR="00C32117" w:rsidRPr="00DA0EF4" w:rsidRDefault="00C32117" w:rsidP="00C3211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03A695" w14:textId="77777777" w:rsidR="00C32117" w:rsidRPr="00DA0EF4" w:rsidRDefault="00C32117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A84CF" w14:textId="77777777" w:rsidR="00C32117" w:rsidRPr="00DA0EF4" w:rsidRDefault="00C32117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2117" w:rsidRPr="00DA0EF4" w14:paraId="389DB08F" w14:textId="77777777" w:rsidTr="000045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0A2C9B0" w14:textId="77777777" w:rsidR="00C32117" w:rsidRPr="00DA0EF4" w:rsidRDefault="00C32117" w:rsidP="00C3211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05F5E" w14:textId="6D2E2B56" w:rsidR="00C32117" w:rsidRPr="00DA0EF4" w:rsidRDefault="00DA0EF4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B589E"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BB589E"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791B5" w14:textId="2F36212A" w:rsidR="00C32117" w:rsidRPr="00DA0EF4" w:rsidRDefault="00DA0EF4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32117"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C32117"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</w:tbl>
    <w:p w14:paraId="4C5A5C5B" w14:textId="52A6C985" w:rsidR="00773ADA" w:rsidRPr="00DA0EF4" w:rsidRDefault="00773ADA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2CEF89EE" w14:textId="77777777" w:rsidTr="005E32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95DA96" w14:textId="2F7FA8B1" w:rsidR="00767150" w:rsidRPr="00DA0EF4" w:rsidRDefault="00DA0EF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8" w:name="OLE_LINK9"/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6115ED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115ED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C8B3657" w14:textId="77777777" w:rsidR="005F05DA" w:rsidRPr="00DA0EF4" w:rsidRDefault="005F05DA" w:rsidP="00A365C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03B0A15E" w14:textId="1BACF8F0" w:rsidR="00DF78BD" w:rsidRPr="00DA0EF4" w:rsidRDefault="00DF78BD" w:rsidP="00A365C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รายการเคลื่อนไหวของภาระผูกพันผลประโยชน์พนักงาน</w:t>
      </w:r>
      <w:r w:rsidR="008B6C80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ที่กำหนดไว้ระหว่างปี</w:t>
      </w: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มีดังนี้</w:t>
      </w:r>
    </w:p>
    <w:p w14:paraId="55D6D924" w14:textId="77777777" w:rsidR="005E32AF" w:rsidRPr="00DA0EF4" w:rsidRDefault="005E32AF" w:rsidP="00A365C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670"/>
        <w:gridCol w:w="1440"/>
        <w:gridCol w:w="1440"/>
      </w:tblGrid>
      <w:tr w:rsidR="00BF7049" w:rsidRPr="00DA0EF4" w14:paraId="551BB10E" w14:textId="77777777" w:rsidTr="00FF7BB7">
        <w:trPr>
          <w:cantSplit/>
        </w:trPr>
        <w:tc>
          <w:tcPr>
            <w:tcW w:w="6670" w:type="dxa"/>
            <w:vAlign w:val="bottom"/>
          </w:tcPr>
          <w:p w14:paraId="5A386EAC" w14:textId="77777777" w:rsidR="00BF7049" w:rsidRPr="00DA0EF4" w:rsidRDefault="00BF7049" w:rsidP="00BF7049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0F99AB5F" w14:textId="77777777" w:rsidR="00BF7049" w:rsidRPr="00DA0EF4" w:rsidRDefault="00BF7049" w:rsidP="00BF70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1FAB319" w14:textId="15501596" w:rsidR="00BF7049" w:rsidRPr="00DA0EF4" w:rsidRDefault="00BF7049" w:rsidP="00BF70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7049" w:rsidRPr="00DA0EF4" w14:paraId="1339DCC6" w14:textId="77777777" w:rsidTr="00FF7BB7">
        <w:trPr>
          <w:cantSplit/>
        </w:trPr>
        <w:tc>
          <w:tcPr>
            <w:tcW w:w="6670" w:type="dxa"/>
            <w:vAlign w:val="bottom"/>
          </w:tcPr>
          <w:p w14:paraId="22645116" w14:textId="77777777" w:rsidR="00BF7049" w:rsidRPr="00DA0EF4" w:rsidRDefault="00BF7049" w:rsidP="00BF7049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77B27" w14:textId="52A02EBA" w:rsidR="00BF7049" w:rsidRPr="00DA0EF4" w:rsidRDefault="00BF7049" w:rsidP="00BF7049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8C6FEB" w14:textId="7BFA7411" w:rsidR="00BF7049" w:rsidRPr="00DA0EF4" w:rsidRDefault="00BF7049" w:rsidP="00BF7049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F7049" w:rsidRPr="00DA0EF4" w14:paraId="487180CD" w14:textId="77777777" w:rsidTr="00FF7BB7">
        <w:trPr>
          <w:cantSplit/>
        </w:trPr>
        <w:tc>
          <w:tcPr>
            <w:tcW w:w="6670" w:type="dxa"/>
            <w:vAlign w:val="bottom"/>
          </w:tcPr>
          <w:p w14:paraId="2DD75A2B" w14:textId="77777777" w:rsidR="00BF7049" w:rsidRPr="00DA0EF4" w:rsidRDefault="00BF7049" w:rsidP="00BF7049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9AAECFA" w14:textId="31A6541F" w:rsidR="00BF7049" w:rsidRPr="00DA0EF4" w:rsidRDefault="00BF7049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D5205FD" w14:textId="77777777" w:rsidR="00BF7049" w:rsidRPr="00DA0EF4" w:rsidRDefault="00BF7049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F7049" w:rsidRPr="00DA0EF4" w14:paraId="407048F7" w14:textId="77777777" w:rsidTr="00FF7BB7">
        <w:trPr>
          <w:cantSplit/>
        </w:trPr>
        <w:tc>
          <w:tcPr>
            <w:tcW w:w="6670" w:type="dxa"/>
            <w:vAlign w:val="bottom"/>
          </w:tcPr>
          <w:p w14:paraId="45670D97" w14:textId="77777777" w:rsidR="00BF7049" w:rsidRPr="00DA0EF4" w:rsidRDefault="00BF7049" w:rsidP="00BF7049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140E2" w14:textId="77777777" w:rsidR="00BF7049" w:rsidRPr="00DA0EF4" w:rsidRDefault="00BF7049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2EE94" w14:textId="77777777" w:rsidR="00BF7049" w:rsidRPr="00DA0EF4" w:rsidRDefault="00BF7049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BF7049" w:rsidRPr="00DA0EF4" w14:paraId="17931559" w14:textId="77777777" w:rsidTr="00FF7BB7">
        <w:trPr>
          <w:cantSplit/>
        </w:trPr>
        <w:tc>
          <w:tcPr>
            <w:tcW w:w="6670" w:type="dxa"/>
            <w:hideMark/>
          </w:tcPr>
          <w:p w14:paraId="2EAC00A0" w14:textId="3AC2F514" w:rsidR="00BF7049" w:rsidRPr="00DA0EF4" w:rsidRDefault="00BF7049" w:rsidP="00BF704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A0CC40" w14:textId="62FAC34B" w:rsidR="00BF7049" w:rsidRPr="00DA0EF4" w:rsidRDefault="00DA0EF4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B70AA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5B70AA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vAlign w:val="bottom"/>
          </w:tcPr>
          <w:p w14:paraId="0EC869BA" w14:textId="6A9A41B7" w:rsidR="00BF7049" w:rsidRPr="00DA0EF4" w:rsidRDefault="00DA0EF4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F704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BF704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BF7049" w:rsidRPr="00DA0EF4" w14:paraId="7C03EECA" w14:textId="77777777" w:rsidTr="00FF7BB7">
        <w:trPr>
          <w:cantSplit/>
        </w:trPr>
        <w:tc>
          <w:tcPr>
            <w:tcW w:w="6670" w:type="dxa"/>
            <w:hideMark/>
          </w:tcPr>
          <w:p w14:paraId="00A6A950" w14:textId="77777777" w:rsidR="00BF7049" w:rsidRPr="00DA0EF4" w:rsidRDefault="00BF7049" w:rsidP="00BF704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14BA1B76" w14:textId="332F9B78" w:rsidR="00BF7049" w:rsidRPr="00DA0EF4" w:rsidRDefault="00DA0EF4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B70AA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5B70AA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</w:tcPr>
          <w:p w14:paraId="42BC3697" w14:textId="17A5CEEA" w:rsidR="00BF7049" w:rsidRPr="00DA0EF4" w:rsidRDefault="00DA0EF4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F704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BF704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</w:tr>
      <w:tr w:rsidR="00BF7049" w:rsidRPr="00DA0EF4" w14:paraId="3E5C896E" w14:textId="77777777" w:rsidTr="00FF7BB7">
        <w:trPr>
          <w:cantSplit/>
        </w:trPr>
        <w:tc>
          <w:tcPr>
            <w:tcW w:w="6670" w:type="dxa"/>
            <w:hideMark/>
          </w:tcPr>
          <w:p w14:paraId="3DECC58D" w14:textId="1A7405E3" w:rsidR="00BF7049" w:rsidRPr="00DA0EF4" w:rsidRDefault="00BF7049" w:rsidP="00BF704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</w:tcPr>
          <w:p w14:paraId="3F6389F7" w14:textId="40B61072" w:rsidR="00BF7049" w:rsidRPr="00DA0EF4" w:rsidRDefault="00DA0EF4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5B70AA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</w:tcPr>
          <w:p w14:paraId="68B0971A" w14:textId="0E69BB57" w:rsidR="00BF7049" w:rsidRPr="00DA0EF4" w:rsidRDefault="00DA0EF4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BF704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</w:tr>
      <w:tr w:rsidR="00BF7049" w:rsidRPr="00DA0EF4" w14:paraId="29DB3D2F" w14:textId="77777777" w:rsidTr="00FF7BB7">
        <w:trPr>
          <w:cantSplit/>
        </w:trPr>
        <w:tc>
          <w:tcPr>
            <w:tcW w:w="6670" w:type="dxa"/>
          </w:tcPr>
          <w:p w14:paraId="75073425" w14:textId="41519C23" w:rsidR="00BF7049" w:rsidRPr="00DA0EF4" w:rsidRDefault="00BF7049" w:rsidP="00BF704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06871D1" w14:textId="77777777" w:rsidR="00BF7049" w:rsidRPr="00DA0EF4" w:rsidRDefault="00BF7049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1E33ADD" w14:textId="77777777" w:rsidR="00BF7049" w:rsidRPr="00DA0EF4" w:rsidRDefault="00BF7049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B70AA" w:rsidRPr="00DA0EF4" w14:paraId="38A9A727" w14:textId="77777777" w:rsidTr="00FF7BB7">
        <w:trPr>
          <w:cantSplit/>
        </w:trPr>
        <w:tc>
          <w:tcPr>
            <w:tcW w:w="6670" w:type="dxa"/>
          </w:tcPr>
          <w:p w14:paraId="5AC6F0EB" w14:textId="22D53FC2" w:rsidR="005B70AA" w:rsidRPr="00DA0EF4" w:rsidRDefault="005B70AA" w:rsidP="005B70AA">
            <w:pPr>
              <w:tabs>
                <w:tab w:val="left" w:pos="36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ที่เกิดจากการเปลี่ยนแปลงข้อสมมติฐาน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ด้านประชากรศาสตร์</w:t>
            </w:r>
          </w:p>
        </w:tc>
        <w:tc>
          <w:tcPr>
            <w:tcW w:w="1440" w:type="dxa"/>
            <w:shd w:val="clear" w:color="auto" w:fill="FAFAFA"/>
          </w:tcPr>
          <w:p w14:paraId="1D153B5E" w14:textId="03850A96" w:rsidR="005B70AA" w:rsidRPr="00DA0EF4" w:rsidRDefault="005B70AA" w:rsidP="005B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2935060" w14:textId="17F0AF64" w:rsidR="005B70AA" w:rsidRPr="00DA0EF4" w:rsidRDefault="005B70AA" w:rsidP="005B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B70AA" w:rsidRPr="00DA0EF4" w14:paraId="4DD5ADF7" w14:textId="77777777" w:rsidTr="00FF7BB7">
        <w:trPr>
          <w:cantSplit/>
        </w:trPr>
        <w:tc>
          <w:tcPr>
            <w:tcW w:w="6670" w:type="dxa"/>
          </w:tcPr>
          <w:p w14:paraId="5F7E5909" w14:textId="7B0576D6" w:rsidR="005B70AA" w:rsidRPr="00DA0EF4" w:rsidRDefault="005B70AA" w:rsidP="005B70AA">
            <w:pPr>
              <w:tabs>
                <w:tab w:val="left" w:pos="36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ที่เกิดจากการเปลี่ยนแปลงข้อสมมติฐาน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0D2A8E42" w14:textId="01EC726B" w:rsidR="005B70AA" w:rsidRPr="00DA0EF4" w:rsidRDefault="005B70AA" w:rsidP="005B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4A0213D" w14:textId="45CD6032" w:rsidR="005B70AA" w:rsidRPr="00DA0EF4" w:rsidRDefault="005B70AA" w:rsidP="005B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B70AA" w:rsidRPr="00DA0EF4" w14:paraId="7B83B521" w14:textId="77777777" w:rsidTr="00FF7BB7">
        <w:trPr>
          <w:cantSplit/>
        </w:trPr>
        <w:tc>
          <w:tcPr>
            <w:tcW w:w="6670" w:type="dxa"/>
          </w:tcPr>
          <w:p w14:paraId="197FB500" w14:textId="1E42B712" w:rsidR="005B70AA" w:rsidRPr="00DA0EF4" w:rsidRDefault="005B70AA" w:rsidP="005B70AA">
            <w:pPr>
              <w:tabs>
                <w:tab w:val="left" w:pos="36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440" w:type="dxa"/>
            <w:shd w:val="clear" w:color="auto" w:fill="FAFAFA"/>
          </w:tcPr>
          <w:p w14:paraId="534F736D" w14:textId="224765B7" w:rsidR="005B70AA" w:rsidRPr="00DA0EF4" w:rsidRDefault="00DA0EF4" w:rsidP="005B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B70AA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5B70AA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</w:tcPr>
          <w:p w14:paraId="2A0BFFCE" w14:textId="41C7F754" w:rsidR="005B70AA" w:rsidRPr="00DA0EF4" w:rsidRDefault="005B70AA" w:rsidP="005B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B70AA" w:rsidRPr="00DA0EF4" w14:paraId="580F9756" w14:textId="77777777" w:rsidTr="00FF7BB7">
        <w:trPr>
          <w:cantSplit/>
        </w:trPr>
        <w:tc>
          <w:tcPr>
            <w:tcW w:w="6670" w:type="dxa"/>
          </w:tcPr>
          <w:p w14:paraId="7D0A248A" w14:textId="77777777" w:rsidR="005B70AA" w:rsidRPr="00DA0EF4" w:rsidRDefault="005B70AA" w:rsidP="005B70AA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28B633" w14:textId="2D75D1AD" w:rsidR="005B70AA" w:rsidRPr="00DA0EF4" w:rsidRDefault="005B70AA" w:rsidP="005B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E283F0" w14:textId="55C574BB" w:rsidR="005B70AA" w:rsidRPr="00DA0EF4" w:rsidRDefault="005B70AA" w:rsidP="005B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B70AA" w:rsidRPr="00DA0EF4" w14:paraId="53E257DE" w14:textId="77777777" w:rsidTr="00FF7BB7">
        <w:trPr>
          <w:cantSplit/>
        </w:trPr>
        <w:tc>
          <w:tcPr>
            <w:tcW w:w="6670" w:type="dxa"/>
            <w:hideMark/>
          </w:tcPr>
          <w:p w14:paraId="692D9E26" w14:textId="2E91BE5F" w:rsidR="005B70AA" w:rsidRPr="00DA0EF4" w:rsidRDefault="005B70AA" w:rsidP="005B70AA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904D4" w14:textId="522CEE99" w:rsidR="005B70AA" w:rsidRPr="00DA0EF4" w:rsidRDefault="00DA0EF4" w:rsidP="005B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B70AA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5B70AA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DAF781" w14:textId="07B5958B" w:rsidR="005B70AA" w:rsidRPr="00DA0EF4" w:rsidRDefault="00DA0EF4" w:rsidP="005B70A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B70AA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5B70AA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</w:tr>
    </w:tbl>
    <w:p w14:paraId="77A23795" w14:textId="253B3675" w:rsidR="00AE7754" w:rsidRPr="00DA0EF4" w:rsidRDefault="00AE7754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414B8C6" w14:textId="28B2ED5F" w:rsidR="008A7F60" w:rsidRPr="00DA0EF4" w:rsidRDefault="008A7F60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</w:t>
      </w:r>
      <w:r w:rsidR="006B447D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หลักในการประมาณการ</w:t>
      </w:r>
      <w:r w:rsidR="00AD7B7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ตามหลักคณิตศาสตร์ประกันภัยที่ใช้เป็นดังนี้</w:t>
      </w:r>
    </w:p>
    <w:p w14:paraId="7349217C" w14:textId="77777777" w:rsidR="00FF7BB7" w:rsidRPr="00DA0EF4" w:rsidRDefault="00FF7BB7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670"/>
        <w:gridCol w:w="1440"/>
        <w:gridCol w:w="1440"/>
      </w:tblGrid>
      <w:tr w:rsidR="00C22CAB" w:rsidRPr="00DA0EF4" w14:paraId="02F54AFF" w14:textId="77777777" w:rsidTr="00FF7BB7">
        <w:trPr>
          <w:cantSplit/>
        </w:trPr>
        <w:tc>
          <w:tcPr>
            <w:tcW w:w="6670" w:type="dxa"/>
            <w:vAlign w:val="bottom"/>
          </w:tcPr>
          <w:p w14:paraId="3D2D11A4" w14:textId="77777777" w:rsidR="00AD7B70" w:rsidRPr="00DA0EF4" w:rsidRDefault="00AD7B7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050A9B52" w14:textId="222E0A40" w:rsidR="00AD7B70" w:rsidRPr="00DA0EF4" w:rsidRDefault="00AD7B70" w:rsidP="00A365CC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E2340F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</w:tc>
      </w:tr>
      <w:tr w:rsidR="00AD7B70" w:rsidRPr="00DA0EF4" w14:paraId="5C879C7C" w14:textId="77777777" w:rsidTr="00FF7BB7">
        <w:trPr>
          <w:cantSplit/>
        </w:trPr>
        <w:tc>
          <w:tcPr>
            <w:tcW w:w="6670" w:type="dxa"/>
            <w:vAlign w:val="bottom"/>
          </w:tcPr>
          <w:p w14:paraId="174AC094" w14:textId="77777777" w:rsidR="00AD7B70" w:rsidRPr="00DA0EF4" w:rsidRDefault="00AD7B7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9CA9A21" w14:textId="16CF1A3B" w:rsidR="00AD7B70" w:rsidRPr="00DA0EF4" w:rsidRDefault="00AD7B70" w:rsidP="00A365CC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41C2C" w:rsidRPr="00DA0EF4" w14:paraId="47703593" w14:textId="77777777" w:rsidTr="00FF7BB7">
        <w:trPr>
          <w:cantSplit/>
        </w:trPr>
        <w:tc>
          <w:tcPr>
            <w:tcW w:w="6670" w:type="dxa"/>
            <w:vAlign w:val="bottom"/>
          </w:tcPr>
          <w:p w14:paraId="598B193C" w14:textId="77777777" w:rsidR="00241C2C" w:rsidRPr="00DA0EF4" w:rsidRDefault="00241C2C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540AFB" w14:textId="6595F29B" w:rsidR="00241C2C" w:rsidRPr="00DA0EF4" w:rsidRDefault="00DA0EF4" w:rsidP="00A365CC">
            <w:pPr>
              <w:pStyle w:val="Heading2"/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41C2C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362682" w14:textId="59A9E586" w:rsidR="00241C2C" w:rsidRPr="00DA0EF4" w:rsidRDefault="00DA0EF4" w:rsidP="00A365CC">
            <w:pPr>
              <w:pStyle w:val="Heading2"/>
              <w:tabs>
                <w:tab w:val="left" w:pos="360"/>
              </w:tabs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41C2C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C32117" w:rsidRPr="00DA0EF4" w14:paraId="78CC92B7" w14:textId="77777777" w:rsidTr="00FF7BB7">
        <w:trPr>
          <w:cantSplit/>
        </w:trPr>
        <w:tc>
          <w:tcPr>
            <w:tcW w:w="6670" w:type="dxa"/>
            <w:vAlign w:val="bottom"/>
          </w:tcPr>
          <w:p w14:paraId="36C414E8" w14:textId="77777777" w:rsidR="00C32117" w:rsidRPr="00DA0EF4" w:rsidRDefault="00C32117" w:rsidP="00C32117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2CD38" w14:textId="1862CDE2" w:rsidR="00C32117" w:rsidRPr="00DA0EF4" w:rsidRDefault="00C32117" w:rsidP="00C32117">
            <w:pPr>
              <w:pStyle w:val="Heading2"/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79504" w14:textId="6FF270C0" w:rsidR="00C32117" w:rsidRPr="00DA0EF4" w:rsidRDefault="00C32117" w:rsidP="00C32117">
            <w:pPr>
              <w:pStyle w:val="Heading2"/>
              <w:tabs>
                <w:tab w:val="left" w:pos="360"/>
              </w:tabs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32117" w:rsidRPr="00DA0EF4" w14:paraId="28F84C12" w14:textId="77777777" w:rsidTr="00FF7BB7">
        <w:trPr>
          <w:cantSplit/>
        </w:trPr>
        <w:tc>
          <w:tcPr>
            <w:tcW w:w="6670" w:type="dxa"/>
            <w:vAlign w:val="bottom"/>
          </w:tcPr>
          <w:p w14:paraId="5B2575A2" w14:textId="77777777" w:rsidR="00C32117" w:rsidRPr="00DA0EF4" w:rsidRDefault="00C32117" w:rsidP="00C32117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EAB22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9804AD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34CD5" w:rsidRPr="00DA0EF4" w14:paraId="25A88646" w14:textId="77777777" w:rsidTr="00FF7BB7">
        <w:trPr>
          <w:cantSplit/>
        </w:trPr>
        <w:tc>
          <w:tcPr>
            <w:tcW w:w="6670" w:type="dxa"/>
            <w:vAlign w:val="center"/>
            <w:hideMark/>
          </w:tcPr>
          <w:p w14:paraId="588B25AE" w14:textId="77777777" w:rsidR="00E34CD5" w:rsidRPr="00DA0EF4" w:rsidRDefault="00E34CD5" w:rsidP="00E34CD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440" w:type="dxa"/>
            <w:shd w:val="clear" w:color="auto" w:fill="FAFAFA"/>
          </w:tcPr>
          <w:p w14:paraId="6D316790" w14:textId="7753E90C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</w:tcPr>
          <w:p w14:paraId="1B5EF9F9" w14:textId="2F3F28E4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</w:tr>
      <w:tr w:rsidR="00E34CD5" w:rsidRPr="00DA0EF4" w14:paraId="40BCF280" w14:textId="77777777" w:rsidTr="00FF7BB7">
        <w:trPr>
          <w:cantSplit/>
        </w:trPr>
        <w:tc>
          <w:tcPr>
            <w:tcW w:w="6670" w:type="dxa"/>
            <w:vAlign w:val="center"/>
            <w:hideMark/>
          </w:tcPr>
          <w:p w14:paraId="4D33E37A" w14:textId="77777777" w:rsidR="00E34CD5" w:rsidRPr="00DA0EF4" w:rsidRDefault="00E34CD5" w:rsidP="00E34CD5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5AAA9410" w14:textId="6BA08938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</w:tcPr>
          <w:p w14:paraId="5CFF145C" w14:textId="6E88D8F7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E34CD5" w:rsidRPr="00DA0EF4" w14:paraId="2FB742BF" w14:textId="77777777" w:rsidTr="00FF7BB7">
        <w:trPr>
          <w:cantSplit/>
        </w:trPr>
        <w:tc>
          <w:tcPr>
            <w:tcW w:w="6670" w:type="dxa"/>
            <w:vAlign w:val="center"/>
          </w:tcPr>
          <w:p w14:paraId="2BAFF39D" w14:textId="6049FBE8" w:rsidR="00E34CD5" w:rsidRPr="00DA0EF4" w:rsidRDefault="00E34CD5" w:rsidP="00E34CD5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อัตราการลาออกของพนักงานรายเดือน</w:t>
            </w:r>
          </w:p>
        </w:tc>
        <w:tc>
          <w:tcPr>
            <w:tcW w:w="1440" w:type="dxa"/>
            <w:shd w:val="clear" w:color="auto" w:fill="FAFAFA"/>
          </w:tcPr>
          <w:p w14:paraId="1821A315" w14:textId="77777777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A1652" w14:textId="77777777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34CD5" w:rsidRPr="00DA0EF4" w14:paraId="51B2633C" w14:textId="77777777" w:rsidTr="00FF7BB7">
        <w:trPr>
          <w:cantSplit/>
        </w:trPr>
        <w:tc>
          <w:tcPr>
            <w:tcW w:w="6670" w:type="dxa"/>
            <w:vAlign w:val="center"/>
          </w:tcPr>
          <w:p w14:paraId="24887600" w14:textId="18777A32" w:rsidR="00E34CD5" w:rsidRPr="00DA0EF4" w:rsidRDefault="00E34CD5" w:rsidP="00E34CD5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อายุน้อยกว่า </w:t>
            </w:r>
            <w:r w:rsidR="00DA0EF4"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2223A4F6" w14:textId="0EF15CD6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</w:tcPr>
          <w:p w14:paraId="4C7C255E" w14:textId="6525B3C5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</w:tr>
      <w:tr w:rsidR="00E34CD5" w:rsidRPr="00DA0EF4" w14:paraId="34F48552" w14:textId="77777777" w:rsidTr="00FF7BB7">
        <w:trPr>
          <w:cantSplit/>
        </w:trPr>
        <w:tc>
          <w:tcPr>
            <w:tcW w:w="6670" w:type="dxa"/>
            <w:vAlign w:val="center"/>
          </w:tcPr>
          <w:p w14:paraId="4395D7B4" w14:textId="0458EFB2" w:rsidR="00E34CD5" w:rsidRPr="00DA0EF4" w:rsidRDefault="00E34CD5" w:rsidP="00E34CD5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ตั้งแต่ </w:t>
            </w:r>
            <w:r w:rsidR="00DA0EF4"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ถึง </w:t>
            </w:r>
            <w:r w:rsidR="00DA0EF4"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6680E53C" w14:textId="3E4E72F7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</w:tcPr>
          <w:p w14:paraId="79E72E9F" w14:textId="4839AD6A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</w:tr>
      <w:tr w:rsidR="00E34CD5" w:rsidRPr="00DA0EF4" w14:paraId="0A3379AE" w14:textId="77777777" w:rsidTr="00FF7BB7">
        <w:trPr>
          <w:cantSplit/>
        </w:trPr>
        <w:tc>
          <w:tcPr>
            <w:tcW w:w="6670" w:type="dxa"/>
            <w:vAlign w:val="center"/>
          </w:tcPr>
          <w:p w14:paraId="23AB627F" w14:textId="6232EC15" w:rsidR="00E34CD5" w:rsidRPr="00DA0EF4" w:rsidRDefault="00E34CD5" w:rsidP="00E34CD5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ตั้งแต่ </w:t>
            </w:r>
            <w:r w:rsidR="00DA0EF4"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ถึง </w:t>
            </w:r>
            <w:r w:rsidR="00DA0EF4"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00EE7576" w14:textId="1F667ACD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</w:tcPr>
          <w:p w14:paraId="571CE2BE" w14:textId="1A670D72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E34CD5" w:rsidRPr="00DA0EF4" w14:paraId="4D4BC51E" w14:textId="77777777" w:rsidTr="00FF7BB7">
        <w:trPr>
          <w:cantSplit/>
        </w:trPr>
        <w:tc>
          <w:tcPr>
            <w:tcW w:w="6670" w:type="dxa"/>
            <w:vAlign w:val="center"/>
          </w:tcPr>
          <w:p w14:paraId="73CFC14E" w14:textId="1A35ABC5" w:rsidR="00E34CD5" w:rsidRPr="00DA0EF4" w:rsidRDefault="00E34CD5" w:rsidP="00E34CD5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อายุ </w:t>
            </w:r>
            <w:r w:rsidR="00DA0EF4"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ขึ้นไป</w:t>
            </w:r>
          </w:p>
        </w:tc>
        <w:tc>
          <w:tcPr>
            <w:tcW w:w="1440" w:type="dxa"/>
            <w:shd w:val="clear" w:color="auto" w:fill="FAFAFA"/>
          </w:tcPr>
          <w:p w14:paraId="0437B6EA" w14:textId="40864489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440" w:type="dxa"/>
          </w:tcPr>
          <w:p w14:paraId="6870DFEF" w14:textId="7018F58A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</w:tr>
      <w:tr w:rsidR="00E34CD5" w:rsidRPr="00DA0EF4" w14:paraId="408DFCEC" w14:textId="77777777" w:rsidTr="00FF7BB7">
        <w:trPr>
          <w:cantSplit/>
        </w:trPr>
        <w:tc>
          <w:tcPr>
            <w:tcW w:w="6670" w:type="dxa"/>
            <w:vAlign w:val="center"/>
          </w:tcPr>
          <w:p w14:paraId="04664E38" w14:textId="36A7A715" w:rsidR="00E34CD5" w:rsidRPr="00DA0EF4" w:rsidRDefault="00E34CD5" w:rsidP="00E34CD5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อัตราการลาออกของพนักงานรายวัน</w:t>
            </w:r>
          </w:p>
        </w:tc>
        <w:tc>
          <w:tcPr>
            <w:tcW w:w="1440" w:type="dxa"/>
            <w:shd w:val="clear" w:color="auto" w:fill="FAFAFA"/>
          </w:tcPr>
          <w:p w14:paraId="63D37E27" w14:textId="4783A4AD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9B86C5" w14:textId="77777777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34CD5" w:rsidRPr="00DA0EF4" w14:paraId="2A22C8AC" w14:textId="77777777" w:rsidTr="00FF7BB7">
        <w:trPr>
          <w:cantSplit/>
        </w:trPr>
        <w:tc>
          <w:tcPr>
            <w:tcW w:w="6670" w:type="dxa"/>
            <w:vAlign w:val="center"/>
          </w:tcPr>
          <w:p w14:paraId="7616734C" w14:textId="02CFF16C" w:rsidR="00E34CD5" w:rsidRPr="00DA0EF4" w:rsidRDefault="00E34CD5" w:rsidP="00E34CD5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อายุน้อยกว่า </w:t>
            </w:r>
            <w:r w:rsidR="00DA0EF4"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565215D5" w14:textId="63AE73F0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</w:tcPr>
          <w:p w14:paraId="261C6386" w14:textId="1B30FBE5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E34CD5" w:rsidRPr="00DA0EF4" w14:paraId="316CFB5F" w14:textId="77777777" w:rsidTr="00FF7BB7">
        <w:trPr>
          <w:cantSplit/>
        </w:trPr>
        <w:tc>
          <w:tcPr>
            <w:tcW w:w="6670" w:type="dxa"/>
            <w:vAlign w:val="center"/>
          </w:tcPr>
          <w:p w14:paraId="2B75BF8A" w14:textId="3FB5468C" w:rsidR="00E34CD5" w:rsidRPr="00DA0EF4" w:rsidRDefault="00E34CD5" w:rsidP="00E34CD5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ตั้งแต่ </w:t>
            </w:r>
            <w:r w:rsidR="00DA0EF4"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ถึง </w:t>
            </w:r>
            <w:r w:rsidR="00DA0EF4"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5F41D7CA" w14:textId="4243FABC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</w:tcPr>
          <w:p w14:paraId="7C00453C" w14:textId="024DBC04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E34CD5" w:rsidRPr="00DA0EF4" w14:paraId="4BF94718" w14:textId="77777777" w:rsidTr="00FF7BB7">
        <w:trPr>
          <w:cantSplit/>
        </w:trPr>
        <w:tc>
          <w:tcPr>
            <w:tcW w:w="6670" w:type="dxa"/>
            <w:vAlign w:val="center"/>
          </w:tcPr>
          <w:p w14:paraId="41D73631" w14:textId="66DCA503" w:rsidR="00E34CD5" w:rsidRPr="00DA0EF4" w:rsidRDefault="00E34CD5" w:rsidP="00E34CD5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ตั้งแต่ </w:t>
            </w:r>
            <w:r w:rsidR="00DA0EF4"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ถึง </w:t>
            </w:r>
            <w:r w:rsidR="00DA0EF4"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846C05A" w14:textId="49F1895D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</w:tcPr>
          <w:p w14:paraId="4D4E32A2" w14:textId="7B329747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E34CD5" w:rsidRPr="00DA0EF4" w14:paraId="47FBAA64" w14:textId="77777777" w:rsidTr="00FF7BB7">
        <w:trPr>
          <w:cantSplit/>
        </w:trPr>
        <w:tc>
          <w:tcPr>
            <w:tcW w:w="6670" w:type="dxa"/>
            <w:vAlign w:val="center"/>
          </w:tcPr>
          <w:p w14:paraId="5DD7A31D" w14:textId="2F35C449" w:rsidR="00E34CD5" w:rsidRPr="00DA0EF4" w:rsidRDefault="00E34CD5" w:rsidP="00E34CD5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อายุ </w:t>
            </w:r>
            <w:r w:rsidR="00DA0EF4"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ขึ้นไป</w:t>
            </w:r>
          </w:p>
        </w:tc>
        <w:tc>
          <w:tcPr>
            <w:tcW w:w="1440" w:type="dxa"/>
            <w:shd w:val="clear" w:color="auto" w:fill="FAFAFA"/>
          </w:tcPr>
          <w:p w14:paraId="34996F72" w14:textId="103D5AD9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440" w:type="dxa"/>
          </w:tcPr>
          <w:p w14:paraId="7D552F11" w14:textId="5EE276FB" w:rsidR="00E34CD5" w:rsidRPr="00DA0EF4" w:rsidRDefault="00E34CD5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E34CD5" w:rsidRPr="00DA0EF4" w14:paraId="42E98EB9" w14:textId="77777777" w:rsidTr="00FF7BB7">
        <w:trPr>
          <w:cantSplit/>
        </w:trPr>
        <w:tc>
          <w:tcPr>
            <w:tcW w:w="6670" w:type="dxa"/>
            <w:vAlign w:val="center"/>
          </w:tcPr>
          <w:p w14:paraId="6ED5DBF3" w14:textId="77777777" w:rsidR="00E34CD5" w:rsidRPr="00DA0EF4" w:rsidRDefault="00E34CD5" w:rsidP="00E34CD5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อายุเกษียณ</w:t>
            </w:r>
          </w:p>
        </w:tc>
        <w:tc>
          <w:tcPr>
            <w:tcW w:w="1440" w:type="dxa"/>
            <w:shd w:val="clear" w:color="auto" w:fill="FAFAFA"/>
          </w:tcPr>
          <w:p w14:paraId="1D63E121" w14:textId="07AFE895" w:rsidR="00E34CD5" w:rsidRPr="00DA0EF4" w:rsidRDefault="00DA0EF4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E34CD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BC07F8A" w14:textId="29891C44" w:rsidR="00E34CD5" w:rsidRPr="00DA0EF4" w:rsidRDefault="00DA0EF4" w:rsidP="00E34CD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E34CD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bookmarkEnd w:id="28"/>
    </w:tbl>
    <w:p w14:paraId="151534E3" w14:textId="68F80E64" w:rsidR="00773ADA" w:rsidRPr="00DA0EF4" w:rsidRDefault="00773ADA" w:rsidP="00A365CC">
      <w:pPr>
        <w:ind w:left="540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14:paraId="699AAE98" w14:textId="77777777" w:rsidR="00C8023A" w:rsidRPr="00DA0EF4" w:rsidRDefault="00C8023A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</w:t>
      </w:r>
      <w:r w:rsidR="004B4F9A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ฐาน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หลักในการประมาณการตามหลักคณิตศาสตร์ประกันภัยเป็นดังต่อไปนี้</w:t>
      </w:r>
    </w:p>
    <w:p w14:paraId="6E28FE05" w14:textId="77777777" w:rsidR="00C8023A" w:rsidRPr="00DA0EF4" w:rsidRDefault="00C8023A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70"/>
        <w:gridCol w:w="1354"/>
        <w:gridCol w:w="1512"/>
        <w:gridCol w:w="1512"/>
        <w:gridCol w:w="1512"/>
        <w:gridCol w:w="1512"/>
      </w:tblGrid>
      <w:tr w:rsidR="00C22CAB" w:rsidRPr="00DA0EF4" w14:paraId="22D5369B" w14:textId="77777777" w:rsidTr="006115ED">
        <w:tc>
          <w:tcPr>
            <w:tcW w:w="2070" w:type="dxa"/>
          </w:tcPr>
          <w:p w14:paraId="35A5E8DF" w14:textId="77777777" w:rsidR="00C8023A" w:rsidRPr="00DA0EF4" w:rsidRDefault="00C8023A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</w:tcPr>
          <w:p w14:paraId="38E391F2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62D014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C8023A" w:rsidRPr="00DA0EF4" w14:paraId="3341F40A" w14:textId="77777777" w:rsidTr="006115ED">
        <w:tc>
          <w:tcPr>
            <w:tcW w:w="2070" w:type="dxa"/>
          </w:tcPr>
          <w:p w14:paraId="689C99A5" w14:textId="77777777" w:rsidR="00C8023A" w:rsidRPr="00DA0EF4" w:rsidRDefault="00C8023A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</w:tcPr>
          <w:p w14:paraId="5ABF37C4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CB3876" w14:textId="77777777" w:rsidR="00C8023A" w:rsidRPr="00DA0EF4" w:rsidRDefault="0007472E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ผลกระทบต่อภาระผู</w:t>
            </w:r>
            <w:r w:rsidR="00C8023A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กพันโครงการผลประโยชน์ที่กำหนดไว้</w:t>
            </w:r>
          </w:p>
        </w:tc>
      </w:tr>
      <w:tr w:rsidR="00C8023A" w:rsidRPr="00DA0EF4" w14:paraId="60142DCD" w14:textId="77777777" w:rsidTr="006115ED">
        <w:tc>
          <w:tcPr>
            <w:tcW w:w="2070" w:type="dxa"/>
          </w:tcPr>
          <w:p w14:paraId="043BF023" w14:textId="77777777" w:rsidR="00C8023A" w:rsidRPr="00DA0EF4" w:rsidRDefault="00C8023A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</w:tcPr>
          <w:p w14:paraId="0A7833A7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24557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การเพิ่มขึ้นของข้อสมมติ</w:t>
            </w:r>
            <w:r w:rsidR="004B4F9A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AF2E0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การลดลงของข้อสมมติ</w:t>
            </w:r>
            <w:r w:rsidR="004B4F9A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</w:t>
            </w:r>
          </w:p>
        </w:tc>
      </w:tr>
      <w:tr w:rsidR="00C32117" w:rsidRPr="00DA0EF4" w14:paraId="2ACDC564" w14:textId="77777777" w:rsidTr="004172F5">
        <w:tc>
          <w:tcPr>
            <w:tcW w:w="2070" w:type="dxa"/>
          </w:tcPr>
          <w:p w14:paraId="012DF4AF" w14:textId="77777777" w:rsidR="00C32117" w:rsidRPr="00DA0EF4" w:rsidRDefault="00C32117" w:rsidP="00C32117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B107D91" w14:textId="54D4D4B8" w:rsidR="00C32117" w:rsidRPr="00DA0EF4" w:rsidRDefault="00C32117" w:rsidP="00C32117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ในข้อสมมติฐาน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E1306" w14:textId="0834FFCB" w:rsidR="00C32117" w:rsidRPr="00DA0EF4" w:rsidRDefault="00C32117" w:rsidP="00C32117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C88FA" w14:textId="30EE70C3" w:rsidR="00C32117" w:rsidRPr="00DA0EF4" w:rsidRDefault="00C32117" w:rsidP="00C32117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F9059" w14:textId="3B776517" w:rsidR="00C32117" w:rsidRPr="00DA0EF4" w:rsidRDefault="00C32117" w:rsidP="00C32117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182A5" w14:textId="0D6BEF45" w:rsidR="00C32117" w:rsidRPr="00DA0EF4" w:rsidRDefault="00C32117" w:rsidP="00C32117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8023A" w:rsidRPr="00DA0EF4" w14:paraId="62BD8950" w14:textId="77777777" w:rsidTr="006115ED">
        <w:tc>
          <w:tcPr>
            <w:tcW w:w="2070" w:type="dxa"/>
          </w:tcPr>
          <w:p w14:paraId="331A51D0" w14:textId="77777777" w:rsidR="00C8023A" w:rsidRPr="00DA0EF4" w:rsidRDefault="00C8023A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3C17327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F6B69CB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6C68DA7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A3511B8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0F56F5A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FC6AE5" w:rsidRPr="00DA0EF4" w14:paraId="6119E465" w14:textId="77777777" w:rsidTr="006115ED">
        <w:tc>
          <w:tcPr>
            <w:tcW w:w="2070" w:type="dxa"/>
          </w:tcPr>
          <w:p w14:paraId="1C49B60E" w14:textId="77777777" w:rsidR="00FC6AE5" w:rsidRPr="00DA0EF4" w:rsidRDefault="00FC6AE5" w:rsidP="00FC6AE5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354" w:type="dxa"/>
          </w:tcPr>
          <w:p w14:paraId="52D9FCEB" w14:textId="037B3D13" w:rsidR="00FC6AE5" w:rsidRPr="00DA0EF4" w:rsidRDefault="00FC6AE5" w:rsidP="00FC6AE5">
            <w:pPr>
              <w:pStyle w:val="Heading2"/>
              <w:tabs>
                <w:tab w:val="clear" w:pos="540"/>
              </w:tabs>
              <w:ind w:left="0" w:right="-7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14:paraId="0FC8A84E" w14:textId="51E7EE1A" w:rsidR="00FC6AE5" w:rsidRPr="00DA0EF4" w:rsidRDefault="00FC6AE5" w:rsidP="00FC6AE5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512" w:type="dxa"/>
          </w:tcPr>
          <w:p w14:paraId="1FED5F27" w14:textId="5DC59EAA" w:rsidR="00FC6AE5" w:rsidRPr="00DA0EF4" w:rsidRDefault="00FC6AE5" w:rsidP="00FC6AE5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512" w:type="dxa"/>
            <w:shd w:val="clear" w:color="auto" w:fill="FAFAFA"/>
          </w:tcPr>
          <w:p w14:paraId="70681216" w14:textId="5E202B31" w:rsidR="00FC6AE5" w:rsidRPr="00DA0EF4" w:rsidRDefault="00FC6AE5" w:rsidP="00FC6AE5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512" w:type="dxa"/>
          </w:tcPr>
          <w:p w14:paraId="638ADBAA" w14:textId="2C450251" w:rsidR="00FC6AE5" w:rsidRPr="00DA0EF4" w:rsidRDefault="00FC6AE5" w:rsidP="00FC6AE5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</w:p>
        </w:tc>
      </w:tr>
      <w:tr w:rsidR="00FC6AE5" w:rsidRPr="00DA0EF4" w14:paraId="24F53130" w14:textId="77777777" w:rsidTr="006115ED">
        <w:tc>
          <w:tcPr>
            <w:tcW w:w="2070" w:type="dxa"/>
          </w:tcPr>
          <w:p w14:paraId="395BD627" w14:textId="77777777" w:rsidR="00FC6AE5" w:rsidRPr="00DA0EF4" w:rsidRDefault="00FC6AE5" w:rsidP="00FC6AE5">
            <w:pPr>
              <w:ind w:left="-100" w:right="-13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54" w:type="dxa"/>
          </w:tcPr>
          <w:p w14:paraId="13335962" w14:textId="07A54FAE" w:rsidR="00FC6AE5" w:rsidRPr="00DA0EF4" w:rsidRDefault="00FC6AE5" w:rsidP="00FC6AE5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14:paraId="33F8B575" w14:textId="57D2465F" w:rsidR="00FC6AE5" w:rsidRPr="00DA0EF4" w:rsidRDefault="00FC6AE5" w:rsidP="00FC6AE5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512" w:type="dxa"/>
          </w:tcPr>
          <w:p w14:paraId="67560D76" w14:textId="0AB5036D" w:rsidR="00FC6AE5" w:rsidRPr="00DA0EF4" w:rsidRDefault="00FC6AE5" w:rsidP="00FC6AE5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512" w:type="dxa"/>
            <w:shd w:val="clear" w:color="auto" w:fill="FAFAFA"/>
          </w:tcPr>
          <w:p w14:paraId="6B4F5E67" w14:textId="31C9BB50" w:rsidR="00FC6AE5" w:rsidRPr="00DA0EF4" w:rsidRDefault="00FC6AE5" w:rsidP="00FC6AE5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512" w:type="dxa"/>
          </w:tcPr>
          <w:p w14:paraId="5EE57CE4" w14:textId="1F8EDAB0" w:rsidR="00FC6AE5" w:rsidRPr="00DA0EF4" w:rsidRDefault="00FC6AE5" w:rsidP="00FC6AE5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</w:t>
            </w:r>
          </w:p>
        </w:tc>
      </w:tr>
      <w:tr w:rsidR="00FC6AE5" w:rsidRPr="00DA0EF4" w14:paraId="69F899C6" w14:textId="77777777" w:rsidTr="006115ED">
        <w:tc>
          <w:tcPr>
            <w:tcW w:w="2070" w:type="dxa"/>
          </w:tcPr>
          <w:p w14:paraId="6D6CC9AA" w14:textId="77777777" w:rsidR="00FC6AE5" w:rsidRPr="00DA0EF4" w:rsidRDefault="00FC6AE5" w:rsidP="00FC6AE5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อัตราการลาออก</w:t>
            </w:r>
          </w:p>
        </w:tc>
        <w:tc>
          <w:tcPr>
            <w:tcW w:w="1354" w:type="dxa"/>
          </w:tcPr>
          <w:p w14:paraId="018166B0" w14:textId="2B75FED5" w:rsidR="00FC6AE5" w:rsidRPr="00DA0EF4" w:rsidRDefault="00FC6AE5" w:rsidP="00FC6AE5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shd w:val="clear" w:color="auto" w:fill="FAFAFA"/>
          </w:tcPr>
          <w:p w14:paraId="5C4D1F04" w14:textId="4CDBE892" w:rsidR="00FC6AE5" w:rsidRPr="00DA0EF4" w:rsidRDefault="00FC6AE5" w:rsidP="00FC6AE5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</w:tcPr>
          <w:p w14:paraId="15ABB552" w14:textId="0C3E4B50" w:rsidR="00FC6AE5" w:rsidRPr="00DA0EF4" w:rsidRDefault="00FC6AE5" w:rsidP="00FC6AE5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shd w:val="clear" w:color="auto" w:fill="FAFAFA"/>
          </w:tcPr>
          <w:p w14:paraId="7757DA0F" w14:textId="585D3EC7" w:rsidR="00FC6AE5" w:rsidRPr="00DA0EF4" w:rsidRDefault="00FC6AE5" w:rsidP="00FC6AE5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</w:tcPr>
          <w:p w14:paraId="00557866" w14:textId="3BEB991A" w:rsidR="00FC6AE5" w:rsidRPr="00DA0EF4" w:rsidRDefault="00FC6AE5" w:rsidP="00FC6AE5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FC6AE5" w:rsidRPr="00DA0EF4" w14:paraId="403B1AAA" w14:textId="77777777" w:rsidTr="006115ED">
        <w:tc>
          <w:tcPr>
            <w:tcW w:w="2070" w:type="dxa"/>
          </w:tcPr>
          <w:p w14:paraId="37058DAB" w14:textId="3328CADF" w:rsidR="00FC6AE5" w:rsidRPr="00DA0EF4" w:rsidRDefault="00FC6AE5" w:rsidP="00FC6AE5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พนักงานรายเดือน</w:t>
            </w:r>
          </w:p>
        </w:tc>
        <w:tc>
          <w:tcPr>
            <w:tcW w:w="1354" w:type="dxa"/>
          </w:tcPr>
          <w:p w14:paraId="6B1899C8" w14:textId="6C60197B" w:rsidR="00FC6AE5" w:rsidRPr="00DA0EF4" w:rsidRDefault="00FC6AE5" w:rsidP="00FC6AE5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14:paraId="29D0847F" w14:textId="2DA2C9A5" w:rsidR="00FC6AE5" w:rsidRPr="00DA0EF4" w:rsidRDefault="00FC6AE5" w:rsidP="00FC6AE5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512" w:type="dxa"/>
          </w:tcPr>
          <w:p w14:paraId="3F77B2E9" w14:textId="653B7F85" w:rsidR="00FC6AE5" w:rsidRPr="00DA0EF4" w:rsidRDefault="00FC6AE5" w:rsidP="00FC6AE5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1512" w:type="dxa"/>
            <w:shd w:val="clear" w:color="auto" w:fill="FAFAFA"/>
          </w:tcPr>
          <w:p w14:paraId="6E176604" w14:textId="00BD05D3" w:rsidR="00FC6AE5" w:rsidRPr="00DA0EF4" w:rsidRDefault="00FC6AE5" w:rsidP="00FC6AE5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512" w:type="dxa"/>
          </w:tcPr>
          <w:p w14:paraId="12B18B56" w14:textId="322B502B" w:rsidR="00FC6AE5" w:rsidRPr="00DA0EF4" w:rsidRDefault="00FC6AE5" w:rsidP="00FC6AE5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</w:t>
            </w:r>
          </w:p>
        </w:tc>
      </w:tr>
      <w:tr w:rsidR="00FC6AE5" w:rsidRPr="00DA0EF4" w14:paraId="326F8432" w14:textId="77777777" w:rsidTr="006115ED">
        <w:tc>
          <w:tcPr>
            <w:tcW w:w="2070" w:type="dxa"/>
          </w:tcPr>
          <w:p w14:paraId="66CAAA72" w14:textId="620EC812" w:rsidR="00FC6AE5" w:rsidRPr="00DA0EF4" w:rsidRDefault="00FC6AE5" w:rsidP="00FC6AE5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พนักงานรายเดือน</w:t>
            </w:r>
          </w:p>
        </w:tc>
        <w:tc>
          <w:tcPr>
            <w:tcW w:w="1354" w:type="dxa"/>
          </w:tcPr>
          <w:p w14:paraId="07F9B60D" w14:textId="307E1279" w:rsidR="00FC6AE5" w:rsidRPr="00DA0EF4" w:rsidRDefault="00FC6AE5" w:rsidP="00FC6AE5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14:paraId="11C9D403" w14:textId="18206F63" w:rsidR="00FC6AE5" w:rsidRPr="00DA0EF4" w:rsidRDefault="00FC6AE5" w:rsidP="00FC6AE5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512" w:type="dxa"/>
          </w:tcPr>
          <w:p w14:paraId="06D72EEA" w14:textId="5FB2ABE1" w:rsidR="00FC6AE5" w:rsidRPr="00DA0EF4" w:rsidRDefault="00FC6AE5" w:rsidP="005D6A8E">
            <w:pPr>
              <w:pStyle w:val="Heading2"/>
              <w:tabs>
                <w:tab w:val="clear" w:pos="540"/>
              </w:tabs>
              <w:ind w:left="-64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ไม่มี</w:t>
            </w:r>
          </w:p>
        </w:tc>
        <w:tc>
          <w:tcPr>
            <w:tcW w:w="1512" w:type="dxa"/>
            <w:shd w:val="clear" w:color="auto" w:fill="FAFAFA"/>
          </w:tcPr>
          <w:p w14:paraId="082F86DA" w14:textId="495347E8" w:rsidR="00FC6AE5" w:rsidRPr="00DA0EF4" w:rsidRDefault="00FC6AE5" w:rsidP="00FC6AE5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512" w:type="dxa"/>
          </w:tcPr>
          <w:p w14:paraId="22550362" w14:textId="05688BF3" w:rsidR="00FC6AE5" w:rsidRPr="00DA0EF4" w:rsidRDefault="00FC6AE5" w:rsidP="005D6A8E">
            <w:pPr>
              <w:pStyle w:val="Heading2"/>
              <w:tabs>
                <w:tab w:val="clear" w:pos="540"/>
              </w:tabs>
              <w:ind w:left="-64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ไม่มี</w:t>
            </w:r>
          </w:p>
        </w:tc>
      </w:tr>
    </w:tbl>
    <w:p w14:paraId="20092CB4" w14:textId="77777777" w:rsidR="00C8023A" w:rsidRPr="00DA0EF4" w:rsidRDefault="00C8023A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04BF6C" w14:textId="77777777" w:rsidR="00C8023A" w:rsidRPr="00DA0EF4" w:rsidRDefault="00C8023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</w:t>
      </w:r>
      <w:r w:rsidR="004B4F9A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ฐาน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หนึ่ง ขณะที่ให้ข้อสมมติ</w:t>
      </w:r>
      <w:r w:rsidR="004B4F9A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ฐาน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="004B4F9A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ฐาน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บางเรื่องอาจมีความสัมพันธ์กัน ในการคำนวณ</w:t>
      </w:r>
      <w:r w:rsidR="008B6C80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การวิเคราะห์ความอ่อนไหวของภาระผูกพัน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ผลประโยชน์ที่กำหนดไว้ที่มีต่อการเปลี่ยนแปลงในข้อสมมติ</w:t>
      </w:r>
      <w:r w:rsidR="004B4F9A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ฐาน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หลักได้ใช้วิธีเดียว</w:t>
      </w:r>
      <w:r w:rsidR="008B6C8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</w:t>
      </w:r>
      <w:r w:rsidR="008B6C8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การคำนวณหนี้สิน</w:t>
      </w:r>
      <w:r w:rsidR="00AD7B7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ผลประโยชน์เมื่อเกษียณอายุ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ที่รับรู้ในงบแสดงฐานะการเงิน</w:t>
      </w:r>
    </w:p>
    <w:p w14:paraId="20305765" w14:textId="77777777" w:rsidR="0007472E" w:rsidRPr="00DA0EF4" w:rsidRDefault="0007472E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958A44" w14:textId="77777777" w:rsidR="00266E5A" w:rsidRPr="00DA0EF4" w:rsidRDefault="00266E5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วิธีการและประเภทของข้อสมมติ</w:t>
      </w:r>
      <w:r w:rsidR="004B4F9A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ฐาน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ที่ใช้ในการจัดทำการวิเคราะห์ความอ่อนไหวไม่ได้เปลี่ยนแปลงจากปีก่อน</w:t>
      </w:r>
    </w:p>
    <w:p w14:paraId="0BE787B1" w14:textId="77777777" w:rsidR="00DB50C7" w:rsidRPr="00DA0EF4" w:rsidRDefault="00DB50C7" w:rsidP="00DB50C7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4D3664" w14:textId="0303A2EC" w:rsidR="00DB50C7" w:rsidRPr="00DA0EF4" w:rsidRDefault="00DB50C7" w:rsidP="00DB50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ระยะเวลาถัวเฉลี่ยถ่วงน้ำหนักของภาระผูกพันตามโครงการผลประโยชน์ของกลุ่มกิจการคือ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39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67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11D2DD51" w14:textId="0F4D0E56" w:rsidR="0007472E" w:rsidRPr="00DA0EF4" w:rsidRDefault="00AA421F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321175B" w14:textId="1985AB7E" w:rsidR="00D150B8" w:rsidRPr="00DA0EF4" w:rsidRDefault="00D150B8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</w:t>
      </w:r>
      <w:r w:rsidR="008B6C8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ไม่มีการคิดลด</w:t>
      </w:r>
      <w:r w:rsidR="00CE2054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เป็นดังต่อไปนี้</w:t>
      </w:r>
    </w:p>
    <w:p w14:paraId="7789B188" w14:textId="77777777" w:rsidR="00595C68" w:rsidRPr="00DA0EF4" w:rsidRDefault="00595C68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A0EF4" w14:paraId="485C1246" w14:textId="77777777" w:rsidTr="008C0DE7">
        <w:trPr>
          <w:cantSplit/>
        </w:trPr>
        <w:tc>
          <w:tcPr>
            <w:tcW w:w="4390" w:type="dxa"/>
            <w:vAlign w:val="bottom"/>
          </w:tcPr>
          <w:p w14:paraId="786CA670" w14:textId="77777777" w:rsidR="00595C68" w:rsidRPr="00DA0EF4" w:rsidRDefault="00595C68" w:rsidP="00A365CC">
            <w:pPr>
              <w:ind w:left="-14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7B3A1696" w14:textId="57F31C0C" w:rsidR="00595C68" w:rsidRPr="00DA0EF4" w:rsidRDefault="00595C68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CCAA9C" w14:textId="77777777" w:rsidR="008C0DE7" w:rsidRPr="00DA0EF4" w:rsidRDefault="008C0DE7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7E817B17" w14:textId="1B92DA48" w:rsidR="00595C68" w:rsidRPr="00DA0EF4" w:rsidRDefault="00595C68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32117" w:rsidRPr="00DA0EF4" w14:paraId="2F3EA29C" w14:textId="77777777" w:rsidTr="004172F5">
        <w:trPr>
          <w:cantSplit/>
        </w:trPr>
        <w:tc>
          <w:tcPr>
            <w:tcW w:w="4390" w:type="dxa"/>
            <w:vAlign w:val="bottom"/>
          </w:tcPr>
          <w:p w14:paraId="0F35D715" w14:textId="77777777" w:rsidR="00C32117" w:rsidRPr="00DA0EF4" w:rsidRDefault="00C32117" w:rsidP="00C32117">
            <w:pPr>
              <w:ind w:left="-14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F88F754" w14:textId="0D801332" w:rsidR="00C32117" w:rsidRPr="00DA0EF4" w:rsidRDefault="00C32117" w:rsidP="00C32117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64851BEB" w14:textId="2487EC47" w:rsidR="00C32117" w:rsidRPr="00DA0EF4" w:rsidRDefault="00C32117" w:rsidP="00C32117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18CEE5F" w14:textId="498663D8" w:rsidR="00C32117" w:rsidRPr="00DA0EF4" w:rsidRDefault="00C32117" w:rsidP="00C32117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6A190D8" w14:textId="7F681BC1" w:rsidR="00C32117" w:rsidRPr="00DA0EF4" w:rsidRDefault="00C32117" w:rsidP="00C32117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32117" w:rsidRPr="00DA0EF4" w14:paraId="2EF983FD" w14:textId="77777777" w:rsidTr="008C0DE7">
        <w:trPr>
          <w:cantSplit/>
        </w:trPr>
        <w:tc>
          <w:tcPr>
            <w:tcW w:w="4390" w:type="dxa"/>
            <w:vAlign w:val="bottom"/>
          </w:tcPr>
          <w:p w14:paraId="10F10321" w14:textId="77777777" w:rsidR="00C32117" w:rsidRPr="00DA0EF4" w:rsidRDefault="00C32117" w:rsidP="00C32117">
            <w:pPr>
              <w:ind w:left="-14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911D545" w14:textId="48D23529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C2F6819" w14:textId="056D2FDF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1B94B1F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C83950B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32117" w:rsidRPr="00DA0EF4" w14:paraId="11DAA1AE" w14:textId="77777777" w:rsidTr="008C0DE7">
        <w:trPr>
          <w:cantSplit/>
        </w:trPr>
        <w:tc>
          <w:tcPr>
            <w:tcW w:w="4390" w:type="dxa"/>
          </w:tcPr>
          <w:p w14:paraId="35495535" w14:textId="77777777" w:rsidR="00C32117" w:rsidRPr="00DA0EF4" w:rsidRDefault="00C32117" w:rsidP="00C32117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95692FE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951F1B6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2D259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23C6424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32117" w:rsidRPr="00DA0EF4" w14:paraId="50992F9F" w14:textId="77777777" w:rsidTr="004172F5">
        <w:trPr>
          <w:cantSplit/>
        </w:trPr>
        <w:tc>
          <w:tcPr>
            <w:tcW w:w="4390" w:type="dxa"/>
          </w:tcPr>
          <w:p w14:paraId="0B795992" w14:textId="09ABB618" w:rsidR="00C32117" w:rsidRPr="00DA0EF4" w:rsidRDefault="00C32117" w:rsidP="00C32117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น้อยกว่า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auto"/>
          </w:tcPr>
          <w:p w14:paraId="496DE2D9" w14:textId="2A23F5AA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7A46A23" w14:textId="434E33BF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19888940" w14:textId="3DD0EFAF" w:rsidR="00C32117" w:rsidRPr="00DA0EF4" w:rsidRDefault="00DA0EF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13170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5" w:type="dxa"/>
          </w:tcPr>
          <w:p w14:paraId="26060922" w14:textId="08DB846A" w:rsidR="00C32117" w:rsidRPr="00DA0EF4" w:rsidRDefault="00DA0EF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</w:tr>
      <w:tr w:rsidR="00C32117" w:rsidRPr="00DA0EF4" w14:paraId="30E66C6F" w14:textId="77777777" w:rsidTr="008C0DE7">
        <w:trPr>
          <w:cantSplit/>
        </w:trPr>
        <w:tc>
          <w:tcPr>
            <w:tcW w:w="4390" w:type="dxa"/>
          </w:tcPr>
          <w:p w14:paraId="1FC4D189" w14:textId="11E4FE21" w:rsidR="00C32117" w:rsidRPr="00DA0EF4" w:rsidRDefault="00C32117" w:rsidP="00C32117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ระหว่าง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 ถึง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auto"/>
          </w:tcPr>
          <w:p w14:paraId="5CA74863" w14:textId="10C139D5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1890F315" w14:textId="409434FA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</w:tcPr>
          <w:p w14:paraId="0BCA1C70" w14:textId="6F900ABB" w:rsidR="00C32117" w:rsidRPr="00DA0EF4" w:rsidRDefault="00DA0EF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3170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13170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5" w:type="dxa"/>
          </w:tcPr>
          <w:p w14:paraId="63B1A3D1" w14:textId="359AE209" w:rsidR="00C32117" w:rsidRPr="00DA0EF4" w:rsidRDefault="00DA0EF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C32117" w:rsidRPr="00DA0EF4" w14:paraId="27DAC150" w14:textId="77777777" w:rsidTr="008C0DE7">
        <w:trPr>
          <w:cantSplit/>
        </w:trPr>
        <w:tc>
          <w:tcPr>
            <w:tcW w:w="4390" w:type="dxa"/>
          </w:tcPr>
          <w:p w14:paraId="12DA9A32" w14:textId="5B688786" w:rsidR="00C32117" w:rsidRPr="00DA0EF4" w:rsidRDefault="00C32117" w:rsidP="00C32117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เกินกว่า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auto"/>
          </w:tcPr>
          <w:p w14:paraId="675A28A8" w14:textId="71793505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08D6B397" w14:textId="5FD46024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FB45351" w14:textId="17AE6371" w:rsidR="00C32117" w:rsidRPr="00DA0EF4" w:rsidRDefault="00DA0EF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13170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13170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3ED0B64" w14:textId="11A2A2CF" w:rsidR="00C32117" w:rsidRPr="00DA0EF4" w:rsidRDefault="00DA0EF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</w:tr>
      <w:tr w:rsidR="00C32117" w:rsidRPr="00DA0EF4" w14:paraId="66874A67" w14:textId="77777777" w:rsidTr="008C0DE7">
        <w:trPr>
          <w:cantSplit/>
        </w:trPr>
        <w:tc>
          <w:tcPr>
            <w:tcW w:w="4390" w:type="dxa"/>
          </w:tcPr>
          <w:p w14:paraId="0E36E691" w14:textId="77777777" w:rsidR="00C32117" w:rsidRPr="00DA0EF4" w:rsidRDefault="00C32117" w:rsidP="00C32117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</w:tcPr>
          <w:p w14:paraId="6B380D9C" w14:textId="153A5836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606EF7B5" w14:textId="51F3E8E4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1B319" w14:textId="417293B3" w:rsidR="00C32117" w:rsidRPr="00DA0EF4" w:rsidRDefault="00DA0EF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13170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="0013170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3E07F7A" w14:textId="7A02F832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162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220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828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6F3E3E83" w14:textId="7A8B06EF" w:rsidR="008B6C80" w:rsidRPr="00DA0EF4" w:rsidRDefault="008B6C80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F6F27" w:rsidRPr="00DA0EF4" w14:paraId="24AAD1CE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FD4E1F" w14:textId="2FE98F0B" w:rsidR="003F6F27" w:rsidRPr="00DA0EF4" w:rsidRDefault="00DA0EF4" w:rsidP="00791D60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3F6F27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F6F27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483F9DCF" w14:textId="77777777" w:rsidR="003F6F27" w:rsidRPr="00DA0EF4" w:rsidRDefault="003F6F27" w:rsidP="003F6F27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B95DD19" w14:textId="518020CA" w:rsidR="003F6F27" w:rsidRPr="00DA0EF4" w:rsidRDefault="003F6F27" w:rsidP="003F6F27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ตามมติที่ประชุมสามัญผู้ถือหุ้นประจำปี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ผู้ถือหุ้นมีมติอนุมัติให้เพิ่มทุนจดทะเบียนของบริษัท จากหุ้นสามัญเดิมจำนวน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ล้านหุ้น คิดเป็นจำนวนเงิน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เป็นหุ้นสามัญทั้งหมดจำนวน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ล้านหุ้น คิดเป็นจำนวนเงิน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322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โดยการออกหุ้นสามัญเพิ่มทุนใหม่จำนวนไม่เกิน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 เพื่อรองรับการจ่ายหุ้น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ปันผลจำนวนเงิน </w:t>
      </w:r>
      <w:r w:rsidR="00DA0EF4"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107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50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ล้านบาท (หมายเหตุฯ ข้อ </w:t>
      </w:r>
      <w:r w:rsidR="00DA0EF4"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28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) 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บริษัทได้จดทะเบียนเพิ่มทุนกับกระทรวงพาณิชย์แล้วเมื่อวันที่ </w:t>
      </w:r>
      <w:r w:rsidR="00DA0EF4"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28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เมษายน พ.ศ. </w:t>
      </w:r>
      <w:r w:rsidR="00DA0EF4"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2564</w:t>
      </w:r>
    </w:p>
    <w:p w14:paraId="24D29882" w14:textId="77777777" w:rsidR="00791D60" w:rsidRPr="00DA0EF4" w:rsidRDefault="00791D60" w:rsidP="00791D6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91D60" w:rsidRPr="00DA0EF4" w14:paraId="08D64937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316AAD" w14:textId="249E81B7" w:rsidR="00791D60" w:rsidRPr="00DA0EF4" w:rsidRDefault="00DA0EF4" w:rsidP="00791D60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791D60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1162D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</w:t>
            </w:r>
            <w:r w:rsidR="00791D60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1FC378B5" w14:textId="77777777" w:rsidR="00791D60" w:rsidRPr="00DA0EF4" w:rsidRDefault="00791D60" w:rsidP="00791D60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5"/>
        <w:gridCol w:w="1295"/>
      </w:tblGrid>
      <w:tr w:rsidR="00791D60" w:rsidRPr="00DA0EF4" w14:paraId="2AEA59F8" w14:textId="77777777" w:rsidTr="00791D60">
        <w:trPr>
          <w:cantSplit/>
        </w:trPr>
        <w:tc>
          <w:tcPr>
            <w:tcW w:w="6958" w:type="dxa"/>
            <w:vAlign w:val="bottom"/>
          </w:tcPr>
          <w:p w14:paraId="28FA744C" w14:textId="77777777" w:rsidR="00791D60" w:rsidRPr="00DA0EF4" w:rsidRDefault="00791D60" w:rsidP="00791D6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2B4C5875" w14:textId="77777777" w:rsidR="00791D60" w:rsidRPr="00DA0EF4" w:rsidRDefault="00791D60" w:rsidP="00791D60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791D60" w:rsidRPr="00DA0EF4" w14:paraId="49602E4E" w14:textId="77777777" w:rsidTr="00791D60">
        <w:trPr>
          <w:cantSplit/>
        </w:trPr>
        <w:tc>
          <w:tcPr>
            <w:tcW w:w="6958" w:type="dxa"/>
            <w:vAlign w:val="bottom"/>
          </w:tcPr>
          <w:p w14:paraId="7B8A5449" w14:textId="77777777" w:rsidR="00791D60" w:rsidRPr="00DA0EF4" w:rsidRDefault="00791D60" w:rsidP="00791D6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</w:tcPr>
          <w:p w14:paraId="04D06285" w14:textId="77777777" w:rsidR="00791D60" w:rsidRPr="00DA0EF4" w:rsidRDefault="00791D60" w:rsidP="00791D60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91D60" w:rsidRPr="00DA0EF4" w14:paraId="7DBC5E01" w14:textId="77777777" w:rsidTr="00791D60">
        <w:trPr>
          <w:cantSplit/>
        </w:trPr>
        <w:tc>
          <w:tcPr>
            <w:tcW w:w="6958" w:type="dxa"/>
            <w:vAlign w:val="bottom"/>
          </w:tcPr>
          <w:p w14:paraId="09DD43B3" w14:textId="77777777" w:rsidR="00791D60" w:rsidRPr="00DA0EF4" w:rsidRDefault="00791D60" w:rsidP="00791D6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AE9F2" w14:textId="5A4A19EE" w:rsidR="00791D60" w:rsidRPr="00DA0EF4" w:rsidRDefault="00791D60" w:rsidP="00791D60">
            <w:pPr>
              <w:pStyle w:val="Heading2"/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D9A11" w14:textId="717F7349" w:rsidR="00791D60" w:rsidRPr="00DA0EF4" w:rsidRDefault="00791D60" w:rsidP="00791D60">
            <w:pPr>
              <w:pStyle w:val="Heading2"/>
              <w:tabs>
                <w:tab w:val="left" w:pos="360"/>
              </w:tabs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91D60" w:rsidRPr="00DA0EF4" w14:paraId="74D7CD93" w14:textId="77777777" w:rsidTr="00791D60">
        <w:trPr>
          <w:cantSplit/>
        </w:trPr>
        <w:tc>
          <w:tcPr>
            <w:tcW w:w="6958" w:type="dxa"/>
            <w:vAlign w:val="bottom"/>
          </w:tcPr>
          <w:p w14:paraId="3E6F58DB" w14:textId="77777777" w:rsidR="00791D60" w:rsidRPr="00DA0EF4" w:rsidRDefault="00791D60" w:rsidP="00791D60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09336" w14:textId="77777777" w:rsidR="00791D60" w:rsidRPr="00DA0EF4" w:rsidRDefault="00791D60" w:rsidP="00791D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10C6DAA" w14:textId="77777777" w:rsidR="00791D60" w:rsidRPr="00DA0EF4" w:rsidRDefault="00791D60" w:rsidP="00791D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791D60" w:rsidRPr="00DA0EF4" w14:paraId="6451BBD8" w14:textId="77777777" w:rsidTr="00791D60">
        <w:trPr>
          <w:cantSplit/>
        </w:trPr>
        <w:tc>
          <w:tcPr>
            <w:tcW w:w="6958" w:type="dxa"/>
            <w:vAlign w:val="center"/>
          </w:tcPr>
          <w:p w14:paraId="15F670CC" w14:textId="59934849" w:rsidR="00791D60" w:rsidRPr="00DA0EF4" w:rsidRDefault="00791D60" w:rsidP="00791D6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5" w:type="dxa"/>
            <w:shd w:val="clear" w:color="auto" w:fill="FAFAFA"/>
          </w:tcPr>
          <w:p w14:paraId="2A520745" w14:textId="2967530A" w:rsidR="00791D60" w:rsidRPr="00DA0EF4" w:rsidRDefault="00DA0EF4" w:rsidP="00791D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791D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791D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</w:tcPr>
          <w:p w14:paraId="27EDAEA5" w14:textId="47DE5489" w:rsidR="00791D60" w:rsidRPr="00DA0EF4" w:rsidRDefault="00DA0EF4" w:rsidP="00791D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91D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791D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91D60" w:rsidRPr="00DA0EF4" w14:paraId="7B6D0858" w14:textId="77777777" w:rsidTr="001F394E">
        <w:trPr>
          <w:cantSplit/>
        </w:trPr>
        <w:tc>
          <w:tcPr>
            <w:tcW w:w="6958" w:type="dxa"/>
            <w:vAlign w:val="center"/>
          </w:tcPr>
          <w:p w14:paraId="2EA02762" w14:textId="77777777" w:rsidR="00791D60" w:rsidRPr="00DA0EF4" w:rsidRDefault="00791D60" w:rsidP="00791D6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113B33E" w14:textId="596CB305" w:rsidR="00791D60" w:rsidRPr="00DA0EF4" w:rsidRDefault="00DA0EF4" w:rsidP="00791D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1162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61162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BD026CA" w14:textId="17D4324C" w:rsidR="00791D60" w:rsidRPr="00DA0EF4" w:rsidRDefault="00DA0EF4" w:rsidP="00791D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91D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91D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91D60" w:rsidRPr="00DA0EF4" w14:paraId="24572EE8" w14:textId="77777777" w:rsidTr="001F394E">
        <w:trPr>
          <w:cantSplit/>
        </w:trPr>
        <w:tc>
          <w:tcPr>
            <w:tcW w:w="6958" w:type="dxa"/>
            <w:vAlign w:val="center"/>
          </w:tcPr>
          <w:p w14:paraId="20E606A4" w14:textId="38C06FAA" w:rsidR="00791D60" w:rsidRPr="00DA0EF4" w:rsidRDefault="00791D60" w:rsidP="00791D60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97FFF" w14:textId="6BDD7093" w:rsidR="00791D60" w:rsidRPr="00DA0EF4" w:rsidRDefault="00DA0EF4" w:rsidP="00791D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61162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61162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22D018E1" w14:textId="26C2F46B" w:rsidR="00791D60" w:rsidRPr="00DA0EF4" w:rsidRDefault="00DA0EF4" w:rsidP="00791D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791D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791D6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FAF327A" w14:textId="77777777" w:rsidR="00791D60" w:rsidRPr="00DA0EF4" w:rsidRDefault="00791D60" w:rsidP="00791D60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F305500" w14:textId="04BEBB81" w:rsidR="00791D60" w:rsidRPr="00DA0EF4" w:rsidRDefault="00791D60" w:rsidP="00791D6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บริษัทต้องสำรองตามกฎหมายอย่างน้อยร้อยละ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ของกำไรสุทธิหลังจาก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ของทุนจดทะเบียน สำรองนี้ไม่สามารถนำไปจ่ายเงินปันผลได้</w:t>
      </w:r>
    </w:p>
    <w:p w14:paraId="6D45ACA6" w14:textId="5C9561B0" w:rsidR="003F6F27" w:rsidRPr="00DA0EF4" w:rsidRDefault="00AE7754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58828BAB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F11369" w14:textId="781DF542" w:rsidR="00767150" w:rsidRPr="00DA0EF4" w:rsidRDefault="00DA0EF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6115ED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A2236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233507DF" w14:textId="74A1DDC8" w:rsidR="006F3050" w:rsidRPr="00DA0EF4" w:rsidRDefault="006F3050" w:rsidP="00A365CC">
      <w:pPr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675847E1" w14:textId="002B8023" w:rsidR="008D7679" w:rsidRPr="00DA0EF4" w:rsidRDefault="008D7679" w:rsidP="00A365CC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พ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.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ศ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.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2563</w:t>
      </w:r>
    </w:p>
    <w:p w14:paraId="00C6295C" w14:textId="73932337" w:rsidR="0072738F" w:rsidRPr="00DA0EF4" w:rsidRDefault="0072738F" w:rsidP="00A958C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สิงหาคม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ได้อนุมัติให้จ่ายเงินปันผลระหว่างกาลจากผลการดำเนินงานสำหรับงวด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ในอัตราหุ้นละ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รวมเป็นเงินทั้งสิ้น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บริษัทได้จ่ายเงินปันผลดังกล่าวให้แก่ผู้ถือหุ้นแล้วเมื่อวันที่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63506C5C" w14:textId="0CF0D039" w:rsidR="0072738F" w:rsidRPr="00DA0EF4" w:rsidRDefault="0072738F" w:rsidP="00A365CC">
      <w:pPr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398C0ACD" w14:textId="6BCC0F1D" w:rsidR="008D7679" w:rsidRPr="00DA0EF4" w:rsidRDefault="008D7679" w:rsidP="008D7679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พ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.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ศ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.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2564</w:t>
      </w:r>
    </w:p>
    <w:p w14:paraId="282167CB" w14:textId="0745FF51" w:rsidR="007A2236" w:rsidRPr="00DA0EF4" w:rsidRDefault="007A2236" w:rsidP="007A22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ตามมติ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DA0EF4"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DA0EF4"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DA0EF4"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ผู้ถือหุ้น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มีมติอนุมัติให้จัดสรรกำไรสุทธิเป็นทุนสำรองตามกฎหมายจำนวน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ล้านบาทของกำไรสุทธิประจำปี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และอนุมัติให้จ่ายปันผลสำหรับผลการดำเนินงานประจำปี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อย่างไรก็ตาม บริษัทได้จ่ายเงินปันผลระหว่างกาลไปแล้ว เมื่อวันที่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A0EF4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cs/>
          <w:lang w:val="en-GB"/>
        </w:rPr>
        <w:t xml:space="preserve">ในอัตราหุ้นละ </w:t>
      </w:r>
      <w:r w:rsidR="00DA0EF4" w:rsidRPr="00DA0EF4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lang w:val="en-GB"/>
        </w:rPr>
        <w:t>0</w:t>
      </w:r>
      <w:r w:rsidRPr="00DA0EF4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lang w:val="en-GB"/>
        </w:rPr>
        <w:t>05</w:t>
      </w:r>
      <w:r w:rsidRPr="00DA0EF4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cs/>
          <w:lang w:val="en-GB"/>
        </w:rPr>
        <w:t>บาท</w:t>
      </w:r>
      <w:r w:rsidRPr="00DA0EF4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รวมเป็นเงินจำนวน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497AE1D" w14:textId="5CDE8EDA" w:rsidR="007A2236" w:rsidRPr="00DA0EF4" w:rsidRDefault="007A2236" w:rsidP="00FF7BB7">
      <w:pPr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69FF606E" w14:textId="00D8B1A1" w:rsidR="007A2236" w:rsidRPr="00DA0EF4" w:rsidRDefault="007A2236" w:rsidP="007A22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การปันผลประจำปีส่วนที่เหลืออีกอัตราหุ้นละ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129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ล้านบาทนั้น บริษัทจะพิจารณาแบ่งจ่ายเป็น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>หุ้นปันผลและเงินสด ดังนี้</w:t>
      </w:r>
    </w:p>
    <w:p w14:paraId="05234A42" w14:textId="77777777" w:rsidR="007A2236" w:rsidRPr="00DA0EF4" w:rsidRDefault="007A2236" w:rsidP="00FF7BB7">
      <w:pPr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35E487D7" w14:textId="126BBFB5" w:rsidR="007A2236" w:rsidRPr="00DA0EF4" w:rsidRDefault="007A2236" w:rsidP="00FF7BB7">
      <w:pPr>
        <w:numPr>
          <w:ilvl w:val="0"/>
          <w:numId w:val="24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จ่ายปันผลเป็นหุ้นสามัญเพิ่มทุนของบริษัทจำนวนไม่เกิน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215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ให้แก่ผู้ถือหุ้นเดิมของบริษัทในอัตรา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หุ้นสามัญเดิมต่อ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หุ้นปันผล รวมเป็นจำนวนเงิน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107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ทั้งนี้ในกรณีที่มีเศษของหุ้นเดิมจาก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การคำนวณตามอัตราการจ่ายหุ้นปันผลดังกล่าว ให้จ่ายปันผลสำหรับส่วนที่เป็นเศษของหุ้นเป็นเงินสดในอัตราหุ้นละ </w:t>
      </w:r>
      <w:r w:rsidR="00DA0EF4" w:rsidRPr="00DA0E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แทนการจ่ายด้วยหุ้นปันผล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6A3DF7F5" w14:textId="10879A05" w:rsidR="007A2236" w:rsidRPr="00DA0EF4" w:rsidRDefault="007A2236" w:rsidP="00FF7BB7">
      <w:pPr>
        <w:numPr>
          <w:ilvl w:val="0"/>
          <w:numId w:val="24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จ่ายปันผลเป็นเงินสด ในอัตราหุ้นละ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เป็นจำนวนเงิน 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</w:p>
    <w:p w14:paraId="665E61CB" w14:textId="77777777" w:rsidR="007A2236" w:rsidRPr="00DA0EF4" w:rsidRDefault="007A2236" w:rsidP="00FF7BB7">
      <w:pPr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4DDAA93F" w14:textId="48AFB364" w:rsidR="007A2236" w:rsidRPr="00DA0EF4" w:rsidRDefault="007A2236" w:rsidP="007A223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บริษัทจ่ายเงินปันผลดังกล่าวให้แก่ผู้ถือหุ้นในวันที่ </w:t>
      </w:r>
      <w:r w:rsidR="00DA0EF4"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DA0EF4"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589BC36E" w14:textId="69DA4391" w:rsidR="007A2236" w:rsidRPr="00DA0EF4" w:rsidRDefault="007A2236" w:rsidP="00FF7BB7">
      <w:pPr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6AA5423A" w14:textId="7690955D" w:rsidR="007A2236" w:rsidRPr="00DA0EF4" w:rsidRDefault="007A2236" w:rsidP="007A2236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 w:rsidR="00DA0EF4"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/</w:t>
      </w:r>
      <w:r w:rsidR="00DA0EF4"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A0EF4"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สิงหาคม พ.ศ. </w:t>
      </w:r>
      <w:r w:rsidR="00DA0EF4"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ได้อนุมัติให้จ่ายเงินปันผลระหว่างกาลจาก</w:t>
      </w:r>
      <w:r w:rsidRPr="00DA0EF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ผลการดำเนินงานตั้งแต่วันที่ </w:t>
      </w:r>
      <w:r w:rsidR="00DA0EF4"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มกราคม พ.ศ. </w:t>
      </w:r>
      <w:r w:rsidR="00DA0EF4"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Pr="00DA0EF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ถึง </w:t>
      </w:r>
      <w:r w:rsidR="00DA0EF4"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มิถุนายน พ.ศ. </w:t>
      </w:r>
      <w:r w:rsidR="00DA0EF4"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Pr="00DA0EF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ให้แก่ผู้ถือหุ้นสามัญทั้งหมดจำนวน </w:t>
      </w:r>
      <w:r w:rsidR="00DA0EF4"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644</w:t>
      </w:r>
      <w:r w:rsidR="00F51126"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A0EF4"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997</w:t>
      </w:r>
      <w:r w:rsidR="00F51126"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DA0EF4"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425</w:t>
      </w:r>
      <w:r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หุ้น</w:t>
      </w:r>
      <w:r w:rsidR="00F51126"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ในอัตราหุ้นละ </w:t>
      </w:r>
      <w:r w:rsidR="00DA0EF4"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A0EF4"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บาท รวมเป็นเงินทั้งสิ้น </w:t>
      </w:r>
      <w:r w:rsidR="00DA0EF4"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64</w:t>
      </w:r>
      <w:r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A0EF4"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50</w:t>
      </w:r>
      <w:r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ล้านบาท บริษัทจ่ายเงินปันผลดังกล่าวให้แก่ผู้ถือหุ้นในวันที่ </w:t>
      </w:r>
      <w:r w:rsidR="00DA0EF4"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กันยายน พ.ศ. </w:t>
      </w:r>
      <w:r w:rsidR="00DA0EF4" w:rsidRPr="00DA0EF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2564</w:t>
      </w:r>
    </w:p>
    <w:p w14:paraId="37F840A0" w14:textId="77777777" w:rsidR="00767150" w:rsidRPr="00DA0EF4" w:rsidRDefault="00767150" w:rsidP="00FF7BB7">
      <w:pPr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687ED75B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D416E3" w14:textId="71455AD9" w:rsidR="00767150" w:rsidRPr="00DA0EF4" w:rsidRDefault="005045C9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F40F55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องค์ประกอบของกำไร</w:t>
            </w:r>
            <w:r w:rsidR="002E0A42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F40F55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(ขาดทุน)</w:t>
            </w:r>
            <w:r w:rsidR="002E0A42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F40F55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เบ็ดเสร็จอื่น</w:t>
            </w:r>
          </w:p>
        </w:tc>
      </w:tr>
    </w:tbl>
    <w:p w14:paraId="6518B68B" w14:textId="77777777" w:rsidR="00E55CF6" w:rsidRPr="00DA0EF4" w:rsidRDefault="00E55CF6" w:rsidP="00A365CC">
      <w:pPr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400"/>
        <w:gridCol w:w="270"/>
        <w:gridCol w:w="310"/>
        <w:gridCol w:w="1295"/>
        <w:gridCol w:w="1295"/>
      </w:tblGrid>
      <w:tr w:rsidR="004515B2" w:rsidRPr="00DA0EF4" w14:paraId="253DFFC7" w14:textId="77777777" w:rsidTr="00E73E3D">
        <w:trPr>
          <w:cantSplit/>
        </w:trPr>
        <w:tc>
          <w:tcPr>
            <w:tcW w:w="6400" w:type="dxa"/>
            <w:vAlign w:val="bottom"/>
          </w:tcPr>
          <w:p w14:paraId="001FCF56" w14:textId="77777777" w:rsidR="004515B2" w:rsidRPr="00DA0EF4" w:rsidRDefault="004515B2" w:rsidP="004515B2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0" w:type="dxa"/>
            <w:gridSpan w:val="2"/>
            <w:shd w:val="clear" w:color="auto" w:fill="auto"/>
            <w:vAlign w:val="bottom"/>
          </w:tcPr>
          <w:p w14:paraId="5F61CBBD" w14:textId="1FD62011" w:rsidR="004515B2" w:rsidRPr="00DA0EF4" w:rsidRDefault="004515B2" w:rsidP="00451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  <w:hideMark/>
          </w:tcPr>
          <w:p w14:paraId="45D20606" w14:textId="4DA6ACCF" w:rsidR="004515B2" w:rsidRPr="00DA0EF4" w:rsidRDefault="004515B2" w:rsidP="00451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220548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</w:tc>
      </w:tr>
      <w:tr w:rsidR="004515B2" w:rsidRPr="00DA0EF4" w14:paraId="529E07F3" w14:textId="77777777" w:rsidTr="00E73E3D">
        <w:trPr>
          <w:cantSplit/>
        </w:trPr>
        <w:tc>
          <w:tcPr>
            <w:tcW w:w="6400" w:type="dxa"/>
            <w:vAlign w:val="bottom"/>
          </w:tcPr>
          <w:p w14:paraId="69543A8F" w14:textId="77777777" w:rsidR="004515B2" w:rsidRPr="00DA0EF4" w:rsidRDefault="004515B2" w:rsidP="004515B2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0" w:type="dxa"/>
            <w:gridSpan w:val="2"/>
            <w:shd w:val="clear" w:color="auto" w:fill="auto"/>
            <w:vAlign w:val="bottom"/>
          </w:tcPr>
          <w:p w14:paraId="5F578086" w14:textId="77777777" w:rsidR="004515B2" w:rsidRPr="00DA0EF4" w:rsidRDefault="004515B2" w:rsidP="00451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</w:tcPr>
          <w:p w14:paraId="3AEA8932" w14:textId="6611A2FD" w:rsidR="004515B2" w:rsidRPr="00DA0EF4" w:rsidRDefault="004515B2" w:rsidP="00451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32117" w:rsidRPr="00DA0EF4" w14:paraId="37123B57" w14:textId="77777777" w:rsidTr="00E73E3D">
        <w:trPr>
          <w:cantSplit/>
        </w:trPr>
        <w:tc>
          <w:tcPr>
            <w:tcW w:w="6400" w:type="dxa"/>
            <w:vAlign w:val="bottom"/>
          </w:tcPr>
          <w:p w14:paraId="568A48D6" w14:textId="77777777" w:rsidR="00C32117" w:rsidRPr="00DA0EF4" w:rsidRDefault="00C32117" w:rsidP="00C32117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21927E4" w14:textId="299D6643" w:rsidR="00C32117" w:rsidRPr="00DA0EF4" w:rsidRDefault="00C32117" w:rsidP="00C32117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0" w:type="dxa"/>
            <w:shd w:val="clear" w:color="auto" w:fill="auto"/>
          </w:tcPr>
          <w:p w14:paraId="6A1C09C0" w14:textId="7498EBDD" w:rsidR="00C32117" w:rsidRPr="00DA0EF4" w:rsidRDefault="00C32117" w:rsidP="00C32117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0AF063B" w14:textId="77011BF2" w:rsidR="00C32117" w:rsidRPr="00DA0EF4" w:rsidRDefault="00C32117" w:rsidP="00C32117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58EEC75" w14:textId="30D0E3C0" w:rsidR="00C32117" w:rsidRPr="00DA0EF4" w:rsidRDefault="00C32117" w:rsidP="00C32117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32117" w:rsidRPr="00DA0EF4" w14:paraId="3955FA9D" w14:textId="77777777" w:rsidTr="00E73E3D">
        <w:trPr>
          <w:cantSplit/>
        </w:trPr>
        <w:tc>
          <w:tcPr>
            <w:tcW w:w="6400" w:type="dxa"/>
            <w:vAlign w:val="bottom"/>
          </w:tcPr>
          <w:p w14:paraId="517B5597" w14:textId="77777777" w:rsidR="00C32117" w:rsidRPr="00DA0EF4" w:rsidRDefault="00C32117" w:rsidP="00C32117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8F6BA9" w14:textId="502302C8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3021D1CA" w14:textId="1668DE40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C7A1058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1D1D145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32117" w:rsidRPr="00DA0EF4" w14:paraId="67A2EBCC" w14:textId="77777777" w:rsidTr="00E73E3D">
        <w:trPr>
          <w:cantSplit/>
          <w:trHeight w:val="269"/>
        </w:trPr>
        <w:tc>
          <w:tcPr>
            <w:tcW w:w="6400" w:type="dxa"/>
            <w:vAlign w:val="center"/>
          </w:tcPr>
          <w:p w14:paraId="236412A8" w14:textId="27832842" w:rsidR="00C32117" w:rsidRPr="00DA0EF4" w:rsidRDefault="00C32117" w:rsidP="00C3211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="008D7679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(ขาดทุน)</w:t>
            </w:r>
            <w:r w:rsidR="008D7679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เบ็ดเสร็จอื่น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C888D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347F7B0A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9A0051A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2AF08173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32117" w:rsidRPr="00DA0EF4" w14:paraId="75D7F231" w14:textId="77777777" w:rsidTr="00E73E3D">
        <w:trPr>
          <w:cantSplit/>
        </w:trPr>
        <w:tc>
          <w:tcPr>
            <w:tcW w:w="6400" w:type="dxa"/>
            <w:vAlign w:val="center"/>
          </w:tcPr>
          <w:p w14:paraId="1EDC0D1B" w14:textId="6445D07C" w:rsidR="00C32117" w:rsidRPr="00DA0EF4" w:rsidRDefault="00E73E3D" w:rsidP="00C32117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การวัดมูลค่าใหม่ของภาระผูกพัน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ผลประโยชน์พนักงาน (หมายเหตุข้อ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EF8000" w14:textId="1A0C9091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510E6CDF" w14:textId="6A2EA213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37E01" w14:textId="0BACC79D" w:rsidR="00C32117" w:rsidRPr="00DA0EF4" w:rsidRDefault="00656FBD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6B5C1C8" w14:textId="7FE325AA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32117" w:rsidRPr="00DA0EF4" w14:paraId="0F3B0A0B" w14:textId="77777777" w:rsidTr="00E73E3D">
        <w:trPr>
          <w:cantSplit/>
        </w:trPr>
        <w:tc>
          <w:tcPr>
            <w:tcW w:w="6400" w:type="dxa"/>
            <w:vAlign w:val="center"/>
          </w:tcPr>
          <w:p w14:paraId="78732826" w14:textId="03D1622E" w:rsidR="00C32117" w:rsidRPr="00DA0EF4" w:rsidRDefault="00C32117" w:rsidP="00C32117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="008D7679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(ขาดทุน)</w:t>
            </w:r>
            <w:r w:rsidR="008D7679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D83ECD" w14:textId="3D606C7A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  <w:vAlign w:val="bottom"/>
          </w:tcPr>
          <w:p w14:paraId="26EE2833" w14:textId="6F12C019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88EB65" w14:textId="0DC2FE5F" w:rsidR="00C32117" w:rsidRPr="00DA0EF4" w:rsidRDefault="00656FBD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4BB4461" w14:textId="658588A2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32117" w:rsidRPr="00DA0EF4" w14:paraId="32DF1016" w14:textId="77777777" w:rsidTr="00E73E3D">
        <w:trPr>
          <w:cantSplit/>
        </w:trPr>
        <w:tc>
          <w:tcPr>
            <w:tcW w:w="6400" w:type="dxa"/>
            <w:vAlign w:val="center"/>
          </w:tcPr>
          <w:p w14:paraId="0F40B56E" w14:textId="10733503" w:rsidR="00C32117" w:rsidRPr="00DA0EF4" w:rsidRDefault="00E73E3D" w:rsidP="00C32117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ภาษีเงินได้เกี่ยวกับองค์ประกอบ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ของกำไรขาดทุนเบ็ดเสร็จอื่น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407CF755" w14:textId="09FE8FA3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0" w:type="dxa"/>
            <w:shd w:val="clear" w:color="auto" w:fill="auto"/>
          </w:tcPr>
          <w:p w14:paraId="15293E77" w14:textId="372E65A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A4E12C0" w14:textId="117A7DD6" w:rsidR="00C32117" w:rsidRPr="00DA0EF4" w:rsidRDefault="00DA0EF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656FB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0324071" w14:textId="3DAC5F96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32117" w:rsidRPr="00DA0EF4" w14:paraId="51103557" w14:textId="77777777" w:rsidTr="00E73E3D">
        <w:trPr>
          <w:cantSplit/>
        </w:trPr>
        <w:tc>
          <w:tcPr>
            <w:tcW w:w="6400" w:type="dxa"/>
            <w:vAlign w:val="center"/>
          </w:tcPr>
          <w:p w14:paraId="3278D816" w14:textId="0E0EDB44" w:rsidR="00C32117" w:rsidRPr="00DA0EF4" w:rsidRDefault="00C32117" w:rsidP="00C32117">
            <w:pPr>
              <w:ind w:right="-228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กำไร</w:t>
            </w:r>
            <w:r w:rsidR="008D7679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(ขาดทุน)</w:t>
            </w:r>
            <w:r w:rsidR="008D7679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เบ็ดเสร็จอื่นสำหรับปี - สุทธิจากภาษี</w:t>
            </w:r>
          </w:p>
        </w:tc>
        <w:tc>
          <w:tcPr>
            <w:tcW w:w="270" w:type="dxa"/>
            <w:shd w:val="clear" w:color="auto" w:fill="auto"/>
          </w:tcPr>
          <w:p w14:paraId="61069164" w14:textId="753F6EAD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0" w:type="dxa"/>
            <w:shd w:val="clear" w:color="auto" w:fill="auto"/>
          </w:tcPr>
          <w:p w14:paraId="54049B85" w14:textId="05D91D23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F1043" w14:textId="055AC4AC" w:rsidR="00C32117" w:rsidRPr="00DA0EF4" w:rsidRDefault="00656FBD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5AFB71A" w14:textId="42F51FAA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2D4C06E4" w14:textId="77777777" w:rsidR="002146CF" w:rsidRPr="00DA0EF4" w:rsidRDefault="003F6F27" w:rsidP="00A365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3585B9B8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E9E867" w14:textId="1684F5E8" w:rsidR="00767150" w:rsidRPr="00DA0EF4" w:rsidRDefault="00B338D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F40F55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66329CE3" w14:textId="77777777" w:rsidR="00C33ACD" w:rsidRPr="00DA0EF4" w:rsidRDefault="00C33ACD" w:rsidP="00A365CC">
      <w:pPr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A0EF4" w14:paraId="3BE1DFF4" w14:textId="77777777" w:rsidTr="00F40F55">
        <w:trPr>
          <w:cantSplit/>
        </w:trPr>
        <w:tc>
          <w:tcPr>
            <w:tcW w:w="4390" w:type="dxa"/>
            <w:vAlign w:val="bottom"/>
          </w:tcPr>
          <w:p w14:paraId="3EB99086" w14:textId="77777777" w:rsidR="00D63FD5" w:rsidRPr="00DA0EF4" w:rsidRDefault="00D63FD5" w:rsidP="00E44F4A">
            <w:pPr>
              <w:spacing w:line="32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EA3945" w14:textId="77777777" w:rsidR="00D63FD5" w:rsidRPr="00DA0EF4" w:rsidRDefault="00D63FD5" w:rsidP="00E44F4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A40F0B" w14:textId="77777777" w:rsidR="00D63FD5" w:rsidRPr="00DA0EF4" w:rsidRDefault="00D63FD5" w:rsidP="00E44F4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32117" w:rsidRPr="00DA0EF4" w14:paraId="22F55818" w14:textId="77777777" w:rsidTr="004172F5">
        <w:trPr>
          <w:cantSplit/>
        </w:trPr>
        <w:tc>
          <w:tcPr>
            <w:tcW w:w="4390" w:type="dxa"/>
            <w:vAlign w:val="bottom"/>
          </w:tcPr>
          <w:p w14:paraId="63596E01" w14:textId="77777777" w:rsidR="00C32117" w:rsidRPr="00DA0EF4" w:rsidRDefault="00C32117" w:rsidP="00C32117">
            <w:pPr>
              <w:spacing w:line="32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8DDF872" w14:textId="69CEA712" w:rsidR="00C32117" w:rsidRPr="00DA0EF4" w:rsidRDefault="00C32117" w:rsidP="00C32117">
            <w:pPr>
              <w:pStyle w:val="Heading2"/>
              <w:spacing w:line="320" w:lineRule="exact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69136AE" w14:textId="7E5FBB86" w:rsidR="00C32117" w:rsidRPr="00DA0EF4" w:rsidRDefault="00C32117" w:rsidP="00C32117">
            <w:pPr>
              <w:pStyle w:val="Heading2"/>
              <w:tabs>
                <w:tab w:val="left" w:pos="360"/>
              </w:tabs>
              <w:spacing w:line="320" w:lineRule="exact"/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EBA86C" w14:textId="4AD101EF" w:rsidR="00C32117" w:rsidRPr="00DA0EF4" w:rsidRDefault="00C32117" w:rsidP="00C32117">
            <w:pPr>
              <w:pStyle w:val="Heading2"/>
              <w:spacing w:line="320" w:lineRule="exact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AA910C6" w14:textId="0068309D" w:rsidR="00C32117" w:rsidRPr="00DA0EF4" w:rsidRDefault="00C32117" w:rsidP="00C32117">
            <w:pPr>
              <w:pStyle w:val="Heading2"/>
              <w:tabs>
                <w:tab w:val="left" w:pos="360"/>
              </w:tabs>
              <w:spacing w:line="320" w:lineRule="exact"/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70BFE" w:rsidRPr="00DA0EF4" w14:paraId="5E54BD45" w14:textId="77777777" w:rsidTr="00F40F55">
        <w:trPr>
          <w:cantSplit/>
        </w:trPr>
        <w:tc>
          <w:tcPr>
            <w:tcW w:w="4390" w:type="dxa"/>
            <w:vAlign w:val="bottom"/>
          </w:tcPr>
          <w:p w14:paraId="3941543B" w14:textId="77777777" w:rsidR="00C70BFE" w:rsidRPr="00DA0EF4" w:rsidRDefault="00C70BFE" w:rsidP="00E44F4A">
            <w:pPr>
              <w:spacing w:line="32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A49282A" w14:textId="77777777" w:rsidR="00C70BFE" w:rsidRPr="00DA0EF4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39686BD" w14:textId="77777777" w:rsidR="00C70BFE" w:rsidRPr="00DA0EF4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0BBABF8" w14:textId="77777777" w:rsidR="00C70BFE" w:rsidRPr="00DA0EF4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AC1227B" w14:textId="77777777" w:rsidR="00C70BFE" w:rsidRPr="00DA0EF4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DA0EF4" w14:paraId="084A5EE2" w14:textId="77777777" w:rsidTr="00F40F55">
        <w:trPr>
          <w:cantSplit/>
        </w:trPr>
        <w:tc>
          <w:tcPr>
            <w:tcW w:w="4390" w:type="dxa"/>
            <w:vAlign w:val="bottom"/>
          </w:tcPr>
          <w:p w14:paraId="73EDF22E" w14:textId="77777777" w:rsidR="00C70BFE" w:rsidRPr="00DA0EF4" w:rsidRDefault="00C70BFE" w:rsidP="00AE7754">
            <w:pPr>
              <w:spacing w:line="60" w:lineRule="exact"/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0C10E" w14:textId="77777777" w:rsidR="00C70BFE" w:rsidRPr="00DA0EF4" w:rsidRDefault="00C70BFE" w:rsidP="00AE7754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2AAF0C2" w14:textId="77777777" w:rsidR="00C70BFE" w:rsidRPr="00DA0EF4" w:rsidRDefault="00C70BFE" w:rsidP="00AE7754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2FE92" w14:textId="77777777" w:rsidR="00C70BFE" w:rsidRPr="00DA0EF4" w:rsidRDefault="00C70BFE" w:rsidP="00AE7754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94CF471" w14:textId="77777777" w:rsidR="00C70BFE" w:rsidRPr="00DA0EF4" w:rsidRDefault="00C70BFE" w:rsidP="00AE7754">
            <w:pPr>
              <w:spacing w:line="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9234D" w:rsidRPr="00DA0EF4" w14:paraId="3C22F785" w14:textId="77777777" w:rsidTr="001F394E">
        <w:trPr>
          <w:cantSplit/>
        </w:trPr>
        <w:tc>
          <w:tcPr>
            <w:tcW w:w="4390" w:type="dxa"/>
          </w:tcPr>
          <w:p w14:paraId="2826B0B0" w14:textId="77777777" w:rsidR="00D9234D" w:rsidRPr="00DA0EF4" w:rsidRDefault="00D9234D" w:rsidP="00D9234D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5" w:type="dxa"/>
            <w:shd w:val="clear" w:color="auto" w:fill="FAFAFA"/>
          </w:tcPr>
          <w:p w14:paraId="6F550655" w14:textId="0BBDF87E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BE0E623" w14:textId="7DDD130B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5" w:type="dxa"/>
            <w:shd w:val="clear" w:color="auto" w:fill="FAFAFA"/>
          </w:tcPr>
          <w:p w14:paraId="6DE99EE9" w14:textId="509D66C2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5" w:type="dxa"/>
            <w:vAlign w:val="center"/>
          </w:tcPr>
          <w:p w14:paraId="36823473" w14:textId="24973150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  <w:tr w:rsidR="00D9234D" w:rsidRPr="00DA0EF4" w14:paraId="52F101B5" w14:textId="77777777" w:rsidTr="001F394E">
        <w:trPr>
          <w:cantSplit/>
        </w:trPr>
        <w:tc>
          <w:tcPr>
            <w:tcW w:w="4390" w:type="dxa"/>
          </w:tcPr>
          <w:p w14:paraId="7F9AAF64" w14:textId="710ACC12" w:rsidR="00D9234D" w:rsidRPr="00DA0EF4" w:rsidRDefault="00D9234D" w:rsidP="00D9234D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รายได้จากการขายเศษวัสดุ</w:t>
            </w:r>
          </w:p>
        </w:tc>
        <w:tc>
          <w:tcPr>
            <w:tcW w:w="1295" w:type="dxa"/>
            <w:shd w:val="clear" w:color="auto" w:fill="FAFAFA"/>
          </w:tcPr>
          <w:p w14:paraId="6C47888F" w14:textId="0A8B55B9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F4ED242" w14:textId="4B10F4AD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5" w:type="dxa"/>
            <w:shd w:val="clear" w:color="auto" w:fill="FAFAFA"/>
          </w:tcPr>
          <w:p w14:paraId="5DE4EEA3" w14:textId="3205C1CF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5" w:type="dxa"/>
            <w:vAlign w:val="center"/>
          </w:tcPr>
          <w:p w14:paraId="32A3DA0D" w14:textId="3B9E81E4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</w:tr>
      <w:tr w:rsidR="00D9234D" w:rsidRPr="00DA0EF4" w14:paraId="74A13B0F" w14:textId="77777777" w:rsidTr="001F394E">
        <w:trPr>
          <w:cantSplit/>
        </w:trPr>
        <w:tc>
          <w:tcPr>
            <w:tcW w:w="4390" w:type="dxa"/>
          </w:tcPr>
          <w:p w14:paraId="6B604FCE" w14:textId="017BDEBA" w:rsidR="00D9234D" w:rsidRPr="00DA0EF4" w:rsidRDefault="00D9234D" w:rsidP="00D9234D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</w:tcPr>
          <w:p w14:paraId="68E27603" w14:textId="0B12BCD2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2D64BBF" w14:textId="536CC820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shd w:val="clear" w:color="auto" w:fill="FAFAFA"/>
          </w:tcPr>
          <w:p w14:paraId="0224C57E" w14:textId="165BC850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vAlign w:val="center"/>
          </w:tcPr>
          <w:p w14:paraId="57B923DA" w14:textId="25C659BF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D9234D" w:rsidRPr="00DA0EF4" w14:paraId="6A4405A8" w14:textId="77777777" w:rsidTr="001F394E">
        <w:trPr>
          <w:cantSplit/>
        </w:trPr>
        <w:tc>
          <w:tcPr>
            <w:tcW w:w="4390" w:type="dxa"/>
          </w:tcPr>
          <w:p w14:paraId="37BE1ABA" w14:textId="5B3E7207" w:rsidR="00D9234D" w:rsidRPr="00DA0EF4" w:rsidRDefault="00D9234D" w:rsidP="00D9234D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รายได้จากการขายเครื่องแบบพนักงาน</w:t>
            </w:r>
          </w:p>
        </w:tc>
        <w:tc>
          <w:tcPr>
            <w:tcW w:w="1295" w:type="dxa"/>
            <w:shd w:val="clear" w:color="auto" w:fill="FAFAFA"/>
          </w:tcPr>
          <w:p w14:paraId="13141A67" w14:textId="20B95F85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545AA2D" w14:textId="52C45F2D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5" w:type="dxa"/>
            <w:shd w:val="clear" w:color="auto" w:fill="FAFAFA"/>
          </w:tcPr>
          <w:p w14:paraId="5C9E4222" w14:textId="3D7A5BD2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5" w:type="dxa"/>
            <w:vAlign w:val="center"/>
          </w:tcPr>
          <w:p w14:paraId="3E5BFEA0" w14:textId="30339C33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</w:tr>
      <w:tr w:rsidR="00D9234D" w:rsidRPr="00DA0EF4" w14:paraId="67CE761B" w14:textId="77777777" w:rsidTr="001F394E">
        <w:trPr>
          <w:cantSplit/>
        </w:trPr>
        <w:tc>
          <w:tcPr>
            <w:tcW w:w="4390" w:type="dxa"/>
          </w:tcPr>
          <w:p w14:paraId="2283EAE5" w14:textId="1E344803" w:rsidR="00D9234D" w:rsidRPr="00DA0EF4" w:rsidRDefault="00D9234D" w:rsidP="00D9234D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รายได้ค่าชดเชยสินค้าเสียหาย</w:t>
            </w:r>
          </w:p>
        </w:tc>
        <w:tc>
          <w:tcPr>
            <w:tcW w:w="1295" w:type="dxa"/>
            <w:shd w:val="clear" w:color="auto" w:fill="FAFAFA"/>
          </w:tcPr>
          <w:p w14:paraId="39D71D5F" w14:textId="1E401342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C8E989C" w14:textId="6117FDBD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5" w:type="dxa"/>
            <w:shd w:val="clear" w:color="auto" w:fill="FAFAFA"/>
          </w:tcPr>
          <w:p w14:paraId="55815D01" w14:textId="0821592B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5" w:type="dxa"/>
            <w:vAlign w:val="center"/>
          </w:tcPr>
          <w:p w14:paraId="5ED9E260" w14:textId="3AE18DC6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</w:tr>
      <w:tr w:rsidR="00D9234D" w:rsidRPr="00DA0EF4" w14:paraId="16DEC45A" w14:textId="77777777" w:rsidTr="001F394E">
        <w:trPr>
          <w:cantSplit/>
        </w:trPr>
        <w:tc>
          <w:tcPr>
            <w:tcW w:w="4390" w:type="dxa"/>
            <w:hideMark/>
          </w:tcPr>
          <w:p w14:paraId="247E77B2" w14:textId="77777777" w:rsidR="00D9234D" w:rsidRPr="00DA0EF4" w:rsidRDefault="00D9234D" w:rsidP="00D9234D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2C29AFE" w14:textId="5B61004B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0C603" w14:textId="0DDFF46F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4791C5B" w14:textId="3A089BEE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541C2E7" w14:textId="40A075B6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  <w:tr w:rsidR="00D9234D" w:rsidRPr="00DA0EF4" w14:paraId="696FF599" w14:textId="77777777" w:rsidTr="001F394E">
        <w:trPr>
          <w:cantSplit/>
        </w:trPr>
        <w:tc>
          <w:tcPr>
            <w:tcW w:w="4390" w:type="dxa"/>
            <w:hideMark/>
          </w:tcPr>
          <w:p w14:paraId="7B1F7F84" w14:textId="77777777" w:rsidR="00D9234D" w:rsidRPr="00DA0EF4" w:rsidRDefault="00D9234D" w:rsidP="00D9234D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BEE75" w14:textId="6A8904CA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A7A998" w14:textId="6E2B981F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21CA58" w14:textId="2216E26B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C5D30" w14:textId="7FA2C1BC" w:rsidR="00D9234D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D9234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</w:tr>
    </w:tbl>
    <w:p w14:paraId="072DE7F8" w14:textId="5A04FFA1" w:rsidR="00656FBD" w:rsidRPr="00DA0EF4" w:rsidRDefault="00656FBD" w:rsidP="00A365CC">
      <w:pPr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441EC9A4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28D277" w14:textId="6608F1E5" w:rsidR="00767150" w:rsidRPr="00DA0EF4" w:rsidRDefault="00DA0EF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F40F55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6C2A6B12" w14:textId="77777777" w:rsidR="00C33ACD" w:rsidRPr="00DA0EF4" w:rsidRDefault="00C33ACD" w:rsidP="00A365CC">
      <w:pPr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A0EF4" w14:paraId="045252E5" w14:textId="77777777" w:rsidTr="00F40F55">
        <w:trPr>
          <w:cantSplit/>
        </w:trPr>
        <w:tc>
          <w:tcPr>
            <w:tcW w:w="4390" w:type="dxa"/>
            <w:vAlign w:val="bottom"/>
          </w:tcPr>
          <w:p w14:paraId="325A9138" w14:textId="77777777" w:rsidR="00D63FD5" w:rsidRPr="00DA0EF4" w:rsidRDefault="00D63FD5" w:rsidP="00E44F4A">
            <w:pPr>
              <w:spacing w:line="32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81D899" w14:textId="77777777" w:rsidR="00D63FD5" w:rsidRPr="00DA0EF4" w:rsidRDefault="00D63FD5" w:rsidP="00E44F4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5F5BD2" w14:textId="77777777" w:rsidR="00D63FD5" w:rsidRPr="00DA0EF4" w:rsidRDefault="00D63FD5" w:rsidP="00E44F4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32117" w:rsidRPr="00DA0EF4" w14:paraId="6F8A96FD" w14:textId="77777777" w:rsidTr="004172F5">
        <w:trPr>
          <w:cantSplit/>
        </w:trPr>
        <w:tc>
          <w:tcPr>
            <w:tcW w:w="4390" w:type="dxa"/>
            <w:vAlign w:val="bottom"/>
          </w:tcPr>
          <w:p w14:paraId="6542D93B" w14:textId="77777777" w:rsidR="00C32117" w:rsidRPr="00DA0EF4" w:rsidRDefault="00C32117" w:rsidP="00C32117">
            <w:pPr>
              <w:spacing w:line="32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094958F" w14:textId="2A5CD153" w:rsidR="00C32117" w:rsidRPr="00DA0EF4" w:rsidRDefault="00C32117" w:rsidP="00C32117">
            <w:pPr>
              <w:pStyle w:val="Heading2"/>
              <w:spacing w:line="320" w:lineRule="exact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F3A62B7" w14:textId="6BD006AB" w:rsidR="00C32117" w:rsidRPr="00DA0EF4" w:rsidRDefault="00C32117" w:rsidP="00C32117">
            <w:pPr>
              <w:pStyle w:val="Heading2"/>
              <w:tabs>
                <w:tab w:val="left" w:pos="360"/>
              </w:tabs>
              <w:spacing w:line="320" w:lineRule="exact"/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DEA0988" w14:textId="66317417" w:rsidR="00C32117" w:rsidRPr="00DA0EF4" w:rsidRDefault="00C32117" w:rsidP="00C32117">
            <w:pPr>
              <w:pStyle w:val="Heading2"/>
              <w:spacing w:line="320" w:lineRule="exact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67C7469" w14:textId="2A2138E9" w:rsidR="00C32117" w:rsidRPr="00DA0EF4" w:rsidRDefault="00C32117" w:rsidP="00C32117">
            <w:pPr>
              <w:pStyle w:val="Heading2"/>
              <w:tabs>
                <w:tab w:val="left" w:pos="360"/>
              </w:tabs>
              <w:spacing w:line="320" w:lineRule="exact"/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70BFE" w:rsidRPr="00DA0EF4" w14:paraId="373120F7" w14:textId="77777777" w:rsidTr="00F40F55">
        <w:trPr>
          <w:cantSplit/>
        </w:trPr>
        <w:tc>
          <w:tcPr>
            <w:tcW w:w="4390" w:type="dxa"/>
            <w:vAlign w:val="bottom"/>
          </w:tcPr>
          <w:p w14:paraId="32CF669D" w14:textId="77777777" w:rsidR="00C70BFE" w:rsidRPr="00DA0EF4" w:rsidRDefault="00C70BFE" w:rsidP="00E44F4A">
            <w:pPr>
              <w:spacing w:line="32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9A074DE" w14:textId="77777777" w:rsidR="00C70BFE" w:rsidRPr="00DA0EF4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BB04EB3" w14:textId="77777777" w:rsidR="00C70BFE" w:rsidRPr="00DA0EF4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5C81201" w14:textId="77777777" w:rsidR="00C70BFE" w:rsidRPr="00DA0EF4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7677645" w14:textId="77777777" w:rsidR="00C70BFE" w:rsidRPr="00DA0EF4" w:rsidRDefault="00C70BFE" w:rsidP="00E44F4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DA0EF4" w14:paraId="6F639988" w14:textId="77777777" w:rsidTr="00F40F55">
        <w:trPr>
          <w:cantSplit/>
        </w:trPr>
        <w:tc>
          <w:tcPr>
            <w:tcW w:w="4390" w:type="dxa"/>
            <w:vAlign w:val="bottom"/>
          </w:tcPr>
          <w:p w14:paraId="72CA6CC8" w14:textId="77777777" w:rsidR="00C70BFE" w:rsidRPr="00DA0EF4" w:rsidRDefault="00C70BFE" w:rsidP="00AE7754">
            <w:pPr>
              <w:spacing w:line="80" w:lineRule="exac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C38AE" w14:textId="77777777" w:rsidR="00C70BFE" w:rsidRPr="00DA0EF4" w:rsidRDefault="00C70BFE" w:rsidP="00AE7754">
            <w:pPr>
              <w:spacing w:line="80" w:lineRule="exac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1D74727" w14:textId="77777777" w:rsidR="00C70BFE" w:rsidRPr="00DA0EF4" w:rsidRDefault="00C70BFE" w:rsidP="00AE7754">
            <w:pPr>
              <w:spacing w:line="80" w:lineRule="exac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151C6" w14:textId="77777777" w:rsidR="00C70BFE" w:rsidRPr="00DA0EF4" w:rsidRDefault="00C70BFE" w:rsidP="00AE7754">
            <w:pPr>
              <w:spacing w:line="80" w:lineRule="exac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B3AF206" w14:textId="77777777" w:rsidR="00C70BFE" w:rsidRPr="00DA0EF4" w:rsidRDefault="00C70BFE" w:rsidP="00AE7754">
            <w:pPr>
              <w:spacing w:line="80" w:lineRule="exac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32117" w:rsidRPr="00DA0EF4" w14:paraId="1EB83F7E" w14:textId="77777777" w:rsidTr="00F40F55">
        <w:trPr>
          <w:cantSplit/>
        </w:trPr>
        <w:tc>
          <w:tcPr>
            <w:tcW w:w="4390" w:type="dxa"/>
          </w:tcPr>
          <w:p w14:paraId="5B05EFF0" w14:textId="77777777" w:rsidR="00C32117" w:rsidRPr="00DA0EF4" w:rsidRDefault="00C32117" w:rsidP="00C32117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ดอกเบี้ยจ่าย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เงินกู้ยืมจากสถาบันการเงิน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DD2BC02" w14:textId="70B04A2D" w:rsidR="00C32117" w:rsidRPr="00DA0EF4" w:rsidRDefault="00DA0EF4" w:rsidP="00C3211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5" w:type="dxa"/>
            <w:vAlign w:val="center"/>
          </w:tcPr>
          <w:p w14:paraId="688348D4" w14:textId="365D353E" w:rsidR="00C32117" w:rsidRPr="00DA0EF4" w:rsidRDefault="00DA0EF4" w:rsidP="00C3211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F8DDE63" w14:textId="46D306B0" w:rsidR="00C32117" w:rsidRPr="00DA0EF4" w:rsidRDefault="00DA0EF4" w:rsidP="00C3211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54D2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354D2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5" w:type="dxa"/>
            <w:vAlign w:val="center"/>
          </w:tcPr>
          <w:p w14:paraId="5099289F" w14:textId="2D3760DF" w:rsidR="00C32117" w:rsidRPr="00DA0EF4" w:rsidRDefault="00DA0EF4" w:rsidP="00C3211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</w:tr>
      <w:tr w:rsidR="00C32117" w:rsidRPr="00DA0EF4" w14:paraId="5F15588B" w14:textId="77777777" w:rsidTr="00B45638">
        <w:trPr>
          <w:cantSplit/>
        </w:trPr>
        <w:tc>
          <w:tcPr>
            <w:tcW w:w="4390" w:type="dxa"/>
          </w:tcPr>
          <w:p w14:paraId="1D68958C" w14:textId="77777777" w:rsidR="00C32117" w:rsidRPr="00DA0EF4" w:rsidRDefault="00C32117" w:rsidP="00C32117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ดอกเบี้ยจ่าย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สัญญาเช่า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3DEE5B" w14:textId="5749E096" w:rsidR="00C32117" w:rsidRPr="00DA0EF4" w:rsidRDefault="00DA0EF4" w:rsidP="00C3211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354D2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2EDF25F" w14:textId="6C62A909" w:rsidR="00C32117" w:rsidRPr="00DA0EF4" w:rsidRDefault="00DA0EF4" w:rsidP="00C3211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781422" w14:textId="14EFBA80" w:rsidR="00C32117" w:rsidRPr="00DA0EF4" w:rsidRDefault="00DA0EF4" w:rsidP="00C3211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354D2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2A92C4C" w14:textId="66C30C71" w:rsidR="00C32117" w:rsidRPr="00DA0EF4" w:rsidRDefault="00DA0EF4" w:rsidP="00C3211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</w:tr>
      <w:tr w:rsidR="00C32117" w:rsidRPr="00DA0EF4" w14:paraId="47C21A63" w14:textId="77777777" w:rsidTr="00B45638">
        <w:trPr>
          <w:cantSplit/>
        </w:trPr>
        <w:tc>
          <w:tcPr>
            <w:tcW w:w="4390" w:type="dxa"/>
          </w:tcPr>
          <w:p w14:paraId="50F2ACEE" w14:textId="77777777" w:rsidR="00C32117" w:rsidRPr="00DA0EF4" w:rsidRDefault="00C32117" w:rsidP="00C32117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E0F789" w14:textId="08BBB670" w:rsidR="00C32117" w:rsidRPr="00DA0EF4" w:rsidRDefault="00DA0EF4" w:rsidP="00C3211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50AC7" w14:textId="2D2BC726" w:rsidR="00C32117" w:rsidRPr="00DA0EF4" w:rsidRDefault="00DA0EF4" w:rsidP="00C3211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FB3D20" w14:textId="0E89BF19" w:rsidR="00C32117" w:rsidRPr="00DA0EF4" w:rsidRDefault="00DA0EF4" w:rsidP="00C3211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54D2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354D2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4BD62" w14:textId="74822B90" w:rsidR="00C32117" w:rsidRPr="00DA0EF4" w:rsidRDefault="00DA0EF4" w:rsidP="00C3211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</w:tr>
    </w:tbl>
    <w:p w14:paraId="3F68B2F4" w14:textId="77777777" w:rsidR="00AE7754" w:rsidRPr="00DA0EF4" w:rsidRDefault="00AE7754" w:rsidP="00A365C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30D2EEB8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8FCDB2" w14:textId="0DC563AA" w:rsidR="00767150" w:rsidRPr="00DA0EF4" w:rsidRDefault="00DA0EF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F40F55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271CE682" w14:textId="77777777" w:rsidR="00D63FD5" w:rsidRPr="00DA0EF4" w:rsidRDefault="00D63FD5" w:rsidP="00A365C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  <w:lang w:val="en-GB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30"/>
        <w:gridCol w:w="1305"/>
        <w:gridCol w:w="1305"/>
        <w:gridCol w:w="1287"/>
        <w:gridCol w:w="1345"/>
      </w:tblGrid>
      <w:tr w:rsidR="00C22CAB" w:rsidRPr="00DA0EF4" w14:paraId="1588B064" w14:textId="77777777" w:rsidTr="00F40F55">
        <w:trPr>
          <w:cantSplit/>
        </w:trPr>
        <w:tc>
          <w:tcPr>
            <w:tcW w:w="4330" w:type="dxa"/>
            <w:vAlign w:val="bottom"/>
          </w:tcPr>
          <w:p w14:paraId="1AC3BEA7" w14:textId="77777777" w:rsidR="009D0467" w:rsidRPr="00DA0EF4" w:rsidRDefault="009D0467" w:rsidP="00E44F4A">
            <w:pPr>
              <w:spacing w:line="32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75D3B3" w14:textId="77777777" w:rsidR="009D0467" w:rsidRPr="00DA0EF4" w:rsidRDefault="009D0467" w:rsidP="00E44F4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475B5C" w14:textId="77777777" w:rsidR="009D0467" w:rsidRPr="00DA0EF4" w:rsidRDefault="009D0467" w:rsidP="00E44F4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32117" w:rsidRPr="00DA0EF4" w14:paraId="52CB1CED" w14:textId="77777777" w:rsidTr="004172F5">
        <w:trPr>
          <w:cantSplit/>
        </w:trPr>
        <w:tc>
          <w:tcPr>
            <w:tcW w:w="4330" w:type="dxa"/>
            <w:vAlign w:val="bottom"/>
          </w:tcPr>
          <w:p w14:paraId="37E3A93F" w14:textId="77777777" w:rsidR="00C32117" w:rsidRPr="00DA0EF4" w:rsidRDefault="00C32117" w:rsidP="00C32117">
            <w:pPr>
              <w:spacing w:line="32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3E0A337" w14:textId="5E0FE732" w:rsidR="00C32117" w:rsidRPr="00DA0EF4" w:rsidRDefault="00C32117" w:rsidP="00C32117">
            <w:pPr>
              <w:pStyle w:val="Heading2"/>
              <w:spacing w:line="320" w:lineRule="exact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BE239D7" w14:textId="6A4E4F17" w:rsidR="00C32117" w:rsidRPr="00DA0EF4" w:rsidRDefault="00C32117" w:rsidP="00C32117">
            <w:pPr>
              <w:pStyle w:val="Heading2"/>
              <w:tabs>
                <w:tab w:val="left" w:pos="360"/>
              </w:tabs>
              <w:spacing w:line="320" w:lineRule="exact"/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40D1C42C" w14:textId="16B4B4B5" w:rsidR="00C32117" w:rsidRPr="00DA0EF4" w:rsidRDefault="00C32117" w:rsidP="00C32117">
            <w:pPr>
              <w:pStyle w:val="Heading2"/>
              <w:spacing w:line="320" w:lineRule="exact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4A5FA85F" w14:textId="6A6846D2" w:rsidR="00C32117" w:rsidRPr="00DA0EF4" w:rsidRDefault="00C32117" w:rsidP="00C32117">
            <w:pPr>
              <w:pStyle w:val="Heading2"/>
              <w:tabs>
                <w:tab w:val="left" w:pos="360"/>
              </w:tabs>
              <w:spacing w:line="320" w:lineRule="exact"/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32117" w:rsidRPr="00DA0EF4" w14:paraId="2489DC1A" w14:textId="77777777" w:rsidTr="00F40F55">
        <w:trPr>
          <w:cantSplit/>
        </w:trPr>
        <w:tc>
          <w:tcPr>
            <w:tcW w:w="4330" w:type="dxa"/>
            <w:vAlign w:val="bottom"/>
          </w:tcPr>
          <w:p w14:paraId="552196D3" w14:textId="77777777" w:rsidR="00C32117" w:rsidRPr="00DA0EF4" w:rsidRDefault="00C32117" w:rsidP="00C32117">
            <w:pPr>
              <w:spacing w:line="320" w:lineRule="exact"/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04A3F79F" w14:textId="77777777" w:rsidR="00C32117" w:rsidRPr="00DA0EF4" w:rsidRDefault="00C32117" w:rsidP="00C3211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215F2F82" w14:textId="77777777" w:rsidR="00C32117" w:rsidRPr="00DA0EF4" w:rsidRDefault="00C32117" w:rsidP="00C3211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  <w:hideMark/>
          </w:tcPr>
          <w:p w14:paraId="5BAE5029" w14:textId="77777777" w:rsidR="00C32117" w:rsidRPr="00DA0EF4" w:rsidRDefault="00C32117" w:rsidP="00C3211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  <w:hideMark/>
          </w:tcPr>
          <w:p w14:paraId="49462F1A" w14:textId="77777777" w:rsidR="00C32117" w:rsidRPr="00DA0EF4" w:rsidRDefault="00C32117" w:rsidP="00C3211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32117" w:rsidRPr="00DA0EF4" w14:paraId="1FAF359C" w14:textId="77777777" w:rsidTr="00F40F55">
        <w:trPr>
          <w:cantSplit/>
        </w:trPr>
        <w:tc>
          <w:tcPr>
            <w:tcW w:w="4330" w:type="dxa"/>
            <w:vAlign w:val="bottom"/>
          </w:tcPr>
          <w:p w14:paraId="57CD9B40" w14:textId="77777777" w:rsidR="00C32117" w:rsidRPr="00DA0EF4" w:rsidRDefault="00C32117" w:rsidP="00AE7754">
            <w:pPr>
              <w:spacing w:line="80" w:lineRule="exac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9BCDF" w14:textId="77777777" w:rsidR="00C32117" w:rsidRPr="00DA0EF4" w:rsidRDefault="00C32117" w:rsidP="00AE7754">
            <w:pPr>
              <w:spacing w:line="80" w:lineRule="exac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275F6997" w14:textId="77777777" w:rsidR="00C32117" w:rsidRPr="00DA0EF4" w:rsidRDefault="00C32117" w:rsidP="00AE7754">
            <w:pPr>
              <w:spacing w:line="80" w:lineRule="exac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290A3" w14:textId="77777777" w:rsidR="00C32117" w:rsidRPr="00DA0EF4" w:rsidRDefault="00C32117" w:rsidP="00AE7754">
            <w:pPr>
              <w:spacing w:line="80" w:lineRule="exac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6A537B54" w14:textId="77777777" w:rsidR="00C32117" w:rsidRPr="00DA0EF4" w:rsidRDefault="00C32117" w:rsidP="00AE7754">
            <w:pPr>
              <w:spacing w:line="80" w:lineRule="exac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E91DF0" w:rsidRPr="00DA0EF4" w14:paraId="26C0F602" w14:textId="77777777" w:rsidTr="002234BD">
        <w:trPr>
          <w:cantSplit/>
        </w:trPr>
        <w:tc>
          <w:tcPr>
            <w:tcW w:w="4330" w:type="dxa"/>
            <w:hideMark/>
          </w:tcPr>
          <w:p w14:paraId="1FA87153" w14:textId="77777777" w:rsidR="00E91DF0" w:rsidRPr="00DA0EF4" w:rsidRDefault="00E91DF0" w:rsidP="00E91DF0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ค่าใช้จ่ายในการซื้อวัตถุดิบ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033DA" w14:textId="7C5B9592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796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694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FC9A" w14:textId="2084C11C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539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832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46195" w14:textId="5620BBB2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796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694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06F77" w14:textId="5E1233A7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539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832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792</w:t>
            </w:r>
          </w:p>
        </w:tc>
      </w:tr>
      <w:tr w:rsidR="00E91DF0" w:rsidRPr="00DA0EF4" w14:paraId="49A80323" w14:textId="77777777" w:rsidTr="002234BD">
        <w:trPr>
          <w:cantSplit/>
        </w:trPr>
        <w:tc>
          <w:tcPr>
            <w:tcW w:w="4330" w:type="dxa"/>
            <w:hideMark/>
          </w:tcPr>
          <w:p w14:paraId="53AA7308" w14:textId="77777777" w:rsidR="00E91DF0" w:rsidRPr="00DA0EF4" w:rsidRDefault="00E91DF0" w:rsidP="00E91DF0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การเปลี่ยนแปลงในงานระหว่างทำและสินค้าสำเร็จรูป</w:t>
            </w:r>
          </w:p>
        </w:tc>
        <w:tc>
          <w:tcPr>
            <w:tcW w:w="1305" w:type="dxa"/>
            <w:shd w:val="clear" w:color="auto" w:fill="FAFAFA"/>
          </w:tcPr>
          <w:p w14:paraId="4D0BDE9C" w14:textId="14CC65FD" w:rsidR="00E91DF0" w:rsidRPr="00DA0EF4" w:rsidRDefault="00E91DF0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181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05" w:type="dxa"/>
            <w:vAlign w:val="bottom"/>
          </w:tcPr>
          <w:p w14:paraId="5B67E54E" w14:textId="163FF013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679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380</w:t>
            </w:r>
          </w:p>
        </w:tc>
        <w:tc>
          <w:tcPr>
            <w:tcW w:w="1287" w:type="dxa"/>
            <w:shd w:val="clear" w:color="auto" w:fill="FAFAFA"/>
          </w:tcPr>
          <w:p w14:paraId="3BD4CAFC" w14:textId="219BAE65" w:rsidR="00E91DF0" w:rsidRPr="00DA0EF4" w:rsidRDefault="00E91DF0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181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45" w:type="dxa"/>
            <w:vAlign w:val="bottom"/>
          </w:tcPr>
          <w:p w14:paraId="6D7C03BB" w14:textId="026A069B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679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380</w:t>
            </w:r>
          </w:p>
        </w:tc>
      </w:tr>
      <w:tr w:rsidR="00E91DF0" w:rsidRPr="00DA0EF4" w14:paraId="26F8DB12" w14:textId="77777777" w:rsidTr="002234BD">
        <w:trPr>
          <w:cantSplit/>
        </w:trPr>
        <w:tc>
          <w:tcPr>
            <w:tcW w:w="4330" w:type="dxa"/>
            <w:hideMark/>
          </w:tcPr>
          <w:p w14:paraId="4D8D2643" w14:textId="77777777" w:rsidR="00E91DF0" w:rsidRPr="00DA0EF4" w:rsidRDefault="00E91DF0" w:rsidP="00E91DF0">
            <w:pPr>
              <w:tabs>
                <w:tab w:val="left" w:pos="2634"/>
              </w:tabs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05" w:type="dxa"/>
            <w:shd w:val="clear" w:color="auto" w:fill="FAFAFA"/>
          </w:tcPr>
          <w:p w14:paraId="3B01BC4B" w14:textId="66D4E5BA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350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006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326</w:t>
            </w:r>
          </w:p>
        </w:tc>
        <w:tc>
          <w:tcPr>
            <w:tcW w:w="1305" w:type="dxa"/>
            <w:vAlign w:val="bottom"/>
          </w:tcPr>
          <w:p w14:paraId="4CA16EEC" w14:textId="2CC05F85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311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527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006</w:t>
            </w:r>
          </w:p>
        </w:tc>
        <w:tc>
          <w:tcPr>
            <w:tcW w:w="1287" w:type="dxa"/>
            <w:shd w:val="clear" w:color="auto" w:fill="FAFAFA"/>
          </w:tcPr>
          <w:p w14:paraId="6829403A" w14:textId="711E6AAF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349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887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350</w:t>
            </w:r>
          </w:p>
        </w:tc>
        <w:tc>
          <w:tcPr>
            <w:tcW w:w="1345" w:type="dxa"/>
            <w:vAlign w:val="bottom"/>
          </w:tcPr>
          <w:p w14:paraId="1191F1E0" w14:textId="28862B9C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311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368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557</w:t>
            </w:r>
          </w:p>
        </w:tc>
      </w:tr>
      <w:tr w:rsidR="00E91DF0" w:rsidRPr="00DA0EF4" w14:paraId="7421636C" w14:textId="77777777" w:rsidTr="002234BD">
        <w:trPr>
          <w:cantSplit/>
        </w:trPr>
        <w:tc>
          <w:tcPr>
            <w:tcW w:w="4330" w:type="dxa"/>
            <w:hideMark/>
          </w:tcPr>
          <w:p w14:paraId="33F8F9F6" w14:textId="77777777" w:rsidR="00E91DF0" w:rsidRPr="00DA0EF4" w:rsidRDefault="00E91DF0" w:rsidP="00E91DF0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ค่าขนส่งสินค้า</w:t>
            </w:r>
          </w:p>
        </w:tc>
        <w:tc>
          <w:tcPr>
            <w:tcW w:w="1305" w:type="dxa"/>
            <w:shd w:val="clear" w:color="auto" w:fill="FAFAFA"/>
          </w:tcPr>
          <w:p w14:paraId="719A2396" w14:textId="5FEDAB2D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228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390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947</w:t>
            </w:r>
          </w:p>
        </w:tc>
        <w:tc>
          <w:tcPr>
            <w:tcW w:w="1305" w:type="dxa"/>
            <w:vAlign w:val="bottom"/>
          </w:tcPr>
          <w:p w14:paraId="41542DCC" w14:textId="3C902514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766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509</w:t>
            </w:r>
          </w:p>
        </w:tc>
        <w:tc>
          <w:tcPr>
            <w:tcW w:w="1287" w:type="dxa"/>
            <w:shd w:val="clear" w:color="auto" w:fill="FAFAFA"/>
          </w:tcPr>
          <w:p w14:paraId="556DD223" w14:textId="5B5078F5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227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946</w:t>
            </w:r>
          </w:p>
        </w:tc>
        <w:tc>
          <w:tcPr>
            <w:tcW w:w="1345" w:type="dxa"/>
            <w:vAlign w:val="bottom"/>
          </w:tcPr>
          <w:p w14:paraId="7123592F" w14:textId="532E6F3F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716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130</w:t>
            </w:r>
          </w:p>
        </w:tc>
      </w:tr>
      <w:tr w:rsidR="00E91DF0" w:rsidRPr="00DA0EF4" w14:paraId="3AA0BFF1" w14:textId="77777777" w:rsidTr="002234BD">
        <w:trPr>
          <w:cantSplit/>
        </w:trPr>
        <w:tc>
          <w:tcPr>
            <w:tcW w:w="4330" w:type="dxa"/>
            <w:hideMark/>
          </w:tcPr>
          <w:p w14:paraId="3FF0101C" w14:textId="77777777" w:rsidR="00E91DF0" w:rsidRPr="00DA0EF4" w:rsidRDefault="00E91DF0" w:rsidP="00E91DF0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05" w:type="dxa"/>
            <w:shd w:val="clear" w:color="auto" w:fill="FAFAFA"/>
          </w:tcPr>
          <w:p w14:paraId="77A6CEF8" w14:textId="7B3219A5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76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279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484</w:t>
            </w:r>
          </w:p>
        </w:tc>
        <w:tc>
          <w:tcPr>
            <w:tcW w:w="1305" w:type="dxa"/>
            <w:vAlign w:val="bottom"/>
          </w:tcPr>
          <w:p w14:paraId="555F0743" w14:textId="0AF2A645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426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399</w:t>
            </w:r>
          </w:p>
        </w:tc>
        <w:tc>
          <w:tcPr>
            <w:tcW w:w="1287" w:type="dxa"/>
            <w:shd w:val="clear" w:color="auto" w:fill="FAFAFA"/>
          </w:tcPr>
          <w:p w14:paraId="39A68941" w14:textId="75DAB4FC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76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279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352</w:t>
            </w:r>
          </w:p>
        </w:tc>
        <w:tc>
          <w:tcPr>
            <w:tcW w:w="1345" w:type="dxa"/>
            <w:vAlign w:val="bottom"/>
          </w:tcPr>
          <w:p w14:paraId="44EC5C61" w14:textId="3604940C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420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514</w:t>
            </w:r>
          </w:p>
        </w:tc>
      </w:tr>
      <w:tr w:rsidR="00E91DF0" w:rsidRPr="00DA0EF4" w14:paraId="5158B5C7" w14:textId="77777777" w:rsidTr="002234BD">
        <w:trPr>
          <w:cantSplit/>
        </w:trPr>
        <w:tc>
          <w:tcPr>
            <w:tcW w:w="4330" w:type="dxa"/>
          </w:tcPr>
          <w:p w14:paraId="43F05E10" w14:textId="77777777" w:rsidR="00E91DF0" w:rsidRPr="00DA0EF4" w:rsidRDefault="00E91DF0" w:rsidP="00E91DF0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305" w:type="dxa"/>
            <w:shd w:val="clear" w:color="auto" w:fill="FAFAFA"/>
          </w:tcPr>
          <w:p w14:paraId="775559A9" w14:textId="4D7BCCB6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469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628</w:t>
            </w:r>
          </w:p>
        </w:tc>
        <w:tc>
          <w:tcPr>
            <w:tcW w:w="1305" w:type="dxa"/>
            <w:vAlign w:val="bottom"/>
          </w:tcPr>
          <w:p w14:paraId="205D9E09" w14:textId="5D984B59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47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525</w:t>
            </w:r>
          </w:p>
        </w:tc>
        <w:tc>
          <w:tcPr>
            <w:tcW w:w="1287" w:type="dxa"/>
            <w:shd w:val="clear" w:color="auto" w:fill="FAFAFA"/>
          </w:tcPr>
          <w:p w14:paraId="428479A4" w14:textId="38E7CE4D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469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628</w:t>
            </w:r>
          </w:p>
        </w:tc>
        <w:tc>
          <w:tcPr>
            <w:tcW w:w="1345" w:type="dxa"/>
            <w:vAlign w:val="bottom"/>
          </w:tcPr>
          <w:p w14:paraId="6F3B4F28" w14:textId="5609335A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47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375</w:t>
            </w:r>
          </w:p>
        </w:tc>
      </w:tr>
      <w:tr w:rsidR="00E91DF0" w:rsidRPr="00DA0EF4" w14:paraId="1357EEDB" w14:textId="77777777" w:rsidTr="00F40F55">
        <w:trPr>
          <w:cantSplit/>
        </w:trPr>
        <w:tc>
          <w:tcPr>
            <w:tcW w:w="4330" w:type="dxa"/>
          </w:tcPr>
          <w:p w14:paraId="5342840F" w14:textId="77777777" w:rsidR="00E91DF0" w:rsidRPr="00DA0EF4" w:rsidRDefault="00E91DF0" w:rsidP="00E91DF0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ค่าใช้จ่ายในการส่งเสริมการปลูก</w:t>
            </w:r>
          </w:p>
        </w:tc>
        <w:tc>
          <w:tcPr>
            <w:tcW w:w="1305" w:type="dxa"/>
            <w:shd w:val="clear" w:color="auto" w:fill="FAFAFA"/>
          </w:tcPr>
          <w:p w14:paraId="39D11B73" w14:textId="44CEDA7B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23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689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546</w:t>
            </w:r>
          </w:p>
        </w:tc>
        <w:tc>
          <w:tcPr>
            <w:tcW w:w="1305" w:type="dxa"/>
          </w:tcPr>
          <w:p w14:paraId="2616E91D" w14:textId="7C5B65ED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965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334</w:t>
            </w:r>
          </w:p>
        </w:tc>
        <w:tc>
          <w:tcPr>
            <w:tcW w:w="1287" w:type="dxa"/>
            <w:shd w:val="clear" w:color="auto" w:fill="FAFAFA"/>
          </w:tcPr>
          <w:p w14:paraId="57F9CB4F" w14:textId="292D6AEE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23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689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546</w:t>
            </w:r>
          </w:p>
        </w:tc>
        <w:tc>
          <w:tcPr>
            <w:tcW w:w="1345" w:type="dxa"/>
          </w:tcPr>
          <w:p w14:paraId="24F9845F" w14:textId="1D0A59E3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965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334</w:t>
            </w:r>
          </w:p>
        </w:tc>
      </w:tr>
      <w:tr w:rsidR="00E91DF0" w:rsidRPr="00DA0EF4" w14:paraId="3DD7B259" w14:textId="77777777" w:rsidTr="002234BD">
        <w:trPr>
          <w:cantSplit/>
        </w:trPr>
        <w:tc>
          <w:tcPr>
            <w:tcW w:w="4330" w:type="dxa"/>
          </w:tcPr>
          <w:p w14:paraId="2F72FFD5" w14:textId="77777777" w:rsidR="00E91DF0" w:rsidRPr="00DA0EF4" w:rsidRDefault="00E91DF0" w:rsidP="00E91DF0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ค่าเช่าจ่าย</w:t>
            </w:r>
          </w:p>
        </w:tc>
        <w:tc>
          <w:tcPr>
            <w:tcW w:w="1305" w:type="dxa"/>
            <w:shd w:val="clear" w:color="auto" w:fill="FAFAFA"/>
          </w:tcPr>
          <w:p w14:paraId="69CD51AA" w14:textId="76FC33B7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17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257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836</w:t>
            </w:r>
          </w:p>
        </w:tc>
        <w:tc>
          <w:tcPr>
            <w:tcW w:w="1305" w:type="dxa"/>
          </w:tcPr>
          <w:p w14:paraId="04C2C4F2" w14:textId="2454DA30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493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690</w:t>
            </w:r>
          </w:p>
        </w:tc>
        <w:tc>
          <w:tcPr>
            <w:tcW w:w="1287" w:type="dxa"/>
            <w:shd w:val="clear" w:color="auto" w:fill="FAFAFA"/>
          </w:tcPr>
          <w:p w14:paraId="3F0A37C1" w14:textId="2469883C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17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557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836</w:t>
            </w:r>
          </w:p>
        </w:tc>
        <w:tc>
          <w:tcPr>
            <w:tcW w:w="1345" w:type="dxa"/>
            <w:vAlign w:val="bottom"/>
          </w:tcPr>
          <w:p w14:paraId="0609B7AA" w14:textId="016932F3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793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690</w:t>
            </w:r>
          </w:p>
        </w:tc>
      </w:tr>
      <w:tr w:rsidR="00E91DF0" w:rsidRPr="00DA0EF4" w14:paraId="7BF6F4D8" w14:textId="77777777" w:rsidTr="002234BD">
        <w:trPr>
          <w:cantSplit/>
        </w:trPr>
        <w:tc>
          <w:tcPr>
            <w:tcW w:w="4330" w:type="dxa"/>
            <w:vAlign w:val="bottom"/>
          </w:tcPr>
          <w:p w14:paraId="16E1E603" w14:textId="77777777" w:rsidR="00E91DF0" w:rsidRPr="00DA0EF4" w:rsidRDefault="00E91DF0" w:rsidP="00E91DF0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ค่าจ้างและค่าแรงเหมา</w:t>
            </w:r>
          </w:p>
        </w:tc>
        <w:tc>
          <w:tcPr>
            <w:tcW w:w="1305" w:type="dxa"/>
            <w:shd w:val="clear" w:color="auto" w:fill="FAFAFA"/>
          </w:tcPr>
          <w:p w14:paraId="7341C738" w14:textId="343437AB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350</w:t>
            </w:r>
          </w:p>
        </w:tc>
        <w:tc>
          <w:tcPr>
            <w:tcW w:w="1305" w:type="dxa"/>
            <w:vAlign w:val="bottom"/>
          </w:tcPr>
          <w:p w14:paraId="3D84B025" w14:textId="270E8FBA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165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865</w:t>
            </w:r>
          </w:p>
        </w:tc>
        <w:tc>
          <w:tcPr>
            <w:tcW w:w="1287" w:type="dxa"/>
            <w:shd w:val="clear" w:color="auto" w:fill="FAFAFA"/>
          </w:tcPr>
          <w:p w14:paraId="26665E93" w14:textId="311C2352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337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350</w:t>
            </w:r>
          </w:p>
        </w:tc>
        <w:tc>
          <w:tcPr>
            <w:tcW w:w="1345" w:type="dxa"/>
            <w:vAlign w:val="bottom"/>
          </w:tcPr>
          <w:p w14:paraId="4046ECCB" w14:textId="31D58D39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133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365</w:t>
            </w:r>
          </w:p>
        </w:tc>
      </w:tr>
      <w:tr w:rsidR="00E91DF0" w:rsidRPr="00DA0EF4" w14:paraId="176275A4" w14:textId="77777777" w:rsidTr="002234BD">
        <w:trPr>
          <w:cantSplit/>
        </w:trPr>
        <w:tc>
          <w:tcPr>
            <w:tcW w:w="4330" w:type="dxa"/>
            <w:hideMark/>
          </w:tcPr>
          <w:p w14:paraId="4C1BFF26" w14:textId="77777777" w:rsidR="00E91DF0" w:rsidRPr="00DA0EF4" w:rsidRDefault="00E91DF0" w:rsidP="00E91DF0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305" w:type="dxa"/>
            <w:shd w:val="clear" w:color="auto" w:fill="FAFAFA"/>
          </w:tcPr>
          <w:p w14:paraId="6918383B" w14:textId="59DFE823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30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120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947</w:t>
            </w:r>
          </w:p>
        </w:tc>
        <w:tc>
          <w:tcPr>
            <w:tcW w:w="1305" w:type="dxa"/>
          </w:tcPr>
          <w:p w14:paraId="6132310F" w14:textId="1BA9C799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450</w:t>
            </w:r>
          </w:p>
        </w:tc>
        <w:tc>
          <w:tcPr>
            <w:tcW w:w="1287" w:type="dxa"/>
            <w:shd w:val="clear" w:color="auto" w:fill="FAFAFA"/>
          </w:tcPr>
          <w:p w14:paraId="5D90EF6E" w14:textId="6AD1BC8F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30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050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517</w:t>
            </w:r>
          </w:p>
        </w:tc>
        <w:tc>
          <w:tcPr>
            <w:tcW w:w="1345" w:type="dxa"/>
            <w:vAlign w:val="bottom"/>
          </w:tcPr>
          <w:p w14:paraId="1C3E26C8" w14:textId="4E631BFA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105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687</w:t>
            </w:r>
          </w:p>
        </w:tc>
      </w:tr>
      <w:tr w:rsidR="00E91DF0" w:rsidRPr="00DA0EF4" w14:paraId="2A798C4D" w14:textId="77777777" w:rsidTr="002234BD">
        <w:trPr>
          <w:cantSplit/>
        </w:trPr>
        <w:tc>
          <w:tcPr>
            <w:tcW w:w="4330" w:type="dxa"/>
          </w:tcPr>
          <w:p w14:paraId="3747C3C9" w14:textId="77777777" w:rsidR="00E91DF0" w:rsidRPr="00DA0EF4" w:rsidRDefault="00E91DF0" w:rsidP="00E91DF0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ค่าโฆษณาและส่งเสริมการขาย</w:t>
            </w:r>
          </w:p>
        </w:tc>
        <w:tc>
          <w:tcPr>
            <w:tcW w:w="1305" w:type="dxa"/>
            <w:shd w:val="clear" w:color="auto" w:fill="FAFAFA"/>
          </w:tcPr>
          <w:p w14:paraId="572EBA21" w14:textId="51039CF2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792</w:t>
            </w:r>
          </w:p>
        </w:tc>
        <w:tc>
          <w:tcPr>
            <w:tcW w:w="1305" w:type="dxa"/>
          </w:tcPr>
          <w:p w14:paraId="36A76219" w14:textId="41EA87A2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534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255</w:t>
            </w:r>
          </w:p>
        </w:tc>
        <w:tc>
          <w:tcPr>
            <w:tcW w:w="1287" w:type="dxa"/>
            <w:shd w:val="clear" w:color="auto" w:fill="FAFAFA"/>
          </w:tcPr>
          <w:p w14:paraId="4E6B3851" w14:textId="6EE0D356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792</w:t>
            </w:r>
          </w:p>
        </w:tc>
        <w:tc>
          <w:tcPr>
            <w:tcW w:w="1345" w:type="dxa"/>
            <w:vAlign w:val="bottom"/>
          </w:tcPr>
          <w:p w14:paraId="025C5019" w14:textId="1AFF0DCB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E91DF0" w:rsidRPr="00DA0EF4" w14:paraId="477BD292" w14:textId="77777777" w:rsidTr="002234BD">
        <w:trPr>
          <w:cantSplit/>
        </w:trPr>
        <w:tc>
          <w:tcPr>
            <w:tcW w:w="4330" w:type="dxa"/>
            <w:vAlign w:val="bottom"/>
          </w:tcPr>
          <w:p w14:paraId="140828D0" w14:textId="77777777" w:rsidR="00E91DF0" w:rsidRPr="00DA0EF4" w:rsidRDefault="00E91DF0" w:rsidP="00E91DF0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ค่าใช้จ่ายโรงงานและสำนักงาน</w:t>
            </w:r>
          </w:p>
        </w:tc>
        <w:tc>
          <w:tcPr>
            <w:tcW w:w="1305" w:type="dxa"/>
            <w:shd w:val="clear" w:color="auto" w:fill="FAFAFA"/>
          </w:tcPr>
          <w:p w14:paraId="18127EF1" w14:textId="751B6E8B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825</w:t>
            </w:r>
          </w:p>
        </w:tc>
        <w:tc>
          <w:tcPr>
            <w:tcW w:w="1305" w:type="dxa"/>
            <w:vAlign w:val="bottom"/>
          </w:tcPr>
          <w:p w14:paraId="189CB30D" w14:textId="65564F51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345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368</w:t>
            </w:r>
          </w:p>
        </w:tc>
        <w:tc>
          <w:tcPr>
            <w:tcW w:w="1287" w:type="dxa"/>
            <w:shd w:val="clear" w:color="auto" w:fill="FAFAFA"/>
          </w:tcPr>
          <w:p w14:paraId="4E8DC8D9" w14:textId="6119C6FF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825</w:t>
            </w:r>
          </w:p>
        </w:tc>
        <w:tc>
          <w:tcPr>
            <w:tcW w:w="1345" w:type="dxa"/>
            <w:vAlign w:val="bottom"/>
          </w:tcPr>
          <w:p w14:paraId="305EFF7B" w14:textId="60845848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345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368</w:t>
            </w:r>
          </w:p>
        </w:tc>
      </w:tr>
      <w:tr w:rsidR="00E91DF0" w:rsidRPr="00DA0EF4" w14:paraId="60E9F4F8" w14:textId="77777777" w:rsidTr="002234BD">
        <w:trPr>
          <w:cantSplit/>
        </w:trPr>
        <w:tc>
          <w:tcPr>
            <w:tcW w:w="4330" w:type="dxa"/>
          </w:tcPr>
          <w:p w14:paraId="744A106A" w14:textId="77777777" w:rsidR="00E91DF0" w:rsidRPr="00DA0EF4" w:rsidRDefault="00E91DF0" w:rsidP="00E91DF0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ค่านายหน้าและค่าตอบแทน</w:t>
            </w:r>
          </w:p>
        </w:tc>
        <w:tc>
          <w:tcPr>
            <w:tcW w:w="1305" w:type="dxa"/>
            <w:shd w:val="clear" w:color="auto" w:fill="FAFAFA"/>
          </w:tcPr>
          <w:p w14:paraId="5864A97E" w14:textId="11452B2D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930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745</w:t>
            </w:r>
          </w:p>
        </w:tc>
        <w:tc>
          <w:tcPr>
            <w:tcW w:w="1305" w:type="dxa"/>
          </w:tcPr>
          <w:p w14:paraId="28C731B3" w14:textId="3F8272AE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813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218</w:t>
            </w:r>
          </w:p>
        </w:tc>
        <w:tc>
          <w:tcPr>
            <w:tcW w:w="1287" w:type="dxa"/>
            <w:shd w:val="clear" w:color="auto" w:fill="FAFAFA"/>
          </w:tcPr>
          <w:p w14:paraId="7CCA5B38" w14:textId="0B5C37E4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922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938</w:t>
            </w:r>
          </w:p>
        </w:tc>
        <w:tc>
          <w:tcPr>
            <w:tcW w:w="1345" w:type="dxa"/>
            <w:vAlign w:val="bottom"/>
          </w:tcPr>
          <w:p w14:paraId="7A1A6036" w14:textId="74B199E1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813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218</w:t>
            </w:r>
          </w:p>
        </w:tc>
      </w:tr>
      <w:tr w:rsidR="00E91DF0" w:rsidRPr="00DA0EF4" w14:paraId="577298DD" w14:textId="77777777" w:rsidTr="002234BD">
        <w:trPr>
          <w:cantSplit/>
        </w:trPr>
        <w:tc>
          <w:tcPr>
            <w:tcW w:w="4330" w:type="dxa"/>
            <w:hideMark/>
          </w:tcPr>
          <w:p w14:paraId="0A67C9F4" w14:textId="77777777" w:rsidR="00E91DF0" w:rsidRPr="00DA0EF4" w:rsidRDefault="00E91DF0" w:rsidP="00E91DF0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ค่าบริการและค่าที่ปรึกษา</w:t>
            </w:r>
          </w:p>
        </w:tc>
        <w:tc>
          <w:tcPr>
            <w:tcW w:w="1305" w:type="dxa"/>
            <w:shd w:val="clear" w:color="auto" w:fill="FAFAFA"/>
          </w:tcPr>
          <w:p w14:paraId="4ABB52C8" w14:textId="79577408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032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978</w:t>
            </w:r>
          </w:p>
        </w:tc>
        <w:tc>
          <w:tcPr>
            <w:tcW w:w="1305" w:type="dxa"/>
          </w:tcPr>
          <w:p w14:paraId="0F63A4E4" w14:textId="6A567EBB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615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296</w:t>
            </w:r>
          </w:p>
        </w:tc>
        <w:tc>
          <w:tcPr>
            <w:tcW w:w="1287" w:type="dxa"/>
            <w:shd w:val="clear" w:color="auto" w:fill="FAFAFA"/>
          </w:tcPr>
          <w:p w14:paraId="7CB97752" w14:textId="62B1D28B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820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478</w:t>
            </w:r>
          </w:p>
        </w:tc>
        <w:tc>
          <w:tcPr>
            <w:tcW w:w="1345" w:type="dxa"/>
            <w:vAlign w:val="bottom"/>
          </w:tcPr>
          <w:p w14:paraId="72238357" w14:textId="45C48BC6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399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696</w:t>
            </w:r>
          </w:p>
        </w:tc>
      </w:tr>
      <w:tr w:rsidR="00E91DF0" w:rsidRPr="00DA0EF4" w14:paraId="184D08E3" w14:textId="77777777" w:rsidTr="002234BD">
        <w:trPr>
          <w:cantSplit/>
        </w:trPr>
        <w:tc>
          <w:tcPr>
            <w:tcW w:w="4330" w:type="dxa"/>
          </w:tcPr>
          <w:p w14:paraId="625F44A7" w14:textId="77777777" w:rsidR="00E91DF0" w:rsidRPr="00DA0EF4" w:rsidRDefault="00E91DF0" w:rsidP="00E91DF0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ค่าเดินทางและค่ารับรอง</w:t>
            </w:r>
          </w:p>
        </w:tc>
        <w:tc>
          <w:tcPr>
            <w:tcW w:w="1305" w:type="dxa"/>
            <w:shd w:val="clear" w:color="auto" w:fill="FAFAFA"/>
          </w:tcPr>
          <w:p w14:paraId="7BD9A9DC" w14:textId="60BAE631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672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495</w:t>
            </w:r>
          </w:p>
        </w:tc>
        <w:tc>
          <w:tcPr>
            <w:tcW w:w="1305" w:type="dxa"/>
          </w:tcPr>
          <w:p w14:paraId="68564C0A" w14:textId="7DE5735A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197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144</w:t>
            </w:r>
          </w:p>
        </w:tc>
        <w:tc>
          <w:tcPr>
            <w:tcW w:w="1287" w:type="dxa"/>
            <w:shd w:val="clear" w:color="auto" w:fill="FAFAFA"/>
          </w:tcPr>
          <w:p w14:paraId="51B003DB" w14:textId="6E951CAE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449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455</w:t>
            </w:r>
          </w:p>
        </w:tc>
        <w:tc>
          <w:tcPr>
            <w:tcW w:w="1345" w:type="dxa"/>
            <w:vAlign w:val="bottom"/>
          </w:tcPr>
          <w:p w14:paraId="6890DBCC" w14:textId="0D0E6ED0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079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616</w:t>
            </w:r>
          </w:p>
        </w:tc>
      </w:tr>
      <w:tr w:rsidR="00E91DF0" w:rsidRPr="00DA0EF4" w14:paraId="088F96B5" w14:textId="77777777" w:rsidTr="002234BD">
        <w:trPr>
          <w:cantSplit/>
        </w:trPr>
        <w:tc>
          <w:tcPr>
            <w:tcW w:w="4330" w:type="dxa"/>
          </w:tcPr>
          <w:p w14:paraId="5E5AB5E5" w14:textId="7BE93443" w:rsidR="00E91DF0" w:rsidRPr="00DA0EF4" w:rsidRDefault="00267725" w:rsidP="00E91DF0">
            <w:pPr>
              <w:spacing w:line="320" w:lineRule="exact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(กลับรายการ) 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>ขาดทุนจากการด้อยค่าของ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305" w:type="dxa"/>
            <w:shd w:val="clear" w:color="auto" w:fill="FAFAFA"/>
          </w:tcPr>
          <w:p w14:paraId="5900EC54" w14:textId="7923B576" w:rsidR="00E91DF0" w:rsidRPr="00DA0EF4" w:rsidRDefault="00E91DF0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096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05" w:type="dxa"/>
          </w:tcPr>
          <w:p w14:paraId="13774010" w14:textId="6C5E4F8E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871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373</w:t>
            </w:r>
          </w:p>
        </w:tc>
        <w:tc>
          <w:tcPr>
            <w:tcW w:w="1287" w:type="dxa"/>
            <w:shd w:val="clear" w:color="auto" w:fill="FAFAFA"/>
          </w:tcPr>
          <w:p w14:paraId="60E16EB7" w14:textId="080CF1F6" w:rsidR="00E91DF0" w:rsidRPr="00DA0EF4" w:rsidRDefault="00E91DF0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096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45" w:type="dxa"/>
            <w:vAlign w:val="bottom"/>
          </w:tcPr>
          <w:p w14:paraId="43615891" w14:textId="3240634F" w:rsidR="00E91DF0" w:rsidRPr="00DA0EF4" w:rsidRDefault="00DA0EF4" w:rsidP="00A958CD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871</w:t>
            </w:r>
            <w:r w:rsidR="00E91DF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373</w:t>
            </w:r>
          </w:p>
        </w:tc>
      </w:tr>
    </w:tbl>
    <w:p w14:paraId="0795640A" w14:textId="77777777" w:rsidR="001D11DF" w:rsidRPr="00DA0EF4" w:rsidRDefault="00852268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6818B5C1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2B95A6" w14:textId="08007480" w:rsidR="00767150" w:rsidRPr="00DA0EF4" w:rsidRDefault="001D11DF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</w:rPr>
              <w:br w:type="page"/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F40F55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7018CA6" w14:textId="77777777" w:rsidR="00B15C99" w:rsidRPr="00DA0EF4" w:rsidRDefault="00B15C99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14:paraId="317D867C" w14:textId="77777777" w:rsidR="0090699C" w:rsidRPr="00DA0EF4" w:rsidRDefault="0090699C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379D1625" w14:textId="77777777" w:rsidR="0090699C" w:rsidRPr="00DA0EF4" w:rsidRDefault="0090699C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A0EF4" w14:paraId="3F8C81D0" w14:textId="77777777" w:rsidTr="00F40F55">
        <w:trPr>
          <w:cantSplit/>
        </w:trPr>
        <w:tc>
          <w:tcPr>
            <w:tcW w:w="4390" w:type="dxa"/>
            <w:vAlign w:val="bottom"/>
          </w:tcPr>
          <w:p w14:paraId="20674DC7" w14:textId="77777777" w:rsidR="008B4326" w:rsidRPr="00DA0EF4" w:rsidRDefault="008B4326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1F97F2" w14:textId="77777777" w:rsidR="008B4326" w:rsidRPr="00DA0EF4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14F1C8" w14:textId="77777777" w:rsidR="008B4326" w:rsidRPr="00DA0EF4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32117" w:rsidRPr="00DA0EF4" w14:paraId="3AA0955F" w14:textId="77777777" w:rsidTr="004172F5">
        <w:trPr>
          <w:cantSplit/>
        </w:trPr>
        <w:tc>
          <w:tcPr>
            <w:tcW w:w="4390" w:type="dxa"/>
            <w:vAlign w:val="bottom"/>
          </w:tcPr>
          <w:p w14:paraId="0C5CE1A8" w14:textId="77777777" w:rsidR="00C32117" w:rsidRPr="00DA0EF4" w:rsidRDefault="00C32117" w:rsidP="00C32117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2499C62" w14:textId="525366B7" w:rsidR="00C32117" w:rsidRPr="00DA0EF4" w:rsidRDefault="00C32117" w:rsidP="00C32117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D0137D7" w14:textId="46B333C0" w:rsidR="00C32117" w:rsidRPr="00DA0EF4" w:rsidRDefault="00C32117" w:rsidP="00C32117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2C7FD95" w14:textId="015ED5BE" w:rsidR="00C32117" w:rsidRPr="00DA0EF4" w:rsidRDefault="00C32117" w:rsidP="00C32117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D582C18" w14:textId="150E934D" w:rsidR="00C32117" w:rsidRPr="00DA0EF4" w:rsidRDefault="00C32117" w:rsidP="00C32117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70BFE" w:rsidRPr="00DA0EF4" w14:paraId="78001733" w14:textId="77777777" w:rsidTr="00F40F55">
        <w:trPr>
          <w:cantSplit/>
        </w:trPr>
        <w:tc>
          <w:tcPr>
            <w:tcW w:w="4390" w:type="dxa"/>
            <w:vAlign w:val="bottom"/>
          </w:tcPr>
          <w:p w14:paraId="3D8F32B5" w14:textId="77777777" w:rsidR="00C70BFE" w:rsidRPr="00DA0EF4" w:rsidRDefault="00C70BFE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9991163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03CCF51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7EA33C9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ED18C4B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0FA0" w:rsidRPr="00DA0EF4" w14:paraId="37DA8A45" w14:textId="77777777" w:rsidTr="00963E04">
        <w:trPr>
          <w:cantSplit/>
        </w:trPr>
        <w:tc>
          <w:tcPr>
            <w:tcW w:w="4390" w:type="dxa"/>
            <w:hideMark/>
          </w:tcPr>
          <w:p w14:paraId="3686E668" w14:textId="105788F2" w:rsidR="00960FA0" w:rsidRPr="00DA0EF4" w:rsidRDefault="00960FA0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041E664" w14:textId="77777777" w:rsidR="00960FA0" w:rsidRPr="00DA0EF4" w:rsidRDefault="00960F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B307687" w14:textId="77777777" w:rsidR="00960FA0" w:rsidRPr="00DA0EF4" w:rsidRDefault="00960F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D3FD79B" w14:textId="77777777" w:rsidR="00960FA0" w:rsidRPr="00DA0EF4" w:rsidRDefault="00960F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153F48DA" w14:textId="77777777" w:rsidR="00960FA0" w:rsidRPr="00DA0EF4" w:rsidRDefault="00960F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C32117" w:rsidRPr="00DA0EF4" w14:paraId="60074577" w14:textId="77777777" w:rsidTr="00963E04">
        <w:trPr>
          <w:cantSplit/>
        </w:trPr>
        <w:tc>
          <w:tcPr>
            <w:tcW w:w="4390" w:type="dxa"/>
          </w:tcPr>
          <w:p w14:paraId="65D40366" w14:textId="7FAF406B" w:rsidR="00C32117" w:rsidRPr="00DA0EF4" w:rsidRDefault="00C32117" w:rsidP="00C32117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ภาษีเงินได้ปีปัจจุบัน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1935851" w14:textId="76B33840" w:rsidR="00C32117" w:rsidRPr="00DA0EF4" w:rsidRDefault="00963E0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807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033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vAlign w:val="bottom"/>
          </w:tcPr>
          <w:p w14:paraId="5CAFE35B" w14:textId="4FB643CA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2B20248" w14:textId="02869EE9" w:rsidR="00C32117" w:rsidRPr="00DA0EF4" w:rsidRDefault="00963E0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807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033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vAlign w:val="bottom"/>
          </w:tcPr>
          <w:p w14:paraId="620E7765" w14:textId="4BB71B9E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787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C32117" w:rsidRPr="00DA0EF4" w14:paraId="10619142" w14:textId="77777777" w:rsidTr="00963E04">
        <w:trPr>
          <w:cantSplit/>
        </w:trPr>
        <w:tc>
          <w:tcPr>
            <w:tcW w:w="4390" w:type="dxa"/>
          </w:tcPr>
          <w:p w14:paraId="1200D607" w14:textId="77777777" w:rsidR="00C32117" w:rsidRPr="00DA0EF4" w:rsidRDefault="00C32117" w:rsidP="00C32117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51F7E52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643DD6F8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36CD75D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718EDA82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C32117" w:rsidRPr="00DA0EF4" w14:paraId="665860D1" w14:textId="77777777" w:rsidTr="00F40F55">
        <w:trPr>
          <w:cantSplit/>
        </w:trPr>
        <w:tc>
          <w:tcPr>
            <w:tcW w:w="4390" w:type="dxa"/>
          </w:tcPr>
          <w:p w14:paraId="0A0E5756" w14:textId="77777777" w:rsidR="00C32117" w:rsidRPr="00DA0EF4" w:rsidRDefault="00C32117" w:rsidP="00C32117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3394738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76E2C67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8AA24F6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4258DE63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C32117" w:rsidRPr="00DA0EF4" w14:paraId="591B2024" w14:textId="77777777" w:rsidTr="00F40F55">
        <w:trPr>
          <w:cantSplit/>
        </w:trPr>
        <w:tc>
          <w:tcPr>
            <w:tcW w:w="4390" w:type="dxa"/>
          </w:tcPr>
          <w:p w14:paraId="67871E7F" w14:textId="77777777" w:rsidR="00C32117" w:rsidRPr="00DA0EF4" w:rsidRDefault="00C32117" w:rsidP="00C32117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เพิ่ม(ลด)ในสินทรัพย์ภาษีเงินได้รอการตัดบัญชี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5A9CF8B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1E8BE66F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813E91E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EE317F7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C32117" w:rsidRPr="00DA0EF4" w14:paraId="153309D0" w14:textId="77777777" w:rsidTr="0090699C">
        <w:trPr>
          <w:cantSplit/>
        </w:trPr>
        <w:tc>
          <w:tcPr>
            <w:tcW w:w="4390" w:type="dxa"/>
          </w:tcPr>
          <w:p w14:paraId="00ACF4E0" w14:textId="73147AC2" w:rsidR="00C32117" w:rsidRPr="00DA0EF4" w:rsidRDefault="00C32117" w:rsidP="00C32117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63AE928" w14:textId="0800897F" w:rsidR="00C32117" w:rsidRPr="00DA0EF4" w:rsidRDefault="00DA0EF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497</w:t>
            </w:r>
            <w:r w:rsidR="00963E0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628</w:t>
            </w:r>
          </w:p>
        </w:tc>
        <w:tc>
          <w:tcPr>
            <w:tcW w:w="1295" w:type="dxa"/>
            <w:vAlign w:val="bottom"/>
          </w:tcPr>
          <w:p w14:paraId="1D0F445A" w14:textId="222CBEE3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582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DBE0518" w14:textId="792325DA" w:rsidR="00C32117" w:rsidRPr="00DA0EF4" w:rsidRDefault="00DA0EF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499</w:t>
            </w:r>
            <w:r w:rsidR="00963E0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451</w:t>
            </w:r>
          </w:p>
        </w:tc>
        <w:tc>
          <w:tcPr>
            <w:tcW w:w="1295" w:type="dxa"/>
            <w:vAlign w:val="bottom"/>
          </w:tcPr>
          <w:p w14:paraId="2DD666D0" w14:textId="6BFE46CD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583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898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C32117" w:rsidRPr="00DA0EF4" w14:paraId="5BB689AF" w14:textId="77777777" w:rsidTr="00B04519">
        <w:trPr>
          <w:cantSplit/>
        </w:trPr>
        <w:tc>
          <w:tcPr>
            <w:tcW w:w="4390" w:type="dxa"/>
          </w:tcPr>
          <w:p w14:paraId="620C38A4" w14:textId="6B507B39" w:rsidR="00C32117" w:rsidRPr="00DA0EF4" w:rsidRDefault="00C32117" w:rsidP="00C32117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เพิ่มในหนี้สินภาษีเงินได้รอการตัดบัญชี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9E5E1BE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5311FAA8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3C9E78E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3C51B56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C32117" w:rsidRPr="00DA0EF4" w14:paraId="12C8C15B" w14:textId="77777777" w:rsidTr="00B04519">
        <w:trPr>
          <w:cantSplit/>
        </w:trPr>
        <w:tc>
          <w:tcPr>
            <w:tcW w:w="4390" w:type="dxa"/>
          </w:tcPr>
          <w:p w14:paraId="04CCD771" w14:textId="64C30959" w:rsidR="00C32117" w:rsidRPr="00DA0EF4" w:rsidRDefault="00C32117" w:rsidP="00C32117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171CDDC" w14:textId="5328C1CB" w:rsidR="00C32117" w:rsidRPr="00DA0EF4" w:rsidRDefault="00963E0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448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vAlign w:val="bottom"/>
          </w:tcPr>
          <w:p w14:paraId="45F35986" w14:textId="478A3B2C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585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3BE3309" w14:textId="1147F9C5" w:rsidR="00C32117" w:rsidRPr="00DA0EF4" w:rsidRDefault="00963E0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448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vAlign w:val="bottom"/>
          </w:tcPr>
          <w:p w14:paraId="52B8B370" w14:textId="383898EC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585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C32117" w:rsidRPr="00DA0EF4" w14:paraId="006D268F" w14:textId="77777777" w:rsidTr="00B04519">
        <w:trPr>
          <w:cantSplit/>
        </w:trPr>
        <w:tc>
          <w:tcPr>
            <w:tcW w:w="4390" w:type="dxa"/>
          </w:tcPr>
          <w:p w14:paraId="42F5541E" w14:textId="1EC6E53E" w:rsidR="00C32117" w:rsidRPr="00DA0EF4" w:rsidRDefault="00C32117" w:rsidP="00F6671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รายการปรับปรุงจากการนำมาตรฐานการรายงานทาง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8A8E0B5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61C1697A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3F85279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7880CE09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C32117" w:rsidRPr="00DA0EF4" w14:paraId="0A3274AA" w14:textId="77777777" w:rsidTr="00B04519">
        <w:trPr>
          <w:cantSplit/>
        </w:trPr>
        <w:tc>
          <w:tcPr>
            <w:tcW w:w="4390" w:type="dxa"/>
          </w:tcPr>
          <w:p w14:paraId="35AA835D" w14:textId="5E1D22A4" w:rsidR="00C32117" w:rsidRPr="00DA0EF4" w:rsidRDefault="00F66712" w:rsidP="00C32117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การเงินใหม่มาปฏิบัติและเปลี่ยนแปลงนโยบายการบัญชี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E5C6D" w14:textId="216274E0" w:rsidR="00C32117" w:rsidRPr="00DA0EF4" w:rsidRDefault="00963E0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FACB30A" w14:textId="7482D295" w:rsidR="00C32117" w:rsidRPr="00DA0EF4" w:rsidRDefault="00DA0EF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997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D60A0" w14:textId="6EE3FFE1" w:rsidR="00C32117" w:rsidRPr="00DA0EF4" w:rsidRDefault="00963E0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C509360" w14:textId="34B3E2AF" w:rsidR="00C32117" w:rsidRPr="00DA0EF4" w:rsidRDefault="00DA0EF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</w:t>
            </w:r>
            <w:r w:rsidR="00C32117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997</w:t>
            </w:r>
          </w:p>
        </w:tc>
      </w:tr>
      <w:tr w:rsidR="00C32117" w:rsidRPr="00DA0EF4" w14:paraId="1612F78D" w14:textId="77777777" w:rsidTr="0090699C">
        <w:trPr>
          <w:cantSplit/>
        </w:trPr>
        <w:tc>
          <w:tcPr>
            <w:tcW w:w="4390" w:type="dxa"/>
          </w:tcPr>
          <w:p w14:paraId="3AAE8897" w14:textId="77777777" w:rsidR="00C32117" w:rsidRPr="00DA0EF4" w:rsidRDefault="00C32117" w:rsidP="00C3211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ADC1A" w14:textId="0DE45EF9" w:rsidR="00C32117" w:rsidRPr="00DA0EF4" w:rsidRDefault="00963E0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AA3B8" w14:textId="67011CC0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878E42" w14:textId="2789895D" w:rsidR="00C32117" w:rsidRPr="00DA0EF4" w:rsidRDefault="00963E0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997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9273D" w14:textId="026A4C4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C32117" w:rsidRPr="00DA0EF4" w14:paraId="63CEF381" w14:textId="77777777" w:rsidTr="0090699C">
        <w:trPr>
          <w:cantSplit/>
        </w:trPr>
        <w:tc>
          <w:tcPr>
            <w:tcW w:w="4390" w:type="dxa"/>
            <w:hideMark/>
          </w:tcPr>
          <w:p w14:paraId="70AF8C06" w14:textId="77777777" w:rsidR="00C32117" w:rsidRPr="00DA0EF4" w:rsidRDefault="00C32117" w:rsidP="00C32117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BBE0A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6D642DA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F6808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3D6D5A6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C32117" w:rsidRPr="00DA0EF4" w14:paraId="7172AD26" w14:textId="77777777" w:rsidTr="0090699C">
        <w:trPr>
          <w:cantSplit/>
        </w:trPr>
        <w:tc>
          <w:tcPr>
            <w:tcW w:w="4390" w:type="dxa"/>
            <w:hideMark/>
          </w:tcPr>
          <w:p w14:paraId="15609088" w14:textId="21C2CB5B" w:rsidR="00C32117" w:rsidRPr="00DA0EF4" w:rsidRDefault="00C32117" w:rsidP="00C3211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55DC4" w14:textId="7D1BCF17" w:rsidR="00C32117" w:rsidRPr="00DA0EF4" w:rsidRDefault="00963E0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026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13AF00F" w14:textId="0D969B54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028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850B5" w14:textId="045FC9D4" w:rsidR="00C32117" w:rsidRPr="00DA0EF4" w:rsidRDefault="00963E04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025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030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8DD00C1" w14:textId="341DE300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</w:tbl>
    <w:p w14:paraId="57697E1E" w14:textId="77777777" w:rsidR="008B4326" w:rsidRPr="00DA0EF4" w:rsidRDefault="008B4326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9570"/>
      </w:tblGrid>
      <w:tr w:rsidR="007453EE" w:rsidRPr="00DA0EF4" w14:paraId="0D6223D1" w14:textId="77777777" w:rsidTr="007453EE">
        <w:trPr>
          <w:cantSplit/>
        </w:trPr>
        <w:tc>
          <w:tcPr>
            <w:tcW w:w="9570" w:type="dxa"/>
          </w:tcPr>
          <w:p w14:paraId="3742812B" w14:textId="2D47BA5E" w:rsidR="007453EE" w:rsidRPr="00DA0EF4" w:rsidRDefault="008B4326" w:rsidP="00A23BF9">
            <w:pPr>
              <w:ind w:right="-8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ภาษีเงินได้ที่แสดงในงบกำไรขาดทุนรวมคำนวณจากกำไรสุทธิทางภาษีของ</w:t>
            </w:r>
            <w:r w:rsidR="00047B51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กลุ่ม</w:t>
            </w:r>
            <w:r w:rsidR="00CD4D43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กิจการ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ในอัตราร้อยละ</w:t>
            </w:r>
            <w:r w:rsidR="00DC0441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13</w:t>
            </w:r>
            <w:r w:rsidR="00963E04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64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D07B27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(พ.ศ.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2563</w:t>
            </w:r>
            <w:r w:rsidR="00D07B27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:</w:t>
            </w:r>
            <w:r w:rsidR="00D07B27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362226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อัตราร้อยละ</w:t>
            </w:r>
            <w:r w:rsidR="00E44F4A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8</w:t>
            </w:r>
            <w:r w:rsidR="00DE4E88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.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93</w:t>
            </w:r>
            <w:r w:rsidR="00362226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)</w:t>
            </w:r>
            <w:r w:rsidR="007453EE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="00A23BF9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br/>
            </w:r>
            <w:r w:rsidR="007453EE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อัตราภาษีเงินได้</w:t>
            </w:r>
            <w:r w:rsidR="002A562D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ที่</w:t>
            </w:r>
            <w:r w:rsidR="0034349A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เพิ่มขึ้น</w:t>
            </w:r>
            <w:r w:rsidR="007453EE" w:rsidRPr="00DA0EF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ในปีปัจจุบันเกิดจาก</w:t>
            </w:r>
            <w:r w:rsidR="007453E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ผลกระทบจากการลดหย่อนภาษีเงินได้ภายใต้สิทธิประโยชน์จากการส่งเสริมการลงทุน</w:t>
            </w:r>
          </w:p>
        </w:tc>
      </w:tr>
    </w:tbl>
    <w:p w14:paraId="051833B9" w14:textId="4A9271F0" w:rsidR="008B4326" w:rsidRPr="00DA0EF4" w:rsidRDefault="008B4326" w:rsidP="00A365C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p w14:paraId="617D09A7" w14:textId="28B24A64" w:rsidR="009D7F27" w:rsidRPr="00DA0EF4" w:rsidRDefault="009D7F27" w:rsidP="00A365C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ภาษีเงินได้ที่เพิ่ม</w:t>
      </w:r>
      <w:r w:rsidR="0034349A"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(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ลด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)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ที่เกี่ยวข้องกับองค์ประกอบในกำไรขาดทุนเบ็ดเสร็จอื่น มีดังนี้</w:t>
      </w:r>
    </w:p>
    <w:p w14:paraId="14E83612" w14:textId="77777777" w:rsidR="009D7F27" w:rsidRPr="00DA0EF4" w:rsidRDefault="009D7F27" w:rsidP="00A365C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</w:pPr>
    </w:p>
    <w:tbl>
      <w:tblPr>
        <w:tblW w:w="957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664"/>
        <w:gridCol w:w="1152"/>
        <w:gridCol w:w="1152"/>
        <w:gridCol w:w="1152"/>
        <w:gridCol w:w="1152"/>
        <w:gridCol w:w="1152"/>
        <w:gridCol w:w="1152"/>
      </w:tblGrid>
      <w:tr w:rsidR="00BF3C95" w:rsidRPr="00DA0EF4" w14:paraId="770AC3F3" w14:textId="77777777" w:rsidTr="00EF6965">
        <w:trPr>
          <w:cantSplit/>
        </w:trPr>
        <w:tc>
          <w:tcPr>
            <w:tcW w:w="2664" w:type="dxa"/>
            <w:vAlign w:val="bottom"/>
          </w:tcPr>
          <w:p w14:paraId="2B6F0152" w14:textId="77777777" w:rsidR="00BF3C95" w:rsidRPr="00DA0EF4" w:rsidRDefault="00BF3C95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</w:tcPr>
          <w:p w14:paraId="5C9263C7" w14:textId="0328BC3C" w:rsidR="00BF3C95" w:rsidRPr="00DA0EF4" w:rsidRDefault="00BF3C95" w:rsidP="00A365CC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F96C86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</w:t>
            </w:r>
            <w:r w:rsidR="00F96C86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32117" w:rsidRPr="00DA0EF4" w14:paraId="141986F3" w14:textId="77777777" w:rsidTr="004172F5">
        <w:trPr>
          <w:cantSplit/>
        </w:trPr>
        <w:tc>
          <w:tcPr>
            <w:tcW w:w="2664" w:type="dxa"/>
            <w:vAlign w:val="bottom"/>
          </w:tcPr>
          <w:p w14:paraId="730C2860" w14:textId="77777777" w:rsidR="00C32117" w:rsidRPr="00DA0EF4" w:rsidRDefault="00C32117" w:rsidP="00C32117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</w:tcBorders>
            <w:vAlign w:val="bottom"/>
          </w:tcPr>
          <w:p w14:paraId="3475E8AE" w14:textId="44D8DF4A" w:rsidR="00C32117" w:rsidRPr="00DA0EF4" w:rsidRDefault="00C32117" w:rsidP="00C3211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</w:tcBorders>
            <w:vAlign w:val="bottom"/>
          </w:tcPr>
          <w:p w14:paraId="2A6C3427" w14:textId="0DFFDF63" w:rsidR="00C32117" w:rsidRPr="00DA0EF4" w:rsidRDefault="00C32117" w:rsidP="00C3211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0D6462" w:rsidRPr="00DA0EF4" w14:paraId="6C755E51" w14:textId="77777777" w:rsidTr="000C7947">
        <w:trPr>
          <w:cantSplit/>
        </w:trPr>
        <w:tc>
          <w:tcPr>
            <w:tcW w:w="2664" w:type="dxa"/>
            <w:vAlign w:val="bottom"/>
          </w:tcPr>
          <w:p w14:paraId="325AD665" w14:textId="77777777" w:rsidR="000D6462" w:rsidRPr="00DA0EF4" w:rsidRDefault="000D6462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DFAA6B" w14:textId="77777777" w:rsidR="000D6462" w:rsidRPr="00DA0EF4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99C0E2" w14:textId="77777777" w:rsidR="000D6462" w:rsidRPr="00DA0EF4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1897B2A" w14:textId="77777777" w:rsidR="000D6462" w:rsidRPr="00DA0EF4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46C4A9" w14:textId="77777777" w:rsidR="000D6462" w:rsidRPr="00DA0EF4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F36F65" w14:textId="77777777" w:rsidR="000D6462" w:rsidRPr="00DA0EF4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055407" w14:textId="77777777" w:rsidR="000D6462" w:rsidRPr="00DA0EF4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0D6462" w:rsidRPr="00DA0EF4" w14:paraId="00C5D9AC" w14:textId="77777777" w:rsidTr="000C7947">
        <w:trPr>
          <w:cantSplit/>
        </w:trPr>
        <w:tc>
          <w:tcPr>
            <w:tcW w:w="2664" w:type="dxa"/>
            <w:vAlign w:val="bottom"/>
          </w:tcPr>
          <w:p w14:paraId="6DB03818" w14:textId="77777777" w:rsidR="000D6462" w:rsidRPr="00DA0EF4" w:rsidRDefault="000D6462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C64D580" w14:textId="77777777" w:rsidR="000D6462" w:rsidRPr="00DA0EF4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5F4ED0" w14:textId="77777777" w:rsidR="000D6462" w:rsidRPr="00DA0EF4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5F6E0F" w14:textId="77777777" w:rsidR="000D6462" w:rsidRPr="00DA0EF4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A0E0FE4" w14:textId="77777777" w:rsidR="000D6462" w:rsidRPr="00DA0EF4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28845A86" w14:textId="77777777" w:rsidR="000D6462" w:rsidRPr="00DA0EF4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78917F19" w14:textId="77777777" w:rsidR="000D6462" w:rsidRPr="00DA0EF4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D6462" w:rsidRPr="00DA0EF4" w14:paraId="372F6E6C" w14:textId="77777777" w:rsidTr="00842B19">
        <w:trPr>
          <w:cantSplit/>
        </w:trPr>
        <w:tc>
          <w:tcPr>
            <w:tcW w:w="2664" w:type="dxa"/>
            <w:shd w:val="clear" w:color="auto" w:fill="auto"/>
          </w:tcPr>
          <w:p w14:paraId="413C4B10" w14:textId="77777777" w:rsidR="000D6462" w:rsidRPr="00DA0EF4" w:rsidRDefault="000D6462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188BC4" w14:textId="77777777" w:rsidR="000D6462" w:rsidRPr="00DA0EF4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5B6B32B" w14:textId="77777777" w:rsidR="000D6462" w:rsidRPr="00DA0EF4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D047813" w14:textId="77777777" w:rsidR="000D6462" w:rsidRPr="00DA0EF4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7F499F" w14:textId="77777777" w:rsidR="000D6462" w:rsidRPr="00DA0EF4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380EA2" w14:textId="77777777" w:rsidR="000D6462" w:rsidRPr="00DA0EF4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964DB2" w14:textId="77777777" w:rsidR="000D6462" w:rsidRPr="00DA0EF4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32117" w:rsidRPr="00DA0EF4" w14:paraId="769B22A5" w14:textId="77777777" w:rsidTr="00842B19">
        <w:trPr>
          <w:cantSplit/>
        </w:trPr>
        <w:tc>
          <w:tcPr>
            <w:tcW w:w="2664" w:type="dxa"/>
            <w:shd w:val="clear" w:color="auto" w:fill="auto"/>
          </w:tcPr>
          <w:p w14:paraId="31ABE706" w14:textId="77777777" w:rsidR="00C32117" w:rsidRPr="00DA0EF4" w:rsidRDefault="00C32117" w:rsidP="00C32117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A9717" w14:textId="54985335" w:rsidR="00C32117" w:rsidRPr="00DA0EF4" w:rsidRDefault="00DA0EF4" w:rsidP="00C321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63E0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963E0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91312E4" w14:textId="0123A0FA" w:rsidR="00C32117" w:rsidRPr="00DA0EF4" w:rsidRDefault="00963E04" w:rsidP="00C321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BC87DE3" w14:textId="3B749472" w:rsidR="00C32117" w:rsidRPr="00DA0EF4" w:rsidRDefault="00DA0EF4" w:rsidP="00C321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3E0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963E0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224C3" w14:textId="003B7023" w:rsidR="00C32117" w:rsidRPr="00DA0EF4" w:rsidRDefault="00C32117" w:rsidP="00C321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9928A1" w14:textId="3AB4E56A" w:rsidR="00C32117" w:rsidRPr="00DA0EF4" w:rsidRDefault="00C32117" w:rsidP="00C321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B86F86" w14:textId="38656FAC" w:rsidR="00C32117" w:rsidRPr="00DA0EF4" w:rsidRDefault="00C32117" w:rsidP="00C321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32117" w:rsidRPr="00DA0EF4" w14:paraId="27DEBC8B" w14:textId="77777777" w:rsidTr="00591E88">
        <w:trPr>
          <w:cantSplit/>
        </w:trPr>
        <w:tc>
          <w:tcPr>
            <w:tcW w:w="2664" w:type="dxa"/>
            <w:shd w:val="clear" w:color="auto" w:fill="auto"/>
          </w:tcPr>
          <w:p w14:paraId="388D1245" w14:textId="77777777" w:rsidR="00C32117" w:rsidRPr="00DA0EF4" w:rsidRDefault="00C32117" w:rsidP="00C3211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2C480" w14:textId="3100BA75" w:rsidR="00C32117" w:rsidRPr="00DA0EF4" w:rsidRDefault="00DA0EF4" w:rsidP="00C321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63E0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963E0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91766" w14:textId="7D75BC02" w:rsidR="00C32117" w:rsidRPr="00DA0EF4" w:rsidRDefault="00963E04" w:rsidP="00C321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43870A" w14:textId="0FA77409" w:rsidR="00C32117" w:rsidRPr="00DA0EF4" w:rsidRDefault="00DA0EF4" w:rsidP="00C321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3E0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963E0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03C15" w14:textId="2CFA6589" w:rsidR="00C32117" w:rsidRPr="00DA0EF4" w:rsidRDefault="00C32117" w:rsidP="00C321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DED55" w14:textId="71E34734" w:rsidR="00C32117" w:rsidRPr="00DA0EF4" w:rsidRDefault="00C32117" w:rsidP="00C321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6D1E2" w14:textId="37AF27B1" w:rsidR="00C32117" w:rsidRPr="00DA0EF4" w:rsidRDefault="00C32117" w:rsidP="00C32117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64C665D5" w14:textId="77777777" w:rsidR="00852268" w:rsidRPr="00DA0EF4" w:rsidRDefault="009D7F27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br w:type="page"/>
      </w:r>
    </w:p>
    <w:p w14:paraId="2A3D8B59" w14:textId="2EFBAC5A" w:rsidR="008B4326" w:rsidRPr="00DA0EF4" w:rsidRDefault="008B4326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ภาษีเงินได้สำหรับกำไรก่อนหักภาษีเงินได้ของกลุ่มกิจการมียอดจำนวนเงินที่แตกต่างจากการคำนวณกำไรทางบัญชีคูณกับ</w:t>
      </w:r>
      <w:r w:rsidR="00371289" w:rsidRPr="00DA0EF4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อัตรา</w:t>
      </w:r>
      <w:r w:rsidRPr="00DA0EF4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ภาษี โดยมีรายละเอียดดังนี้</w:t>
      </w:r>
    </w:p>
    <w:p w14:paraId="080FD409" w14:textId="77777777" w:rsidR="00AE7754" w:rsidRPr="00DA0EF4" w:rsidRDefault="00AE7754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A0EF4" w14:paraId="473F9879" w14:textId="77777777" w:rsidTr="00F40F55">
        <w:trPr>
          <w:cantSplit/>
        </w:trPr>
        <w:tc>
          <w:tcPr>
            <w:tcW w:w="4390" w:type="dxa"/>
            <w:vAlign w:val="bottom"/>
          </w:tcPr>
          <w:p w14:paraId="1617AF8C" w14:textId="77777777" w:rsidR="008B4326" w:rsidRPr="00DA0EF4" w:rsidRDefault="008B4326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B65C03" w14:textId="77777777" w:rsidR="008B4326" w:rsidRPr="00DA0EF4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F4A3DF" w14:textId="77777777" w:rsidR="008B4326" w:rsidRPr="00DA0EF4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23BF9" w:rsidRPr="00DA0EF4" w14:paraId="722C4BBD" w14:textId="77777777" w:rsidTr="004172F5">
        <w:trPr>
          <w:cantSplit/>
        </w:trPr>
        <w:tc>
          <w:tcPr>
            <w:tcW w:w="4390" w:type="dxa"/>
            <w:vAlign w:val="bottom"/>
          </w:tcPr>
          <w:p w14:paraId="6DC93A76" w14:textId="77777777" w:rsidR="00A23BF9" w:rsidRPr="00DA0EF4" w:rsidRDefault="00A23BF9" w:rsidP="00A23BF9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BD4BF45" w14:textId="2F67A75E" w:rsidR="00A23BF9" w:rsidRPr="00DA0EF4" w:rsidRDefault="00A23BF9" w:rsidP="00A23BF9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BBAA465" w14:textId="47965673" w:rsidR="00A23BF9" w:rsidRPr="00DA0EF4" w:rsidRDefault="00A23BF9" w:rsidP="00A23BF9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2416081" w14:textId="4855EA78" w:rsidR="00A23BF9" w:rsidRPr="00DA0EF4" w:rsidRDefault="00A23BF9" w:rsidP="00A23BF9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11FF5F9" w14:textId="5614A6CA" w:rsidR="00A23BF9" w:rsidRPr="00DA0EF4" w:rsidRDefault="00A23BF9" w:rsidP="00A23BF9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70BFE" w:rsidRPr="00DA0EF4" w14:paraId="7886DCEA" w14:textId="77777777" w:rsidTr="00F40F55">
        <w:trPr>
          <w:cantSplit/>
        </w:trPr>
        <w:tc>
          <w:tcPr>
            <w:tcW w:w="4390" w:type="dxa"/>
            <w:vAlign w:val="bottom"/>
          </w:tcPr>
          <w:p w14:paraId="28627C49" w14:textId="77777777" w:rsidR="00C70BFE" w:rsidRPr="00DA0EF4" w:rsidRDefault="00C70BFE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546C247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697FBC0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FA1EC68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1F7550F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A5A59" w:rsidRPr="00DA0EF4" w14:paraId="0ED7DF73" w14:textId="77777777" w:rsidTr="006A5A59">
        <w:trPr>
          <w:cantSplit/>
        </w:trPr>
        <w:tc>
          <w:tcPr>
            <w:tcW w:w="4390" w:type="dxa"/>
          </w:tcPr>
          <w:p w14:paraId="68D5ED40" w14:textId="77777777" w:rsidR="006A5A59" w:rsidRPr="00DA0EF4" w:rsidRDefault="006A5A59" w:rsidP="00A365CC">
            <w:pPr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1FB8DFC" w14:textId="77777777" w:rsidR="006A5A59" w:rsidRPr="00DA0EF4" w:rsidRDefault="006A5A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val="en-GB" w:eastAsia="zh-CN"/>
              </w:rPr>
            </w:pPr>
          </w:p>
        </w:tc>
        <w:tc>
          <w:tcPr>
            <w:tcW w:w="1295" w:type="dxa"/>
            <w:vAlign w:val="bottom"/>
          </w:tcPr>
          <w:p w14:paraId="5A82DF4D" w14:textId="77777777" w:rsidR="006A5A59" w:rsidRPr="00DA0EF4" w:rsidRDefault="006A5A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val="en-GB"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9BD7665" w14:textId="77777777" w:rsidR="006A5A59" w:rsidRPr="00DA0EF4" w:rsidRDefault="006A5A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473F056" w14:textId="77777777" w:rsidR="006A5A59" w:rsidRPr="00DA0EF4" w:rsidRDefault="006A5A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val="en-GB" w:eastAsia="zh-CN"/>
              </w:rPr>
            </w:pPr>
          </w:p>
        </w:tc>
      </w:tr>
      <w:tr w:rsidR="00A23BF9" w:rsidRPr="00DA0EF4" w14:paraId="76B2A32F" w14:textId="77777777" w:rsidTr="000C672D">
        <w:trPr>
          <w:cantSplit/>
        </w:trPr>
        <w:tc>
          <w:tcPr>
            <w:tcW w:w="4390" w:type="dxa"/>
            <w:hideMark/>
          </w:tcPr>
          <w:p w14:paraId="0AA3E7D7" w14:textId="44337EB4" w:rsidR="00A23BF9" w:rsidRPr="00DA0EF4" w:rsidRDefault="00A23BF9" w:rsidP="00A23BF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1EB43" w14:textId="185BE1DD" w:rsidR="00A23BF9" w:rsidRPr="00DA0EF4" w:rsidRDefault="00DA0EF4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241</w:t>
            </w:r>
            <w:r w:rsidR="001677C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842</w:t>
            </w:r>
            <w:r w:rsidR="001677C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170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DAB401B" w14:textId="1FB616BE" w:rsidR="00A23BF9" w:rsidRPr="00DA0EF4" w:rsidRDefault="00DA0EF4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211</w:t>
            </w:r>
            <w:r w:rsidR="00A23B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851</w:t>
            </w:r>
            <w:r w:rsidR="00A23B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732B0" w14:textId="7A698C3C" w:rsidR="00A23BF9" w:rsidRPr="00DA0EF4" w:rsidRDefault="00DA0EF4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242</w:t>
            </w:r>
            <w:r w:rsidR="002F79E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124</w:t>
            </w:r>
            <w:r w:rsidR="002F79E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090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DF04C7A" w14:textId="11B7DAB5" w:rsidR="00A23BF9" w:rsidRPr="00DA0EF4" w:rsidRDefault="00DA0EF4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211</w:t>
            </w:r>
            <w:r w:rsidR="00A23B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683</w:t>
            </w:r>
            <w:r w:rsidR="00A23B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929</w:t>
            </w:r>
          </w:p>
        </w:tc>
      </w:tr>
      <w:tr w:rsidR="00A23BF9" w:rsidRPr="00DA0EF4" w14:paraId="6D296161" w14:textId="77777777" w:rsidTr="000C672D">
        <w:trPr>
          <w:cantSplit/>
        </w:trPr>
        <w:tc>
          <w:tcPr>
            <w:tcW w:w="4390" w:type="dxa"/>
          </w:tcPr>
          <w:p w14:paraId="3E2B2B20" w14:textId="77777777" w:rsidR="00A23BF9" w:rsidRPr="00DA0EF4" w:rsidRDefault="00A23BF9" w:rsidP="00A23BF9">
            <w:pPr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9223794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0BAF125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2EC2041D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424A70C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eastAsia="zh-CN"/>
              </w:rPr>
            </w:pPr>
          </w:p>
        </w:tc>
      </w:tr>
      <w:tr w:rsidR="00A23BF9" w:rsidRPr="00DA0EF4" w14:paraId="21183654" w14:textId="77777777" w:rsidTr="000C672D">
        <w:trPr>
          <w:cantSplit/>
        </w:trPr>
        <w:tc>
          <w:tcPr>
            <w:tcW w:w="4390" w:type="dxa"/>
            <w:hideMark/>
          </w:tcPr>
          <w:p w14:paraId="6789C743" w14:textId="2FEFEBF3" w:rsidR="00A23BF9" w:rsidRPr="00DA0EF4" w:rsidRDefault="00A23BF9" w:rsidP="00A23BF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5" w:type="dxa"/>
            <w:shd w:val="clear" w:color="auto" w:fill="FAFAFA"/>
          </w:tcPr>
          <w:p w14:paraId="2BAE4D74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lang w:eastAsia="zh-CN"/>
              </w:rPr>
            </w:pPr>
          </w:p>
        </w:tc>
        <w:tc>
          <w:tcPr>
            <w:tcW w:w="1295" w:type="dxa"/>
          </w:tcPr>
          <w:p w14:paraId="58DE1522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14:paraId="5ADDA9D1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04C8A96C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A23BF9" w:rsidRPr="00DA0EF4" w14:paraId="6035C52F" w14:textId="77777777" w:rsidTr="000C672D">
        <w:trPr>
          <w:cantSplit/>
        </w:trPr>
        <w:tc>
          <w:tcPr>
            <w:tcW w:w="4390" w:type="dxa"/>
            <w:hideMark/>
          </w:tcPr>
          <w:p w14:paraId="38E900CB" w14:textId="451AD3FB" w:rsidR="00A23BF9" w:rsidRPr="00DA0EF4" w:rsidRDefault="00A23BF9" w:rsidP="00A23BF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DD04223" w14:textId="1A581E70" w:rsidR="00A23BF9" w:rsidRPr="00DA0EF4" w:rsidRDefault="00DA0EF4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48</w:t>
            </w:r>
            <w:r w:rsidR="001677C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368</w:t>
            </w:r>
            <w:r w:rsidR="001677C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434</w:t>
            </w:r>
          </w:p>
        </w:tc>
        <w:tc>
          <w:tcPr>
            <w:tcW w:w="1295" w:type="dxa"/>
            <w:vAlign w:val="bottom"/>
          </w:tcPr>
          <w:p w14:paraId="1986231E" w14:textId="08A7B1B2" w:rsidR="00A23BF9" w:rsidRPr="00DA0EF4" w:rsidRDefault="00DA0EF4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</w:t>
            </w:r>
            <w:r w:rsidR="00A23B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370</w:t>
            </w:r>
            <w:r w:rsidR="00A23B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9FDE6AD" w14:textId="448E02CF" w:rsidR="00A23BF9" w:rsidRPr="00DA0EF4" w:rsidRDefault="00DA0EF4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48</w:t>
            </w:r>
            <w:r w:rsidR="002F79E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424</w:t>
            </w:r>
            <w:r w:rsidR="002F79E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818</w:t>
            </w:r>
          </w:p>
        </w:tc>
        <w:tc>
          <w:tcPr>
            <w:tcW w:w="1295" w:type="dxa"/>
            <w:vAlign w:val="bottom"/>
          </w:tcPr>
          <w:p w14:paraId="2C875E34" w14:textId="2559EE95" w:rsidR="00A23BF9" w:rsidRPr="00DA0EF4" w:rsidRDefault="00DA0EF4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</w:t>
            </w:r>
            <w:r w:rsidR="00A23B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336</w:t>
            </w:r>
            <w:r w:rsidR="00A23B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786</w:t>
            </w:r>
          </w:p>
        </w:tc>
      </w:tr>
      <w:tr w:rsidR="00A23BF9" w:rsidRPr="00DA0EF4" w14:paraId="08F33915" w14:textId="77777777" w:rsidTr="000C672D">
        <w:trPr>
          <w:cantSplit/>
        </w:trPr>
        <w:tc>
          <w:tcPr>
            <w:tcW w:w="4390" w:type="dxa"/>
            <w:hideMark/>
          </w:tcPr>
          <w:p w14:paraId="09DA832E" w14:textId="77777777" w:rsidR="00A23BF9" w:rsidRPr="00DA0EF4" w:rsidRDefault="00A23BF9" w:rsidP="00A23BF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5" w:type="dxa"/>
            <w:shd w:val="clear" w:color="auto" w:fill="FAFAFA"/>
          </w:tcPr>
          <w:p w14:paraId="1EE72CCB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25AE1A40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14:paraId="2331CD10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5" w:type="dxa"/>
          </w:tcPr>
          <w:p w14:paraId="4894A10D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A23BF9" w:rsidRPr="00DA0EF4" w14:paraId="6CA16587" w14:textId="77777777" w:rsidTr="000C672D">
        <w:trPr>
          <w:cantSplit/>
        </w:trPr>
        <w:tc>
          <w:tcPr>
            <w:tcW w:w="4390" w:type="dxa"/>
          </w:tcPr>
          <w:p w14:paraId="75E1876F" w14:textId="77777777" w:rsidR="00A23BF9" w:rsidRPr="00DA0EF4" w:rsidRDefault="00A23BF9" w:rsidP="00A23BF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ผลกระทบจากการลดหย่อนภาษีเงินได้ภายใต้</w:t>
            </w:r>
          </w:p>
        </w:tc>
        <w:tc>
          <w:tcPr>
            <w:tcW w:w="1295" w:type="dxa"/>
            <w:shd w:val="clear" w:color="auto" w:fill="FAFAFA"/>
          </w:tcPr>
          <w:p w14:paraId="68159EFD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20813EE2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14:paraId="195617F4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16E1B9CB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A23BF9" w:rsidRPr="00DA0EF4" w14:paraId="1FF9CCDD" w14:textId="77777777" w:rsidTr="000C672D">
        <w:trPr>
          <w:cantSplit/>
        </w:trPr>
        <w:tc>
          <w:tcPr>
            <w:tcW w:w="4390" w:type="dxa"/>
          </w:tcPr>
          <w:p w14:paraId="06C0E282" w14:textId="77777777" w:rsidR="00A23BF9" w:rsidRPr="00DA0EF4" w:rsidRDefault="00A23BF9" w:rsidP="00A23BF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สิทธิประโยชน์จากการส่งเสริมการลงทุน</w:t>
            </w:r>
          </w:p>
        </w:tc>
        <w:tc>
          <w:tcPr>
            <w:tcW w:w="1295" w:type="dxa"/>
            <w:shd w:val="clear" w:color="auto" w:fill="FAFAFA"/>
          </w:tcPr>
          <w:p w14:paraId="30BE4F72" w14:textId="05BEA543" w:rsidR="00A23BF9" w:rsidRPr="00DA0EF4" w:rsidRDefault="00F573F8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919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094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</w:tcPr>
          <w:p w14:paraId="0FFAA76D" w14:textId="637E4153" w:rsidR="00A23BF9" w:rsidRPr="00DA0EF4" w:rsidRDefault="00F573F8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085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1DF5C05D" w14:textId="4F2F0062" w:rsidR="00A23BF9" w:rsidRPr="00DA0EF4" w:rsidRDefault="00F573F8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919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094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</w:tcPr>
          <w:p w14:paraId="77E1795D" w14:textId="3FBB975F" w:rsidR="00A23BF9" w:rsidRPr="00DA0EF4" w:rsidRDefault="00F573F8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085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A23BF9" w:rsidRPr="00DA0EF4" w14:paraId="6105861F" w14:textId="77777777" w:rsidTr="000C672D">
        <w:trPr>
          <w:cantSplit/>
        </w:trPr>
        <w:tc>
          <w:tcPr>
            <w:tcW w:w="4390" w:type="dxa"/>
            <w:hideMark/>
          </w:tcPr>
          <w:p w14:paraId="4D34F94D" w14:textId="77777777" w:rsidR="00A23BF9" w:rsidRPr="00DA0EF4" w:rsidRDefault="00A23BF9" w:rsidP="00A23BF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95" w:type="dxa"/>
            <w:shd w:val="clear" w:color="auto" w:fill="FAFAFA"/>
          </w:tcPr>
          <w:p w14:paraId="044CCF99" w14:textId="68D50759" w:rsidR="00A23BF9" w:rsidRPr="00DA0EF4" w:rsidRDefault="00DA0EF4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357</w:t>
            </w:r>
            <w:r w:rsidR="00F573F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713</w:t>
            </w:r>
          </w:p>
        </w:tc>
        <w:tc>
          <w:tcPr>
            <w:tcW w:w="1295" w:type="dxa"/>
          </w:tcPr>
          <w:p w14:paraId="11C4E525" w14:textId="2AECB60E" w:rsidR="00A23BF9" w:rsidRPr="00DA0EF4" w:rsidRDefault="00DA0EF4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246</w:t>
            </w:r>
            <w:r w:rsidR="00F573F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571</w:t>
            </w:r>
          </w:p>
        </w:tc>
        <w:tc>
          <w:tcPr>
            <w:tcW w:w="1295" w:type="dxa"/>
            <w:shd w:val="clear" w:color="auto" w:fill="FAFAFA"/>
          </w:tcPr>
          <w:p w14:paraId="499777A2" w14:textId="3519258F" w:rsidR="00A23BF9" w:rsidRPr="00DA0EF4" w:rsidRDefault="00DA0EF4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357</w:t>
            </w:r>
            <w:r w:rsidR="00F573F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713</w:t>
            </w:r>
          </w:p>
        </w:tc>
        <w:tc>
          <w:tcPr>
            <w:tcW w:w="1295" w:type="dxa"/>
          </w:tcPr>
          <w:p w14:paraId="52D56EB9" w14:textId="7F24A61F" w:rsidR="00A23BF9" w:rsidRPr="00DA0EF4" w:rsidRDefault="00DA0EF4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246</w:t>
            </w:r>
            <w:r w:rsidR="00F573F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431</w:t>
            </w:r>
          </w:p>
        </w:tc>
      </w:tr>
      <w:tr w:rsidR="00A23BF9" w:rsidRPr="00DA0EF4" w14:paraId="27C9E465" w14:textId="77777777" w:rsidTr="000C672D">
        <w:trPr>
          <w:cantSplit/>
        </w:trPr>
        <w:tc>
          <w:tcPr>
            <w:tcW w:w="4390" w:type="dxa"/>
            <w:hideMark/>
          </w:tcPr>
          <w:p w14:paraId="2BF74814" w14:textId="77777777" w:rsidR="00A23BF9" w:rsidRPr="00DA0EF4" w:rsidRDefault="00A23BF9" w:rsidP="00A23BF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ค่าใช้จ่ายที่สามารถหักภาษีได้สองเท่า</w:t>
            </w:r>
          </w:p>
        </w:tc>
        <w:tc>
          <w:tcPr>
            <w:tcW w:w="1295" w:type="dxa"/>
            <w:shd w:val="clear" w:color="auto" w:fill="FAFAFA"/>
          </w:tcPr>
          <w:p w14:paraId="4894E18F" w14:textId="1905DAB1" w:rsidR="00A23BF9" w:rsidRPr="00DA0EF4" w:rsidRDefault="00366781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838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407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</w:tcPr>
          <w:p w14:paraId="129E10EE" w14:textId="21E83C8B" w:rsidR="00A23BF9" w:rsidRPr="00DA0EF4" w:rsidRDefault="00366781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592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539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54FC361A" w14:textId="10C9CEA4" w:rsidR="00A23BF9" w:rsidRPr="00DA0EF4" w:rsidRDefault="00366781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838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407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</w:tcPr>
          <w:p w14:paraId="6AB473C3" w14:textId="6B9BBEFB" w:rsidR="00A23BF9" w:rsidRPr="00DA0EF4" w:rsidRDefault="00366781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592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539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A23BF9" w:rsidRPr="00DA0EF4" w14:paraId="471A0A4D" w14:textId="77777777" w:rsidTr="000C672D">
        <w:trPr>
          <w:cantSplit/>
        </w:trPr>
        <w:tc>
          <w:tcPr>
            <w:tcW w:w="4390" w:type="dxa"/>
          </w:tcPr>
          <w:p w14:paraId="0A63F60E" w14:textId="4598E275" w:rsidR="00A23BF9" w:rsidRPr="00DA0EF4" w:rsidRDefault="00A23BF9" w:rsidP="00A23BF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366781" w:rsidRPr="00DA0EF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95" w:type="dxa"/>
            <w:shd w:val="clear" w:color="auto" w:fill="FAFAFA"/>
          </w:tcPr>
          <w:p w14:paraId="37E3264B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2040CF5C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14:paraId="715FB42A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7F8FB4DA" w14:textId="77777777" w:rsidR="00A23BF9" w:rsidRPr="00DA0EF4" w:rsidRDefault="00A23BF9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A23BF9" w:rsidRPr="00DA0EF4" w14:paraId="28C2A19D" w14:textId="77777777" w:rsidTr="000C672D">
        <w:trPr>
          <w:cantSplit/>
        </w:trPr>
        <w:tc>
          <w:tcPr>
            <w:tcW w:w="4390" w:type="dxa"/>
          </w:tcPr>
          <w:p w14:paraId="4D0A1698" w14:textId="5BA0D137" w:rsidR="00A23BF9" w:rsidRPr="00DA0EF4" w:rsidRDefault="00A23BF9" w:rsidP="00A23BF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="0036678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</w:tcPr>
          <w:p w14:paraId="1711B145" w14:textId="5C92C06E" w:rsidR="00A23BF9" w:rsidRPr="00DA0EF4" w:rsidRDefault="00DA0EF4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58</w:t>
            </w:r>
            <w:r w:rsidR="0036678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207</w:t>
            </w:r>
          </w:p>
        </w:tc>
        <w:tc>
          <w:tcPr>
            <w:tcW w:w="1295" w:type="dxa"/>
          </w:tcPr>
          <w:p w14:paraId="1CCA54B3" w14:textId="50FF67CE" w:rsidR="00A23BF9" w:rsidRPr="00DA0EF4" w:rsidRDefault="00366781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19200616" w14:textId="4600BBC9" w:rsidR="00A23BF9" w:rsidRPr="00DA0EF4" w:rsidRDefault="002F79E8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5" w:type="dxa"/>
          </w:tcPr>
          <w:p w14:paraId="7C963029" w14:textId="7A63D911" w:rsidR="00A23BF9" w:rsidRPr="00DA0EF4" w:rsidRDefault="00366781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A23BF9" w:rsidRPr="00DA0EF4" w14:paraId="0B5D6C5D" w14:textId="77777777" w:rsidTr="000C672D">
        <w:trPr>
          <w:cantSplit/>
        </w:trPr>
        <w:tc>
          <w:tcPr>
            <w:tcW w:w="4390" w:type="dxa"/>
            <w:hideMark/>
          </w:tcPr>
          <w:p w14:paraId="53DB55B8" w14:textId="77777777" w:rsidR="00A23BF9" w:rsidRPr="00DA0EF4" w:rsidRDefault="00A23BF9" w:rsidP="00A23BF9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446F1" w14:textId="19610901" w:rsidR="00A23BF9" w:rsidRPr="00DA0EF4" w:rsidRDefault="00DA0EF4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</w:t>
            </w:r>
            <w:r w:rsidR="001677C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026</w:t>
            </w:r>
            <w:r w:rsidR="001677C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24FE3" w14:textId="5D34ACCD" w:rsidR="00A23BF9" w:rsidRPr="00DA0EF4" w:rsidRDefault="00DA0EF4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18</w:t>
            </w:r>
            <w:r w:rsidR="00A23B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939</w:t>
            </w:r>
            <w:r w:rsidR="00A23B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028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4F841E" w14:textId="059C6164" w:rsidR="00A23BF9" w:rsidRPr="00DA0EF4" w:rsidRDefault="00DA0EF4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</w:t>
            </w:r>
            <w:r w:rsidR="002F79E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025</w:t>
            </w:r>
            <w:r w:rsidR="002F79E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030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C45C4" w14:textId="591AABC6" w:rsidR="00A23BF9" w:rsidRPr="00DA0EF4" w:rsidRDefault="00DA0EF4" w:rsidP="00A23B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18</w:t>
            </w:r>
            <w:r w:rsidR="00A23B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905</w:t>
            </w:r>
            <w:r w:rsidR="00A23BF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430</w:t>
            </w:r>
          </w:p>
        </w:tc>
      </w:tr>
    </w:tbl>
    <w:p w14:paraId="5DAA0388" w14:textId="77777777" w:rsidR="00855923" w:rsidRPr="00DA0EF4" w:rsidRDefault="00855923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29" w:name="OLE_LINK7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6270C2AE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EC406F" w14:textId="3F0180BF" w:rsidR="00767150" w:rsidRPr="00DA0EF4" w:rsidRDefault="00B338D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F40F55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30" w:name="_Hlk94643652"/>
            <w:r w:rsidR="00BA2242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  <w:bookmarkEnd w:id="30"/>
          </w:p>
        </w:tc>
      </w:tr>
    </w:tbl>
    <w:p w14:paraId="1AE97DAE" w14:textId="77777777" w:rsidR="008B4326" w:rsidRPr="00DA0EF4" w:rsidRDefault="008B432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874857" w14:textId="476D7539" w:rsidR="008B4326" w:rsidRPr="00DA0EF4" w:rsidRDefault="00BA2242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ต่อหุ้นขั้นพื้นฐานคำนวณโดยการหารกำไรสำหรับงวดส่วนที่เป็นของบริษัทด้วยจำนวนหุ้นสามัญถัวเฉลี่ยถ่วงน้ำหนักตามจำนวนหุ้นที่ออกอยู่ในระหว่าง</w:t>
      </w:r>
      <w:r w:rsidR="00366781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</w:t>
      </w:r>
    </w:p>
    <w:p w14:paraId="4D36F7D4" w14:textId="77777777" w:rsidR="00366781" w:rsidRPr="00DA0EF4" w:rsidRDefault="00366781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A0EF4" w14:paraId="6F96ECC9" w14:textId="77777777" w:rsidTr="00F40F55">
        <w:trPr>
          <w:cantSplit/>
        </w:trPr>
        <w:tc>
          <w:tcPr>
            <w:tcW w:w="4390" w:type="dxa"/>
            <w:vAlign w:val="bottom"/>
          </w:tcPr>
          <w:p w14:paraId="02EEFA11" w14:textId="77777777" w:rsidR="008B4326" w:rsidRPr="00DA0EF4" w:rsidRDefault="008B4326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FC0417" w14:textId="77777777" w:rsidR="008B4326" w:rsidRPr="00DA0EF4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35BCBF" w14:textId="77777777" w:rsidR="008B4326" w:rsidRPr="00DA0EF4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9514F" w:rsidRPr="00DA0EF4" w14:paraId="474DAA85" w14:textId="77777777" w:rsidTr="004172F5">
        <w:trPr>
          <w:cantSplit/>
        </w:trPr>
        <w:tc>
          <w:tcPr>
            <w:tcW w:w="4390" w:type="dxa"/>
            <w:vAlign w:val="bottom"/>
          </w:tcPr>
          <w:p w14:paraId="0C06CF89" w14:textId="77777777" w:rsidR="0089514F" w:rsidRPr="00DA0EF4" w:rsidRDefault="0089514F" w:rsidP="0089514F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547FA0" w14:textId="1BB9C043" w:rsidR="0089514F" w:rsidRPr="00DA0EF4" w:rsidRDefault="0089514F" w:rsidP="0089514F">
            <w:pPr>
              <w:pStyle w:val="Heading2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B11A8E" w14:textId="7E5E9B31" w:rsidR="0089514F" w:rsidRPr="00DA0EF4" w:rsidRDefault="0089514F" w:rsidP="0089514F">
            <w:pPr>
              <w:pStyle w:val="Heading2"/>
              <w:tabs>
                <w:tab w:val="left" w:pos="36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549620" w14:textId="2BF2A637" w:rsidR="0089514F" w:rsidRPr="00DA0EF4" w:rsidRDefault="0089514F" w:rsidP="0089514F">
            <w:pPr>
              <w:pStyle w:val="Heading2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10099E" w14:textId="11DF2BA6" w:rsidR="0089514F" w:rsidRPr="00DA0EF4" w:rsidRDefault="0089514F" w:rsidP="0089514F">
            <w:pPr>
              <w:pStyle w:val="Heading2"/>
              <w:tabs>
                <w:tab w:val="left" w:pos="36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9514F" w:rsidRPr="00DA0EF4" w14:paraId="1221987B" w14:textId="77777777" w:rsidTr="00936230">
        <w:trPr>
          <w:cantSplit/>
        </w:trPr>
        <w:tc>
          <w:tcPr>
            <w:tcW w:w="4390" w:type="dxa"/>
            <w:vAlign w:val="bottom"/>
          </w:tcPr>
          <w:p w14:paraId="09938C08" w14:textId="77777777" w:rsidR="0089514F" w:rsidRPr="00DA0EF4" w:rsidRDefault="0089514F" w:rsidP="0089514F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FCEF7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863E58B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A0399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D18F953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9514F" w:rsidRPr="00DA0EF4" w14:paraId="09B78421" w14:textId="77777777" w:rsidTr="00936230">
        <w:trPr>
          <w:cantSplit/>
        </w:trPr>
        <w:tc>
          <w:tcPr>
            <w:tcW w:w="4390" w:type="dxa"/>
          </w:tcPr>
          <w:p w14:paraId="382C07C4" w14:textId="6C3BA673" w:rsidR="0089514F" w:rsidRPr="00DA0EF4" w:rsidRDefault="00BA2242" w:rsidP="0089514F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กำไรสำหรับ</w:t>
            </w:r>
            <w:r w:rsidR="0036678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ส่วนที่เป็นของบริษัท (บาท)</w:t>
            </w:r>
          </w:p>
        </w:tc>
        <w:tc>
          <w:tcPr>
            <w:tcW w:w="1295" w:type="dxa"/>
            <w:shd w:val="clear" w:color="auto" w:fill="FAFAFA"/>
          </w:tcPr>
          <w:p w14:paraId="0C32CE16" w14:textId="18083CBE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5" w:type="dxa"/>
          </w:tcPr>
          <w:p w14:paraId="1418DA57" w14:textId="7407B854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5" w:type="dxa"/>
            <w:shd w:val="clear" w:color="auto" w:fill="FAFAFA"/>
          </w:tcPr>
          <w:p w14:paraId="187D05DD" w14:textId="0804F33C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5" w:type="dxa"/>
          </w:tcPr>
          <w:p w14:paraId="0F56A2FD" w14:textId="792A9BD3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</w:tr>
      <w:tr w:rsidR="0089514F" w:rsidRPr="00DA0EF4" w14:paraId="55F4BB2C" w14:textId="77777777" w:rsidTr="00936230">
        <w:trPr>
          <w:cantSplit/>
        </w:trPr>
        <w:tc>
          <w:tcPr>
            <w:tcW w:w="4390" w:type="dxa"/>
          </w:tcPr>
          <w:p w14:paraId="60548CA6" w14:textId="77777777" w:rsidR="0089514F" w:rsidRPr="00DA0EF4" w:rsidRDefault="0089514F" w:rsidP="0089514F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5" w:type="dxa"/>
            <w:shd w:val="clear" w:color="auto" w:fill="FAFAFA"/>
          </w:tcPr>
          <w:p w14:paraId="26A4B205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14:paraId="174E2B02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2CD4A041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14:paraId="74149DC0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9514F" w:rsidRPr="00DA0EF4" w14:paraId="4C181080" w14:textId="77777777" w:rsidTr="00936230">
        <w:trPr>
          <w:cantSplit/>
        </w:trPr>
        <w:tc>
          <w:tcPr>
            <w:tcW w:w="4390" w:type="dxa"/>
            <w:hideMark/>
          </w:tcPr>
          <w:p w14:paraId="28BD5A88" w14:textId="3CC2E0E4" w:rsidR="0089514F" w:rsidRPr="00DA0EF4" w:rsidRDefault="0089514F" w:rsidP="0089514F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295" w:type="dxa"/>
            <w:shd w:val="clear" w:color="auto" w:fill="FAFAFA"/>
          </w:tcPr>
          <w:p w14:paraId="0346DB31" w14:textId="1154EADB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5" w:type="dxa"/>
          </w:tcPr>
          <w:p w14:paraId="50539ABA" w14:textId="4C41A16E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5" w:type="dxa"/>
            <w:shd w:val="clear" w:color="auto" w:fill="FAFAFA"/>
          </w:tcPr>
          <w:p w14:paraId="3263A6B1" w14:textId="747E7379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5" w:type="dxa"/>
          </w:tcPr>
          <w:p w14:paraId="33FEABF8" w14:textId="4994179B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89514F" w:rsidRPr="00DA0EF4" w14:paraId="0ACB070E" w14:textId="77777777" w:rsidTr="004B5590">
        <w:trPr>
          <w:cantSplit/>
        </w:trPr>
        <w:tc>
          <w:tcPr>
            <w:tcW w:w="4390" w:type="dxa"/>
          </w:tcPr>
          <w:p w14:paraId="523DDC4F" w14:textId="77777777" w:rsidR="0089514F" w:rsidRPr="00DA0EF4" w:rsidRDefault="0089514F" w:rsidP="0089514F">
            <w:pPr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A39AC6D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1989064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4E8080C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4898548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89514F" w:rsidRPr="00DA0EF4" w14:paraId="7BB80A5E" w14:textId="77777777" w:rsidTr="004B5590">
        <w:trPr>
          <w:cantSplit/>
        </w:trPr>
        <w:tc>
          <w:tcPr>
            <w:tcW w:w="4390" w:type="dxa"/>
            <w:hideMark/>
          </w:tcPr>
          <w:p w14:paraId="29DA6D25" w14:textId="1D3DF340" w:rsidR="0089514F" w:rsidRPr="00DA0EF4" w:rsidRDefault="0089514F" w:rsidP="0089514F">
            <w:pPr>
              <w:ind w:right="-139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9DBBD" w14:textId="3662720A" w:rsidR="0089514F" w:rsidRPr="00DA0EF4" w:rsidRDefault="00DA0EF4" w:rsidP="0089514F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88FBD73" w14:textId="7EF296C8" w:rsidR="0089514F" w:rsidRPr="00DA0EF4" w:rsidRDefault="00DA0EF4" w:rsidP="0089514F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3ABCF" w14:textId="0A4E21FB" w:rsidR="0089514F" w:rsidRPr="00DA0EF4" w:rsidRDefault="00DA0EF4" w:rsidP="0089514F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3C30588" w14:textId="5B8EA0B5" w:rsidR="0089514F" w:rsidRPr="00DA0EF4" w:rsidRDefault="00DA0EF4" w:rsidP="0089514F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</w:tr>
    </w:tbl>
    <w:p w14:paraId="5E72C1CA" w14:textId="77777777" w:rsidR="008B4326" w:rsidRPr="00DA0EF4" w:rsidRDefault="008B432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29"/>
    <w:p w14:paraId="2F74CD2D" w14:textId="5213925E" w:rsidR="00BA2242" w:rsidRPr="00DA0EF4" w:rsidRDefault="00BA2242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กลุ่มกิจการคำนวณกำไรต่อหุ้นขั้นพื้นฐานสำหรับปีสิ้นสุดวันที่ </w:t>
      </w:r>
      <w:r w:rsidR="00DA0EF4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31</w:t>
      </w:r>
      <w:r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ธันวาคม พ.ศ. </w:t>
      </w:r>
      <w:r w:rsidR="00DA0EF4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2563</w:t>
      </w:r>
      <w:r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ขึ้นใหม่เพื่อประโยชน์ในการเปรียบเทียบงบการเงิน โดยการปรับปรุงจำนวนหุ้นสามัญถัวเฉลี่ยถ่วงน้ำหนักสำหรับปีสิ้นสุดวันที่ </w:t>
      </w:r>
      <w:r w:rsidR="00DA0EF4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31</w:t>
      </w:r>
      <w:r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ธันวาคม พ.ศ. </w:t>
      </w:r>
      <w:r w:rsidR="00DA0EF4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2563</w:t>
      </w:r>
      <w:r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ตามจำนวนหุ้นสามัญหลังจากการออกหุ้นปันผลเมื่อวันที่ </w:t>
      </w:r>
      <w:r w:rsidR="00DA0EF4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14</w:t>
      </w:r>
      <w:r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พฤษภาคม พ.ศ. </w:t>
      </w:r>
      <w:r w:rsidR="00DA0EF4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จำนวน </w:t>
      </w:r>
      <w:r w:rsidR="00DA0EF4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215</w:t>
      </w:r>
      <w:r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ล้านหุ้น (หมายเหตุฯ ข้อ </w:t>
      </w:r>
      <w:r w:rsidR="00DA0EF4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28</w:t>
      </w:r>
      <w:r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)</w:t>
      </w:r>
    </w:p>
    <w:p w14:paraId="46D0DE26" w14:textId="77777777" w:rsidR="00BA2242" w:rsidRPr="00DA0EF4" w:rsidRDefault="00BA2242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p w14:paraId="73815625" w14:textId="406B8DF4" w:rsidR="00A32BE8" w:rsidRPr="00DA0EF4" w:rsidRDefault="00BA2242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กลุ่มกิจการ</w:t>
      </w:r>
      <w:r w:rsidR="008B4326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ไม่มีการออกหุ้นสามัญเทียบเท่าปรับลด</w:t>
      </w:r>
      <w:r w:rsidR="00433379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ในระหว่าง</w:t>
      </w:r>
      <w:r w:rsidR="008B4326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ปี</w:t>
      </w:r>
      <w:r w:rsidR="00B10A0D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สิ้นสุดวันที่ </w:t>
      </w:r>
      <w:r w:rsidR="00DA0EF4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31</w:t>
      </w:r>
      <w:r w:rsidR="00C70BFE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C70BFE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ธันวาคม พ.ศ. </w:t>
      </w:r>
      <w:r w:rsidR="00DA0EF4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2564</w:t>
      </w:r>
      <w:r w:rsidR="00C70BFE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B9461A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>และ</w:t>
      </w:r>
      <w:r w:rsidR="00587E66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B9461A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พ.ศ. </w:t>
      </w:r>
      <w:r w:rsidR="00DA0EF4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2563</w:t>
      </w:r>
      <w:r w:rsidR="00B9461A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="008B4326"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ดังนั้นจึงไม่มีการนำเสนอกำไรต่อหุ้นปรับลด</w:t>
      </w:r>
    </w:p>
    <w:p w14:paraId="43D2BBA2" w14:textId="1A8B2BD4" w:rsidR="00852268" w:rsidRPr="00DA0EF4" w:rsidRDefault="00A32BE8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66712" w:rsidRPr="00DA0EF4" w14:paraId="6FD8411F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642B26" w14:textId="0320A893" w:rsidR="00F66712" w:rsidRPr="00DA0EF4" w:rsidRDefault="00DA0EF4" w:rsidP="007D4988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F66712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712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681D2F2B" w14:textId="42A76594" w:rsidR="00F66712" w:rsidRPr="00DA0EF4" w:rsidRDefault="00F66712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728"/>
        <w:gridCol w:w="1728"/>
        <w:gridCol w:w="1728"/>
      </w:tblGrid>
      <w:tr w:rsidR="008B164B" w:rsidRPr="00DA0EF4" w14:paraId="0B4477DA" w14:textId="77777777" w:rsidTr="008B164B">
        <w:trPr>
          <w:cantSplit/>
        </w:trPr>
        <w:tc>
          <w:tcPr>
            <w:tcW w:w="4390" w:type="dxa"/>
          </w:tcPr>
          <w:p w14:paraId="27065F3C" w14:textId="77777777" w:rsidR="008B164B" w:rsidRPr="00DA0EF4" w:rsidRDefault="008B164B" w:rsidP="007D498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586E2" w14:textId="6C66C796" w:rsidR="008B164B" w:rsidRPr="00DA0EF4" w:rsidRDefault="008B164B" w:rsidP="007317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งบการเงินรวมและงบการเงินเฉพาะกิจการ</w:t>
            </w:r>
          </w:p>
        </w:tc>
      </w:tr>
      <w:tr w:rsidR="00F66712" w:rsidRPr="00DA0EF4" w14:paraId="60CC68FC" w14:textId="77777777" w:rsidTr="008B164B">
        <w:trPr>
          <w:cantSplit/>
        </w:trPr>
        <w:tc>
          <w:tcPr>
            <w:tcW w:w="4390" w:type="dxa"/>
          </w:tcPr>
          <w:p w14:paraId="22CB2944" w14:textId="77777777" w:rsidR="00F66712" w:rsidRPr="00DA0EF4" w:rsidRDefault="00F66712" w:rsidP="007D498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BF043" w14:textId="5C2D1ED4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D0A96" w14:textId="0C0AF114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เงินกู้ยืมระยะสั้น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ACC0AEF" w14:textId="20337B21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เงินกู้ยืมระยะยาว</w:t>
            </w:r>
          </w:p>
        </w:tc>
      </w:tr>
      <w:tr w:rsidR="00F66712" w:rsidRPr="00DA0EF4" w14:paraId="4402D9B9" w14:textId="77777777" w:rsidTr="008B164B">
        <w:trPr>
          <w:cantSplit/>
        </w:trPr>
        <w:tc>
          <w:tcPr>
            <w:tcW w:w="4390" w:type="dxa"/>
          </w:tcPr>
          <w:p w14:paraId="68623C7C" w14:textId="77777777" w:rsidR="00F66712" w:rsidRPr="00DA0EF4" w:rsidRDefault="00F66712" w:rsidP="007D498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BB75856" w14:textId="4A049710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สัญญาเช่า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3C4954F" w14:textId="65A14909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จากสถาบันการเงิน</w:t>
            </w:r>
          </w:p>
        </w:tc>
        <w:tc>
          <w:tcPr>
            <w:tcW w:w="1728" w:type="dxa"/>
            <w:vAlign w:val="bottom"/>
          </w:tcPr>
          <w:p w14:paraId="07A0EF24" w14:textId="2E5FD41B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จากสถาบันการเงิน</w:t>
            </w:r>
          </w:p>
        </w:tc>
      </w:tr>
      <w:tr w:rsidR="00F66712" w:rsidRPr="00DA0EF4" w14:paraId="2D0D7A20" w14:textId="77777777" w:rsidTr="008B164B">
        <w:trPr>
          <w:cantSplit/>
        </w:trPr>
        <w:tc>
          <w:tcPr>
            <w:tcW w:w="4390" w:type="dxa"/>
          </w:tcPr>
          <w:p w14:paraId="0A5FA782" w14:textId="77777777" w:rsidR="00F66712" w:rsidRPr="00DA0EF4" w:rsidRDefault="00F66712" w:rsidP="007D498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9E4CB" w14:textId="36000D27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B0CED" w14:textId="70B5AAF6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EB9706" w14:textId="5594C174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F66712" w:rsidRPr="00DA0EF4" w14:paraId="35F3A398" w14:textId="77777777" w:rsidTr="008B164B">
        <w:trPr>
          <w:cantSplit/>
        </w:trPr>
        <w:tc>
          <w:tcPr>
            <w:tcW w:w="4390" w:type="dxa"/>
          </w:tcPr>
          <w:p w14:paraId="7004D262" w14:textId="77777777" w:rsidR="00F66712" w:rsidRPr="00DA0EF4" w:rsidRDefault="00F66712" w:rsidP="007D498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7E940" w14:textId="77777777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BE23D" w14:textId="77777777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731B86" w14:textId="77777777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F66712" w:rsidRPr="00DA0EF4" w14:paraId="7EFF5E32" w14:textId="77777777" w:rsidTr="00F66712">
        <w:trPr>
          <w:cantSplit/>
        </w:trPr>
        <w:tc>
          <w:tcPr>
            <w:tcW w:w="4390" w:type="dxa"/>
          </w:tcPr>
          <w:p w14:paraId="5ADCCFE7" w14:textId="49A39CF9" w:rsidR="00F66712" w:rsidRPr="00DA0EF4" w:rsidRDefault="00F66712" w:rsidP="007D498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420BB50" w14:textId="2F691F71" w:rsidR="00F66712" w:rsidRPr="00DA0EF4" w:rsidRDefault="00DA0EF4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19</w:t>
            </w:r>
            <w:r w:rsidR="00F6671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908</w:t>
            </w:r>
            <w:r w:rsidR="00F6671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584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BEE991" w14:textId="6DEB210D" w:rsidR="00F66712" w:rsidRPr="00DA0EF4" w:rsidRDefault="00DA0EF4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213</w:t>
            </w:r>
            <w:r w:rsidR="00F6671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570</w:t>
            </w:r>
            <w:r w:rsidR="00F6671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223</w:t>
            </w:r>
          </w:p>
        </w:tc>
        <w:tc>
          <w:tcPr>
            <w:tcW w:w="1728" w:type="dxa"/>
            <w:vAlign w:val="bottom"/>
          </w:tcPr>
          <w:p w14:paraId="75134307" w14:textId="297BE054" w:rsidR="00F66712" w:rsidRPr="00DA0EF4" w:rsidRDefault="00DA0EF4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="00F6671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500</w:t>
            </w:r>
            <w:r w:rsidR="00F6671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F66712" w:rsidRPr="00DA0EF4" w14:paraId="145AB576" w14:textId="77777777" w:rsidTr="00F66712">
        <w:trPr>
          <w:cantSplit/>
        </w:trPr>
        <w:tc>
          <w:tcPr>
            <w:tcW w:w="4390" w:type="dxa"/>
          </w:tcPr>
          <w:p w14:paraId="2ABD6F7D" w14:textId="6B95C1F7" w:rsidR="00F66712" w:rsidRPr="00DA0EF4" w:rsidRDefault="00F66712" w:rsidP="007D498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กระแสเงินสดรับ (จ่าย)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6AE879" w14:textId="571A1BA1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921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655088" w14:textId="44D37F0E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570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28" w:type="dxa"/>
            <w:vAlign w:val="bottom"/>
          </w:tcPr>
          <w:p w14:paraId="29CF64CC" w14:textId="70D274E3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F66712" w:rsidRPr="00DA0EF4" w14:paraId="41DDE7CD" w14:textId="77777777" w:rsidTr="008B164B">
        <w:trPr>
          <w:cantSplit/>
        </w:trPr>
        <w:tc>
          <w:tcPr>
            <w:tcW w:w="4390" w:type="dxa"/>
          </w:tcPr>
          <w:p w14:paraId="204C3B1B" w14:textId="042DA046" w:rsidR="00F66712" w:rsidRPr="00DA0EF4" w:rsidRDefault="00F66712" w:rsidP="007D498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843302" w14:textId="77777777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5A5900C" w14:textId="77777777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728" w:type="dxa"/>
            <w:vAlign w:val="bottom"/>
          </w:tcPr>
          <w:p w14:paraId="0B93D84E" w14:textId="77777777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F66712" w:rsidRPr="00DA0EF4" w14:paraId="60555CFB" w14:textId="77777777" w:rsidTr="008B164B">
        <w:trPr>
          <w:cantSplit/>
        </w:trPr>
        <w:tc>
          <w:tcPr>
            <w:tcW w:w="4390" w:type="dxa"/>
          </w:tcPr>
          <w:p w14:paraId="29661C15" w14:textId="5B70E714" w:rsidR="00F66712" w:rsidRPr="00DA0EF4" w:rsidRDefault="00F66712" w:rsidP="007D498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การเพิ่มของหนี้สินตามสัญญาเช่า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016CA" w14:textId="43A226B9" w:rsidR="00F66712" w:rsidRPr="00DA0EF4" w:rsidRDefault="00DA0EF4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</w:t>
            </w:r>
            <w:r w:rsidR="00F6671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409</w:t>
            </w:r>
            <w:r w:rsidR="00F6671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557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70FF6" w14:textId="5D302F3C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7C1C46" w14:textId="1C90F1C2" w:rsidR="00F66712" w:rsidRPr="00DA0EF4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-</w:t>
            </w:r>
          </w:p>
        </w:tc>
      </w:tr>
      <w:tr w:rsidR="00F66712" w:rsidRPr="00DA0EF4" w14:paraId="73DD964F" w14:textId="77777777" w:rsidTr="00FF7BB7">
        <w:trPr>
          <w:cantSplit/>
        </w:trPr>
        <w:tc>
          <w:tcPr>
            <w:tcW w:w="4390" w:type="dxa"/>
          </w:tcPr>
          <w:p w14:paraId="4AF3D3B4" w14:textId="753B6ABB" w:rsidR="00F66712" w:rsidRPr="00DA0EF4" w:rsidRDefault="008B164B" w:rsidP="007D498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 ณ 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D6E3F" w14:textId="26C87462" w:rsidR="00F66712" w:rsidRPr="00DA0EF4" w:rsidRDefault="00DA0EF4" w:rsidP="008B1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17</w:t>
            </w:r>
            <w:r w:rsidR="008B164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397</w:t>
            </w:r>
            <w:r w:rsidR="008B164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084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B0FCD" w14:textId="6D027F91" w:rsidR="00F66712" w:rsidRPr="00DA0EF4" w:rsidRDefault="008B164B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9E5B1" w14:textId="01FB1919" w:rsidR="00F66712" w:rsidRPr="00DA0EF4" w:rsidRDefault="00DA0EF4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</w:t>
            </w:r>
            <w:r w:rsidR="008B164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900</w:t>
            </w:r>
            <w:r w:rsidR="008B164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8B164B" w:rsidRPr="00DA0EF4" w14:paraId="4FC66499" w14:textId="77777777" w:rsidTr="00FF7BB7">
        <w:trPr>
          <w:cantSplit/>
        </w:trPr>
        <w:tc>
          <w:tcPr>
            <w:tcW w:w="4390" w:type="dxa"/>
          </w:tcPr>
          <w:p w14:paraId="0F0BBE58" w14:textId="1AA4D8F8" w:rsidR="008B164B" w:rsidRPr="00DA0EF4" w:rsidRDefault="008B164B" w:rsidP="008B164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กระแสเงินสดรับ (จ่าย)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091F8E1" w14:textId="43D5E716" w:rsidR="008B164B" w:rsidRPr="00DA0EF4" w:rsidRDefault="008B164B" w:rsidP="008B1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687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05B173" w14:textId="7418B9ED" w:rsidR="008B164B" w:rsidRPr="00DA0EF4" w:rsidRDefault="00DA0EF4" w:rsidP="008B1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="008B164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  <w:r w:rsidR="008B164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7536DB" w14:textId="5BFD26CF" w:rsidR="008B164B" w:rsidRPr="00DA0EF4" w:rsidRDefault="00DA0EF4" w:rsidP="008B1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</w:t>
            </w:r>
            <w:r w:rsidR="008B164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585</w:t>
            </w:r>
            <w:r w:rsidR="008B164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8B164B" w:rsidRPr="00DA0EF4" w14:paraId="1CD778D1" w14:textId="77777777" w:rsidTr="00FF7BB7">
        <w:trPr>
          <w:cantSplit/>
        </w:trPr>
        <w:tc>
          <w:tcPr>
            <w:tcW w:w="4390" w:type="dxa"/>
          </w:tcPr>
          <w:p w14:paraId="340E4F02" w14:textId="41245E1D" w:rsidR="008B164B" w:rsidRPr="00DA0EF4" w:rsidRDefault="008B164B" w:rsidP="008B164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F9BDFE" w14:textId="77777777" w:rsidR="008B164B" w:rsidRPr="00DA0EF4" w:rsidRDefault="008B164B" w:rsidP="008B1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EFA90F1" w14:textId="77777777" w:rsidR="008B164B" w:rsidRPr="00DA0EF4" w:rsidRDefault="008B164B" w:rsidP="008B1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D9734F5" w14:textId="77777777" w:rsidR="008B164B" w:rsidRPr="00DA0EF4" w:rsidRDefault="008B164B" w:rsidP="008B1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8B164B" w:rsidRPr="00DA0EF4" w14:paraId="7432ED37" w14:textId="77777777" w:rsidTr="00FF7BB7">
        <w:trPr>
          <w:cantSplit/>
        </w:trPr>
        <w:tc>
          <w:tcPr>
            <w:tcW w:w="4390" w:type="dxa"/>
          </w:tcPr>
          <w:p w14:paraId="7AB31FDA" w14:textId="2B3B44F8" w:rsidR="008B164B" w:rsidRPr="00DA0EF4" w:rsidRDefault="008B164B" w:rsidP="008B164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การเพิ่มของหนี้สินตามสัญญาเช่า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9F66A" w14:textId="78A3B883" w:rsidR="008B164B" w:rsidRPr="00DA0EF4" w:rsidRDefault="00DA0EF4" w:rsidP="008B1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</w:t>
            </w:r>
            <w:r w:rsidR="008B164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221</w:t>
            </w:r>
            <w:r w:rsidR="008B164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380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F2309" w14:textId="491A0825" w:rsidR="008B164B" w:rsidRPr="00DA0EF4" w:rsidRDefault="008B164B" w:rsidP="008B1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00B01" w14:textId="06B750F5" w:rsidR="008B164B" w:rsidRPr="00DA0EF4" w:rsidRDefault="008B164B" w:rsidP="008B1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8B164B" w:rsidRPr="00DA0EF4" w14:paraId="55F0DAFC" w14:textId="77777777" w:rsidTr="00FF7BB7">
        <w:trPr>
          <w:cantSplit/>
        </w:trPr>
        <w:tc>
          <w:tcPr>
            <w:tcW w:w="4390" w:type="dxa"/>
          </w:tcPr>
          <w:p w14:paraId="05AFA7F9" w14:textId="4E337A3E" w:rsidR="008B164B" w:rsidRPr="00DA0EF4" w:rsidRDefault="008B164B" w:rsidP="008B164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 ณ วันที่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CBA1E5" w14:textId="1420F278" w:rsidR="008B164B" w:rsidRPr="00DA0EF4" w:rsidRDefault="00DA0EF4" w:rsidP="008B1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</w:t>
            </w:r>
            <w:r w:rsidR="008B164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886</w:t>
            </w:r>
            <w:r w:rsidR="008B164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777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EAF00" w14:textId="7714DE3D" w:rsidR="008B164B" w:rsidRPr="00DA0EF4" w:rsidRDefault="00DA0EF4" w:rsidP="008B1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="008B164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  <w:r w:rsidR="008B164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C608D" w14:textId="3385E464" w:rsidR="008B164B" w:rsidRPr="00DA0EF4" w:rsidRDefault="00DA0EF4" w:rsidP="008B1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</w:t>
            </w:r>
            <w:r w:rsidR="008B164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485</w:t>
            </w:r>
            <w:r w:rsidR="008B164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</w:tbl>
    <w:p w14:paraId="01D2072C" w14:textId="77777777" w:rsidR="00F66712" w:rsidRPr="00DA0EF4" w:rsidRDefault="00F66712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52DF56DF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7508CD" w14:textId="5FC0773D" w:rsidR="00767150" w:rsidRPr="00DA0EF4" w:rsidRDefault="00DA0EF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936230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36230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</w:t>
            </w:r>
            <w:r w:rsidR="00BB75BE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หรือ</w:t>
            </w:r>
            <w:r w:rsidR="00936230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5D147DE7" w14:textId="77777777" w:rsidR="008A7F60" w:rsidRPr="00DA0EF4" w:rsidRDefault="008A7F60" w:rsidP="00A32BE8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</w:pPr>
    </w:p>
    <w:p w14:paraId="762EFF66" w14:textId="77777777" w:rsidR="008A7F60" w:rsidRPr="00DA0EF4" w:rsidRDefault="0002385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บุคคลและ</w:t>
      </w:r>
      <w:r w:rsidR="008A7F6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หรือ</w:t>
      </w:r>
      <w:r w:rsidR="00936230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A7F6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</w:t>
      </w:r>
      <w:r w:rsidR="00936230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A7F6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</w:t>
      </w:r>
      <w:r w:rsidR="00BB75B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B75B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8A7F6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</w:t>
      </w:r>
      <w:r w:rsidR="00936230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A7F6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ที่ใกล้ชิดกับบุคคลเหล่านั้น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8A7F6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D51772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ที่เกี่ยวข้องกับบุคคลเหล่านั้น</w:t>
      </w:r>
      <w:r w:rsidR="008A7F6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ถือเป็นบุคคลหรือกิจการที่เกี่ยวข้องกับบริษัท</w:t>
      </w:r>
    </w:p>
    <w:p w14:paraId="0408EF42" w14:textId="77777777" w:rsidR="00B338D4" w:rsidRPr="00DA0EF4" w:rsidRDefault="00B338D4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5CF6C8C" w14:textId="77777777" w:rsidR="0060052D" w:rsidRPr="00DA0EF4" w:rsidRDefault="0060052D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1843231" w14:textId="41653519" w:rsidR="0060052D" w:rsidRPr="00DA0EF4" w:rsidRDefault="008B164B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br w:type="page"/>
      </w:r>
    </w:p>
    <w:p w14:paraId="27865AE4" w14:textId="1E29D612" w:rsidR="008A7F60" w:rsidRPr="00DA0EF4" w:rsidRDefault="008A7F60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ความสัมพันธ์ระหว่างบริษัท</w:t>
      </w:r>
      <w:r w:rsidR="00D51772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กับบุคคลหรือกิจการที่เกี่ยวข้องกัน</w:t>
      </w:r>
      <w:r w:rsidR="003923BF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มี</w:t>
      </w:r>
      <w:r w:rsidR="00D51772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ดังต่อไปนี้</w:t>
      </w:r>
    </w:p>
    <w:p w14:paraId="6859B58B" w14:textId="77777777" w:rsidR="0071317C" w:rsidRPr="00DA0EF4" w:rsidRDefault="0071317C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3492"/>
        <w:gridCol w:w="2655"/>
      </w:tblGrid>
      <w:tr w:rsidR="00C22CAB" w:rsidRPr="00DA0EF4" w14:paraId="39849EC5" w14:textId="77777777" w:rsidTr="005A1CF5"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9671BB" w14:textId="77777777" w:rsidR="008A7F60" w:rsidRPr="00DA0EF4" w:rsidRDefault="008A7F60" w:rsidP="00A365CC">
            <w:pPr>
              <w:ind w:left="17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3492" w:type="dxa"/>
            <w:tcBorders>
              <w:top w:val="single" w:sz="4" w:space="0" w:color="auto"/>
              <w:bottom w:val="single" w:sz="4" w:space="0" w:color="auto"/>
            </w:tcBorders>
          </w:tcPr>
          <w:p w14:paraId="2A9603C7" w14:textId="77777777" w:rsidR="008A7F60" w:rsidRPr="00DA0EF4" w:rsidRDefault="00D51772" w:rsidP="00A365CC">
            <w:pPr>
              <w:ind w:left="162" w:right="-72" w:hanging="16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</w:tcPr>
          <w:p w14:paraId="581BB1E6" w14:textId="77777777" w:rsidR="008A7F60" w:rsidRPr="00DA0EF4" w:rsidRDefault="00D5177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ลักษณะความสัมพันธ์</w:t>
            </w:r>
          </w:p>
        </w:tc>
      </w:tr>
      <w:tr w:rsidR="008A7F60" w:rsidRPr="00DA0EF4" w14:paraId="09987701" w14:textId="77777777" w:rsidTr="005A1CF5">
        <w:tc>
          <w:tcPr>
            <w:tcW w:w="3330" w:type="dxa"/>
            <w:tcBorders>
              <w:top w:val="single" w:sz="4" w:space="0" w:color="auto"/>
            </w:tcBorders>
          </w:tcPr>
          <w:p w14:paraId="2FCBB9B8" w14:textId="77777777" w:rsidR="008A7F60" w:rsidRPr="00DA0EF4" w:rsidRDefault="008A7F60" w:rsidP="00A365CC">
            <w:pPr>
              <w:ind w:left="17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492" w:type="dxa"/>
            <w:tcBorders>
              <w:top w:val="single" w:sz="4" w:space="0" w:color="auto"/>
            </w:tcBorders>
          </w:tcPr>
          <w:p w14:paraId="35A08CA1" w14:textId="77777777" w:rsidR="008A7F60" w:rsidRPr="00DA0EF4" w:rsidRDefault="008A7F60" w:rsidP="00A365CC">
            <w:pPr>
              <w:ind w:left="162" w:right="-72" w:hanging="16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</w:tcPr>
          <w:p w14:paraId="6B3FCC96" w14:textId="77777777" w:rsidR="008A7F60" w:rsidRPr="00DA0EF4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D51772" w:rsidRPr="00DA0EF4" w14:paraId="460516EF" w14:textId="77777777" w:rsidTr="005A1CF5">
        <w:tc>
          <w:tcPr>
            <w:tcW w:w="3330" w:type="dxa"/>
          </w:tcPr>
          <w:p w14:paraId="391A130B" w14:textId="77777777" w:rsidR="00D51772" w:rsidRPr="00DA0EF4" w:rsidRDefault="00D51772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492" w:type="dxa"/>
          </w:tcPr>
          <w:p w14:paraId="385950E2" w14:textId="77777777" w:rsidR="00D51772" w:rsidRPr="00DA0EF4" w:rsidRDefault="00D51772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</w:tcPr>
          <w:p w14:paraId="5580B74E" w14:textId="77777777" w:rsidR="00D51772" w:rsidRPr="00DA0EF4" w:rsidRDefault="00D51772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51772" w:rsidRPr="00DA0EF4" w14:paraId="151BFE40" w14:textId="77777777" w:rsidTr="005A1CF5">
        <w:tc>
          <w:tcPr>
            <w:tcW w:w="3330" w:type="dxa"/>
          </w:tcPr>
          <w:p w14:paraId="4C4DA25E" w14:textId="77777777" w:rsidR="00D51772" w:rsidRPr="00DA0EF4" w:rsidRDefault="00452E72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อินเตอร์เนชั่นแ</w:t>
            </w:r>
            <w:r w:rsidR="00D5177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นล จำกัด</w:t>
            </w:r>
          </w:p>
        </w:tc>
        <w:tc>
          <w:tcPr>
            <w:tcW w:w="3492" w:type="dxa"/>
          </w:tcPr>
          <w:p w14:paraId="0E0EBD8A" w14:textId="7BC0FF12" w:rsidR="00D51772" w:rsidRPr="00DA0EF4" w:rsidRDefault="004B29B4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จำหน่ายสินค้าทางการเกษตร </w:t>
            </w:r>
            <w:r w:rsidR="00E9378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และจำหน่ายสินค้าอุปโภคบริโภค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ผ่านตู้จำหน่ายสินค้าอัตโนมัติ</w:t>
            </w:r>
            <w:r w:rsidR="0093623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2655" w:type="dxa"/>
          </w:tcPr>
          <w:p w14:paraId="668A05E3" w14:textId="77777777" w:rsidR="00936230" w:rsidRPr="00DA0EF4" w:rsidRDefault="00D51772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ถือหุ้นทางตรง</w:t>
            </w:r>
            <w:r w:rsidR="002F557C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</w:t>
            </w:r>
          </w:p>
          <w:p w14:paraId="5810BC7D" w14:textId="77777777" w:rsidR="00D51772" w:rsidRPr="00DA0EF4" w:rsidRDefault="00936230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D5177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AE7754" w:rsidRPr="00DA0EF4" w14:paraId="77EE3C2E" w14:textId="77777777" w:rsidTr="005A1CF5">
        <w:tc>
          <w:tcPr>
            <w:tcW w:w="3330" w:type="dxa"/>
          </w:tcPr>
          <w:p w14:paraId="052522EE" w14:textId="77777777" w:rsidR="00AE7754" w:rsidRPr="00DA0EF4" w:rsidRDefault="00AE7754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3492" w:type="dxa"/>
          </w:tcPr>
          <w:p w14:paraId="7CB9B3F6" w14:textId="77777777" w:rsidR="00AE7754" w:rsidRPr="00DA0EF4" w:rsidRDefault="00AE7754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655" w:type="dxa"/>
          </w:tcPr>
          <w:p w14:paraId="7B39EAB6" w14:textId="77777777" w:rsidR="00AE7754" w:rsidRPr="00DA0EF4" w:rsidRDefault="00AE7754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3D347D" w:rsidRPr="00DA0EF4" w14:paraId="60DD87C0" w14:textId="77777777" w:rsidTr="005A1CF5">
        <w:tc>
          <w:tcPr>
            <w:tcW w:w="3330" w:type="dxa"/>
          </w:tcPr>
          <w:p w14:paraId="6DF593DF" w14:textId="77777777" w:rsidR="003D347D" w:rsidRPr="00DA0EF4" w:rsidRDefault="003D347D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3492" w:type="dxa"/>
          </w:tcPr>
          <w:p w14:paraId="0136BBD1" w14:textId="77777777" w:rsidR="003D347D" w:rsidRPr="00DA0EF4" w:rsidRDefault="003D347D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655" w:type="dxa"/>
          </w:tcPr>
          <w:p w14:paraId="2BCFE053" w14:textId="77777777" w:rsidR="003D347D" w:rsidRPr="00DA0EF4" w:rsidRDefault="003D347D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41A91" w:rsidRPr="00DA0EF4" w14:paraId="58999805" w14:textId="77777777" w:rsidTr="005A1CF5">
        <w:tc>
          <w:tcPr>
            <w:tcW w:w="3330" w:type="dxa"/>
          </w:tcPr>
          <w:p w14:paraId="2DADAD8D" w14:textId="77777777" w:rsidR="00941A91" w:rsidRPr="00DA0EF4" w:rsidRDefault="00941A91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ไบโอ เอ็นเนอยี่ จำกัด</w:t>
            </w:r>
          </w:p>
        </w:tc>
        <w:tc>
          <w:tcPr>
            <w:tcW w:w="3492" w:type="dxa"/>
          </w:tcPr>
          <w:p w14:paraId="7AE7BF74" w14:textId="77777777" w:rsidR="00D303EE" w:rsidRPr="00DA0EF4" w:rsidRDefault="00941A91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ผลิตและจำหน่ายพลังงานไฟฟ้าและสินค้า</w:t>
            </w:r>
          </w:p>
          <w:p w14:paraId="27A8BF0D" w14:textId="77777777" w:rsidR="00941A91" w:rsidRPr="00DA0EF4" w:rsidRDefault="00D303EE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941A9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แปรรูปจากวัสดุเหลือใช้ทางการเกษตร</w:t>
            </w:r>
          </w:p>
        </w:tc>
        <w:tc>
          <w:tcPr>
            <w:tcW w:w="2655" w:type="dxa"/>
          </w:tcPr>
          <w:p w14:paraId="0FB61D95" w14:textId="77777777" w:rsidR="00941A91" w:rsidRPr="00DA0EF4" w:rsidRDefault="00941A91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941A91" w:rsidRPr="00DA0EF4" w14:paraId="4D9E883D" w14:textId="77777777" w:rsidTr="005A1CF5">
        <w:tc>
          <w:tcPr>
            <w:tcW w:w="3330" w:type="dxa"/>
          </w:tcPr>
          <w:p w14:paraId="1769EF2E" w14:textId="77777777" w:rsidR="00941A91" w:rsidRPr="00DA0EF4" w:rsidRDefault="00941A91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โซสวีท จำกัด</w:t>
            </w:r>
          </w:p>
        </w:tc>
        <w:tc>
          <w:tcPr>
            <w:tcW w:w="3492" w:type="dxa"/>
          </w:tcPr>
          <w:p w14:paraId="560978BF" w14:textId="77777777" w:rsidR="00D303EE" w:rsidRPr="00DA0EF4" w:rsidRDefault="00941A91" w:rsidP="00A365CC">
            <w:pPr>
              <w:ind w:left="162" w:right="-25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จำหน่ายผลิตภัณฑ์จากข้าวโพดหวาน</w:t>
            </w:r>
          </w:p>
          <w:p w14:paraId="446A2AB4" w14:textId="77777777" w:rsidR="00941A91" w:rsidRPr="00DA0EF4" w:rsidRDefault="00D303EE" w:rsidP="00A365CC">
            <w:pPr>
              <w:ind w:left="162" w:right="-25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941A9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เพื่อธุรกิจร้านค้าปลีกในระบบแฟรนไชส์</w:t>
            </w:r>
          </w:p>
        </w:tc>
        <w:tc>
          <w:tcPr>
            <w:tcW w:w="2655" w:type="dxa"/>
          </w:tcPr>
          <w:p w14:paraId="37F503C6" w14:textId="77777777" w:rsidR="00941A91" w:rsidRPr="00DA0EF4" w:rsidRDefault="00941A91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1920E9" w:rsidRPr="00DA0EF4" w14:paraId="49C62705" w14:textId="77777777" w:rsidTr="005A1CF5">
        <w:tc>
          <w:tcPr>
            <w:tcW w:w="3330" w:type="dxa"/>
          </w:tcPr>
          <w:p w14:paraId="55DD66AC" w14:textId="77777777" w:rsidR="001920E9" w:rsidRPr="00DA0EF4" w:rsidRDefault="001920E9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อโกรเทค จำกัด</w:t>
            </w:r>
          </w:p>
        </w:tc>
        <w:tc>
          <w:tcPr>
            <w:tcW w:w="3492" w:type="dxa"/>
          </w:tcPr>
          <w:p w14:paraId="29B8BE82" w14:textId="77777777" w:rsidR="00D303EE" w:rsidRPr="00DA0EF4" w:rsidRDefault="001920E9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ผลิตและจำหน่ายผลไม้กระป๋องและพืชผล</w:t>
            </w:r>
          </w:p>
          <w:p w14:paraId="2F715BE4" w14:textId="77777777" w:rsidR="001920E9" w:rsidRPr="00DA0EF4" w:rsidRDefault="00D303EE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1920E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ทางการเกษตร</w:t>
            </w:r>
          </w:p>
        </w:tc>
        <w:tc>
          <w:tcPr>
            <w:tcW w:w="2655" w:type="dxa"/>
          </w:tcPr>
          <w:p w14:paraId="2ADF0B6D" w14:textId="77777777" w:rsidR="001920E9" w:rsidRPr="00DA0EF4" w:rsidRDefault="00BB75BE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1920E9" w:rsidRPr="00DA0EF4" w14:paraId="348352F5" w14:textId="77777777" w:rsidTr="005A1CF5">
        <w:tc>
          <w:tcPr>
            <w:tcW w:w="3330" w:type="dxa"/>
          </w:tcPr>
          <w:p w14:paraId="51D3BD29" w14:textId="77777777" w:rsidR="001920E9" w:rsidRPr="00DA0EF4" w:rsidRDefault="001920E9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ซันไชน์ ทราเวล จำกัด</w:t>
            </w:r>
          </w:p>
        </w:tc>
        <w:tc>
          <w:tcPr>
            <w:tcW w:w="3492" w:type="dxa"/>
          </w:tcPr>
          <w:p w14:paraId="430CBFA3" w14:textId="77777777" w:rsidR="00D303EE" w:rsidRPr="00DA0EF4" w:rsidRDefault="001920E9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ประกอบกิจการดำเนินธุรกิจนำเที่ยวรวมทั้ง</w:t>
            </w:r>
          </w:p>
          <w:p w14:paraId="5B209FB6" w14:textId="77777777" w:rsidR="001920E9" w:rsidRPr="00DA0EF4" w:rsidRDefault="00D303EE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1920E9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ธุรกิจที่เกี่ยวข้องกับการนำเที่ยวทุกประเภท</w:t>
            </w:r>
          </w:p>
        </w:tc>
        <w:tc>
          <w:tcPr>
            <w:tcW w:w="2655" w:type="dxa"/>
          </w:tcPr>
          <w:p w14:paraId="0D9BFE9C" w14:textId="77777777" w:rsidR="001920E9" w:rsidRPr="00DA0EF4" w:rsidRDefault="00BB75BE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1920E9" w:rsidRPr="00DA0EF4" w14:paraId="44456E4C" w14:textId="77777777" w:rsidTr="005A1CF5">
        <w:tc>
          <w:tcPr>
            <w:tcW w:w="3330" w:type="dxa"/>
          </w:tcPr>
          <w:p w14:paraId="2D1241E5" w14:textId="77777777" w:rsidR="001920E9" w:rsidRPr="00DA0EF4" w:rsidRDefault="001920E9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คอฟฟี่ลิงค์ จำกัด</w:t>
            </w:r>
          </w:p>
        </w:tc>
        <w:tc>
          <w:tcPr>
            <w:tcW w:w="3492" w:type="dxa"/>
          </w:tcPr>
          <w:p w14:paraId="3076AD35" w14:textId="77777777" w:rsidR="00D92432" w:rsidRPr="00DA0EF4" w:rsidRDefault="00D92432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จำหน่ายอาหารและเครื่องดื่ม</w:t>
            </w:r>
          </w:p>
        </w:tc>
        <w:tc>
          <w:tcPr>
            <w:tcW w:w="2655" w:type="dxa"/>
          </w:tcPr>
          <w:p w14:paraId="53DF9AE0" w14:textId="77777777" w:rsidR="001920E9" w:rsidRPr="00DA0EF4" w:rsidRDefault="00BB75BE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1920E9" w:rsidRPr="00DA0EF4" w14:paraId="171659BC" w14:textId="77777777" w:rsidTr="005A1CF5">
        <w:tc>
          <w:tcPr>
            <w:tcW w:w="3330" w:type="dxa"/>
          </w:tcPr>
          <w:p w14:paraId="36A53B2B" w14:textId="77777777" w:rsidR="001920E9" w:rsidRPr="00DA0EF4" w:rsidRDefault="001920E9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เวียงเจ็ดริน จำกัด</w:t>
            </w:r>
          </w:p>
        </w:tc>
        <w:tc>
          <w:tcPr>
            <w:tcW w:w="3492" w:type="dxa"/>
          </w:tcPr>
          <w:p w14:paraId="7BDBA720" w14:textId="77777777" w:rsidR="001920E9" w:rsidRPr="00DA0EF4" w:rsidRDefault="000B6343" w:rsidP="00A365CC">
            <w:pPr>
              <w:ind w:left="162" w:right="-25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จำหน่ายและเป็นตัวแทนจำหน่ายไอศก</w:t>
            </w:r>
            <w:r w:rsidR="00D9243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รีม</w:t>
            </w:r>
          </w:p>
        </w:tc>
        <w:tc>
          <w:tcPr>
            <w:tcW w:w="2655" w:type="dxa"/>
          </w:tcPr>
          <w:p w14:paraId="34A773E8" w14:textId="77777777" w:rsidR="001920E9" w:rsidRPr="00DA0EF4" w:rsidRDefault="00BB75BE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1920E9" w:rsidRPr="00DA0EF4" w14:paraId="282C75EC" w14:textId="77777777" w:rsidTr="005A1CF5">
        <w:tc>
          <w:tcPr>
            <w:tcW w:w="3330" w:type="dxa"/>
          </w:tcPr>
          <w:p w14:paraId="4F7D3B97" w14:textId="77777777" w:rsidR="001920E9" w:rsidRPr="00DA0EF4" w:rsidRDefault="00D92432" w:rsidP="00A365CC">
            <w:pPr>
              <w:ind w:left="170" w:right="-72" w:hanging="27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เชียงใหม่วิสาหกิจเพื่อสังคม จำกัด</w:t>
            </w:r>
          </w:p>
        </w:tc>
        <w:tc>
          <w:tcPr>
            <w:tcW w:w="3492" w:type="dxa"/>
          </w:tcPr>
          <w:p w14:paraId="1263F5D6" w14:textId="77777777" w:rsidR="001920E9" w:rsidRPr="00DA0EF4" w:rsidRDefault="00D92432" w:rsidP="00A365CC">
            <w:pPr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ดำเนินธุรกิจเพื่อสังคม</w:t>
            </w:r>
          </w:p>
        </w:tc>
        <w:tc>
          <w:tcPr>
            <w:tcW w:w="2655" w:type="dxa"/>
          </w:tcPr>
          <w:p w14:paraId="1FDACE63" w14:textId="77777777" w:rsidR="001920E9" w:rsidRPr="00DA0EF4" w:rsidRDefault="00BB75BE" w:rsidP="00A365CC">
            <w:pPr>
              <w:ind w:left="252" w:right="-72" w:hanging="25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</w:tbl>
    <w:p w14:paraId="4CB49CED" w14:textId="7AD24C3C" w:rsidR="00852268" w:rsidRPr="00DA0EF4" w:rsidRDefault="00852268" w:rsidP="00A365CC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47F500CC" w14:textId="77777777" w:rsidR="00936230" w:rsidRPr="00DA0EF4" w:rsidRDefault="00936230" w:rsidP="00A365CC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  <w:r w:rsidRPr="00DA0EF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1D2C5DA4" w14:textId="77777777" w:rsidR="00936230" w:rsidRPr="00DA0EF4" w:rsidRDefault="00936230" w:rsidP="00A365CC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4A1113A6" w14:textId="44A832C8" w:rsidR="00936230" w:rsidRPr="00DA0EF4" w:rsidRDefault="00DA0EF4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93623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3623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3623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รายได้จากการขายสินค้าและบริการ</w:t>
      </w:r>
    </w:p>
    <w:p w14:paraId="0C2BB48E" w14:textId="77777777" w:rsidR="00936230" w:rsidRPr="00DA0EF4" w:rsidRDefault="00936230" w:rsidP="00A365CC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5"/>
        <w:gridCol w:w="1295"/>
        <w:gridCol w:w="1295"/>
        <w:gridCol w:w="1295"/>
      </w:tblGrid>
      <w:tr w:rsidR="009D7F27" w:rsidRPr="00DA0EF4" w14:paraId="01A2A57B" w14:textId="77777777" w:rsidTr="009D7F27">
        <w:trPr>
          <w:cantSplit/>
        </w:trPr>
        <w:tc>
          <w:tcPr>
            <w:tcW w:w="4392" w:type="dxa"/>
            <w:vAlign w:val="bottom"/>
          </w:tcPr>
          <w:p w14:paraId="03BA589F" w14:textId="77777777" w:rsidR="009D7F27" w:rsidRPr="00DA0EF4" w:rsidRDefault="009D7F27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1EE6859C" w14:textId="77777777" w:rsidR="009D7F27" w:rsidRPr="00DA0EF4" w:rsidRDefault="009D7F27" w:rsidP="00A365CC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0CA06DD8" w14:textId="77777777" w:rsidR="009D7F27" w:rsidRPr="00DA0EF4" w:rsidRDefault="009D7F27" w:rsidP="00A365CC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9514F" w:rsidRPr="00DA0EF4" w14:paraId="07057DA1" w14:textId="77777777" w:rsidTr="004172F5">
        <w:trPr>
          <w:cantSplit/>
        </w:trPr>
        <w:tc>
          <w:tcPr>
            <w:tcW w:w="4392" w:type="dxa"/>
            <w:vAlign w:val="bottom"/>
          </w:tcPr>
          <w:p w14:paraId="57B30107" w14:textId="77777777" w:rsidR="0089514F" w:rsidRPr="00DA0EF4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93B3CDE" w14:textId="39AAD09A" w:rsidR="0089514F" w:rsidRPr="00DA0EF4" w:rsidRDefault="0089514F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09ACEFD" w14:textId="5B75C355" w:rsidR="0089514F" w:rsidRPr="00DA0EF4" w:rsidRDefault="0089514F" w:rsidP="0089514F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E039E8C" w14:textId="0077D73D" w:rsidR="0089514F" w:rsidRPr="00DA0EF4" w:rsidRDefault="0089514F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E62425" w14:textId="71EADC36" w:rsidR="0089514F" w:rsidRPr="00DA0EF4" w:rsidRDefault="0089514F" w:rsidP="0089514F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D7F27" w:rsidRPr="00DA0EF4" w14:paraId="164E3971" w14:textId="77777777" w:rsidTr="009D7F27">
        <w:trPr>
          <w:cantSplit/>
        </w:trPr>
        <w:tc>
          <w:tcPr>
            <w:tcW w:w="4392" w:type="dxa"/>
            <w:vAlign w:val="bottom"/>
          </w:tcPr>
          <w:p w14:paraId="78B14953" w14:textId="77777777" w:rsidR="009D7F27" w:rsidRPr="00DA0EF4" w:rsidRDefault="009D7F27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456EC10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5AB05D7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D0BF5C1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EDFAF1F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D7F27" w:rsidRPr="00DA0EF4" w14:paraId="5137FDE0" w14:textId="77777777" w:rsidTr="007C3CF7">
        <w:trPr>
          <w:cantSplit/>
        </w:trPr>
        <w:tc>
          <w:tcPr>
            <w:tcW w:w="4392" w:type="dxa"/>
          </w:tcPr>
          <w:p w14:paraId="51FE5D38" w14:textId="77777777" w:rsidR="009D7F27" w:rsidRPr="00DA0EF4" w:rsidRDefault="009D7F27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แก่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64B1DE3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AC66090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77338A6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A5104F5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A2242" w:rsidRPr="00DA0EF4" w14:paraId="0BE932FA" w14:textId="77777777" w:rsidTr="00591E88">
        <w:trPr>
          <w:cantSplit/>
        </w:trPr>
        <w:tc>
          <w:tcPr>
            <w:tcW w:w="4392" w:type="dxa"/>
          </w:tcPr>
          <w:p w14:paraId="6C13502A" w14:textId="77777777" w:rsidR="00BA2242" w:rsidRPr="00DA0EF4" w:rsidRDefault="00BA2242" w:rsidP="00BA2242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BF75AA3" w14:textId="5BCF51F3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1B5CF0F7" w14:textId="5B5DAD61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794EDB9" w14:textId="45681E62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0770C2AE" w14:textId="49CFEE6C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A2242" w:rsidRPr="00DA0EF4" w14:paraId="39C4142C" w14:textId="77777777" w:rsidTr="00591E88">
        <w:trPr>
          <w:cantSplit/>
        </w:trPr>
        <w:tc>
          <w:tcPr>
            <w:tcW w:w="4392" w:type="dxa"/>
          </w:tcPr>
          <w:p w14:paraId="0C556948" w14:textId="77777777" w:rsidR="00BA2242" w:rsidRPr="00DA0EF4" w:rsidRDefault="00BA2242" w:rsidP="00BA2242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B49512" w14:textId="757B6373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1C7A9EF" w14:textId="4A85891F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EF9DB" w14:textId="2620EAC3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6544412" w14:textId="5882D3C8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</w:tr>
      <w:tr w:rsidR="00BA2242" w:rsidRPr="00DA0EF4" w14:paraId="58DE4696" w14:textId="77777777" w:rsidTr="00591E88">
        <w:trPr>
          <w:cantSplit/>
        </w:trPr>
        <w:tc>
          <w:tcPr>
            <w:tcW w:w="4392" w:type="dxa"/>
            <w:vAlign w:val="bottom"/>
          </w:tcPr>
          <w:p w14:paraId="3246A737" w14:textId="77777777" w:rsidR="00BA2242" w:rsidRPr="00DA0EF4" w:rsidRDefault="00BA2242" w:rsidP="00BA2242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9AA8B" w14:textId="0690789C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06DDD" w14:textId="576CC264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63892E" w14:textId="2806F82E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29800" w14:textId="2D892AE0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</w:tr>
      <w:tr w:rsidR="00BA2242" w:rsidRPr="00DA0EF4" w14:paraId="222B25E3" w14:textId="77777777" w:rsidTr="00591E88">
        <w:trPr>
          <w:cantSplit/>
        </w:trPr>
        <w:tc>
          <w:tcPr>
            <w:tcW w:w="4392" w:type="dxa"/>
            <w:vAlign w:val="bottom"/>
          </w:tcPr>
          <w:p w14:paraId="6246DBCE" w14:textId="77777777" w:rsidR="00BA2242" w:rsidRPr="00DA0EF4" w:rsidRDefault="00BA2242" w:rsidP="00BA2242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B5C94" w14:textId="77777777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8CB8570" w14:textId="77777777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AF434" w14:textId="77777777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F07328E" w14:textId="77777777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A2242" w:rsidRPr="00DA0EF4" w14:paraId="5B5AE881" w14:textId="77777777" w:rsidTr="007C3CF7">
        <w:trPr>
          <w:cantSplit/>
        </w:trPr>
        <w:tc>
          <w:tcPr>
            <w:tcW w:w="4392" w:type="dxa"/>
          </w:tcPr>
          <w:p w14:paraId="6C59470F" w14:textId="77777777" w:rsidR="00BA2242" w:rsidRPr="00DA0EF4" w:rsidRDefault="00BA2242" w:rsidP="00BA2242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รายได้ค่าเช่ารับจาก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808033C" w14:textId="77777777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670E725" w14:textId="77777777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46041D1" w14:textId="77777777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BC9E4CB" w14:textId="77777777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A2242" w:rsidRPr="00DA0EF4" w14:paraId="0558C2CE" w14:textId="77777777" w:rsidTr="00591E88">
        <w:trPr>
          <w:cantSplit/>
        </w:trPr>
        <w:tc>
          <w:tcPr>
            <w:tcW w:w="4392" w:type="dxa"/>
          </w:tcPr>
          <w:p w14:paraId="499695DF" w14:textId="77777777" w:rsidR="00BA2242" w:rsidRPr="00DA0EF4" w:rsidRDefault="00BA2242" w:rsidP="00BA2242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1007344" w14:textId="58AFE2C3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7952B6B7" w14:textId="18FCD21D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5388177" w14:textId="171BE2AD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13CB9D28" w14:textId="0F7CD2D9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A2242" w:rsidRPr="00DA0EF4" w14:paraId="09E6FBA8" w14:textId="77777777" w:rsidTr="00591E88">
        <w:trPr>
          <w:cantSplit/>
        </w:trPr>
        <w:tc>
          <w:tcPr>
            <w:tcW w:w="4392" w:type="dxa"/>
          </w:tcPr>
          <w:p w14:paraId="3935FFF3" w14:textId="77777777" w:rsidR="00BA2242" w:rsidRPr="00DA0EF4" w:rsidRDefault="00BA2242" w:rsidP="00BA2242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8E012" w14:textId="773E517B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4A907BA" w14:textId="30FEA155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A47B4" w14:textId="5333AF02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0BDBC21" w14:textId="6EB0E8B7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BA2242" w:rsidRPr="00DA0EF4" w14:paraId="2FCDFD52" w14:textId="77777777" w:rsidTr="00591E88">
        <w:trPr>
          <w:cantSplit/>
        </w:trPr>
        <w:tc>
          <w:tcPr>
            <w:tcW w:w="4392" w:type="dxa"/>
            <w:vAlign w:val="bottom"/>
          </w:tcPr>
          <w:p w14:paraId="7D512250" w14:textId="77777777" w:rsidR="00BA2242" w:rsidRPr="00DA0EF4" w:rsidRDefault="00BA2242" w:rsidP="00BA2242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E4AF1" w14:textId="15B0536B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DC2C3" w14:textId="593C09BD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158A0E" w14:textId="17F3002B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E2569" w14:textId="7E92D323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</w:tbl>
    <w:p w14:paraId="6FF86FB6" w14:textId="6E98143C" w:rsidR="008B164B" w:rsidRPr="00DA0EF4" w:rsidRDefault="008B164B" w:rsidP="002E4B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7C86A05" w14:textId="77777777" w:rsidR="002E4B6F" w:rsidRPr="00DA0EF4" w:rsidRDefault="008B164B" w:rsidP="002E4B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EA2DBCE" w14:textId="60A4FFC5" w:rsidR="002E4B6F" w:rsidRPr="00DA0EF4" w:rsidRDefault="00DA0EF4" w:rsidP="002E4B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2E4B6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E4B6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4B6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รายได้จากการขายอุปกรณ์</w:t>
      </w:r>
    </w:p>
    <w:p w14:paraId="293ED27F" w14:textId="2F3F6672" w:rsidR="002E4B6F" w:rsidRPr="00DA0EF4" w:rsidRDefault="002E4B6F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5"/>
        <w:gridCol w:w="1295"/>
        <w:gridCol w:w="1295"/>
        <w:gridCol w:w="1295"/>
      </w:tblGrid>
      <w:tr w:rsidR="002E4B6F" w:rsidRPr="00DA0EF4" w14:paraId="3EE0CE51" w14:textId="77777777" w:rsidTr="00DA5B4A">
        <w:trPr>
          <w:cantSplit/>
        </w:trPr>
        <w:tc>
          <w:tcPr>
            <w:tcW w:w="4392" w:type="dxa"/>
            <w:vAlign w:val="bottom"/>
          </w:tcPr>
          <w:p w14:paraId="682A75F6" w14:textId="77777777" w:rsidR="002E4B6F" w:rsidRPr="00DA0EF4" w:rsidRDefault="002E4B6F" w:rsidP="00DA5B4A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3FFC3A61" w14:textId="77777777" w:rsidR="002E4B6F" w:rsidRPr="00DA0EF4" w:rsidRDefault="002E4B6F" w:rsidP="00DA5B4A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4A58772D" w14:textId="77777777" w:rsidR="002E4B6F" w:rsidRPr="00DA0EF4" w:rsidRDefault="002E4B6F" w:rsidP="00DA5B4A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E4B6F" w:rsidRPr="00DA0EF4" w14:paraId="3309DDE5" w14:textId="77777777" w:rsidTr="00DA5B4A">
        <w:trPr>
          <w:cantSplit/>
        </w:trPr>
        <w:tc>
          <w:tcPr>
            <w:tcW w:w="4392" w:type="dxa"/>
            <w:vAlign w:val="bottom"/>
          </w:tcPr>
          <w:p w14:paraId="5157D284" w14:textId="77777777" w:rsidR="002E4B6F" w:rsidRPr="00DA0EF4" w:rsidRDefault="002E4B6F" w:rsidP="00DA5B4A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133EAAB" w14:textId="3A8BF1DD" w:rsidR="002E4B6F" w:rsidRPr="00DA0EF4" w:rsidRDefault="002E4B6F" w:rsidP="00DA5B4A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FBE7E5C" w14:textId="6242D23F" w:rsidR="002E4B6F" w:rsidRPr="00DA0EF4" w:rsidRDefault="002E4B6F" w:rsidP="00DA5B4A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A0259E7" w14:textId="6FA3BCDA" w:rsidR="002E4B6F" w:rsidRPr="00DA0EF4" w:rsidRDefault="002E4B6F" w:rsidP="00DA5B4A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73FBB87" w14:textId="10500BB8" w:rsidR="002E4B6F" w:rsidRPr="00DA0EF4" w:rsidRDefault="002E4B6F" w:rsidP="00DA5B4A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E4B6F" w:rsidRPr="00DA0EF4" w14:paraId="25467B02" w14:textId="77777777" w:rsidTr="00DA5B4A">
        <w:trPr>
          <w:cantSplit/>
        </w:trPr>
        <w:tc>
          <w:tcPr>
            <w:tcW w:w="4392" w:type="dxa"/>
            <w:vAlign w:val="bottom"/>
          </w:tcPr>
          <w:p w14:paraId="1C926858" w14:textId="77777777" w:rsidR="002E4B6F" w:rsidRPr="00DA0EF4" w:rsidRDefault="002E4B6F" w:rsidP="00DA5B4A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7B9BCC1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B8B0836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FC6E020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B9103AB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E4B6F" w:rsidRPr="00DA0EF4" w14:paraId="0CD66CC7" w14:textId="77777777" w:rsidTr="002E4B6F">
        <w:trPr>
          <w:cantSplit/>
        </w:trPr>
        <w:tc>
          <w:tcPr>
            <w:tcW w:w="4392" w:type="dxa"/>
          </w:tcPr>
          <w:p w14:paraId="1BE9C4EF" w14:textId="46825E3D" w:rsidR="002E4B6F" w:rsidRPr="00DA0EF4" w:rsidRDefault="002E4B6F" w:rsidP="00DA5B4A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ขายอุปกรณ์</w:t>
            </w:r>
            <w:r w:rsidR="0064700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ให้แก่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234CA0E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E3874FE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6ED227F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2511D1B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E4B6F" w:rsidRPr="00DA0EF4" w14:paraId="432DB04F" w14:textId="77777777" w:rsidTr="002E4B6F">
        <w:trPr>
          <w:cantSplit/>
        </w:trPr>
        <w:tc>
          <w:tcPr>
            <w:tcW w:w="4392" w:type="dxa"/>
          </w:tcPr>
          <w:p w14:paraId="282777D2" w14:textId="77777777" w:rsidR="002E4B6F" w:rsidRPr="00DA0EF4" w:rsidRDefault="002E4B6F" w:rsidP="00DA5B4A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D2C7AC6" w14:textId="5935E426" w:rsidR="002E4B6F" w:rsidRPr="00DA0EF4" w:rsidRDefault="00DA0EF4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2E4B6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5" w:type="dxa"/>
            <w:vAlign w:val="bottom"/>
          </w:tcPr>
          <w:p w14:paraId="7E6EBC57" w14:textId="3413CEB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93C6191" w14:textId="25BD055C" w:rsidR="002E4B6F" w:rsidRPr="00DA0EF4" w:rsidRDefault="00DA0EF4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2E4B6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5" w:type="dxa"/>
            <w:vAlign w:val="bottom"/>
          </w:tcPr>
          <w:p w14:paraId="1C780392" w14:textId="35228D23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D70E235" w14:textId="77777777" w:rsidR="002E4B6F" w:rsidRPr="00DA0EF4" w:rsidRDefault="002E4B6F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9AB2586" w14:textId="0DE57A2C" w:rsidR="008A7F60" w:rsidRPr="00DA0EF4" w:rsidRDefault="00DA0EF4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3C569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A7F6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A7F6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การซื้อสินค้าและรับบริการ</w:t>
      </w:r>
    </w:p>
    <w:p w14:paraId="65CB75D8" w14:textId="77777777" w:rsidR="0071317C" w:rsidRPr="00DA0EF4" w:rsidRDefault="0071317C" w:rsidP="00A365CC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5"/>
        <w:gridCol w:w="1295"/>
        <w:gridCol w:w="1295"/>
        <w:gridCol w:w="1295"/>
      </w:tblGrid>
      <w:tr w:rsidR="009D7F27" w:rsidRPr="00DA0EF4" w14:paraId="7126813D" w14:textId="77777777" w:rsidTr="009D7F27">
        <w:trPr>
          <w:cantSplit/>
        </w:trPr>
        <w:tc>
          <w:tcPr>
            <w:tcW w:w="4392" w:type="dxa"/>
            <w:vAlign w:val="bottom"/>
          </w:tcPr>
          <w:p w14:paraId="4974DC73" w14:textId="77777777" w:rsidR="009D7F27" w:rsidRPr="00DA0EF4" w:rsidRDefault="009D7F27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31" w:name="_Hlk32389093"/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233A00B8" w14:textId="77777777" w:rsidR="009D7F27" w:rsidRPr="00DA0EF4" w:rsidRDefault="009D7F27" w:rsidP="00A365CC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033A5DA0" w14:textId="77777777" w:rsidR="009D7F27" w:rsidRPr="00DA0EF4" w:rsidRDefault="009D7F27" w:rsidP="00A365CC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9514F" w:rsidRPr="00DA0EF4" w14:paraId="1145C113" w14:textId="77777777" w:rsidTr="004172F5">
        <w:trPr>
          <w:cantSplit/>
        </w:trPr>
        <w:tc>
          <w:tcPr>
            <w:tcW w:w="4392" w:type="dxa"/>
            <w:vAlign w:val="bottom"/>
          </w:tcPr>
          <w:p w14:paraId="6D38F141" w14:textId="77777777" w:rsidR="0089514F" w:rsidRPr="00DA0EF4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C8C3157" w14:textId="2AA970B6" w:rsidR="0089514F" w:rsidRPr="00DA0EF4" w:rsidRDefault="0089514F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94DB1A4" w14:textId="106EA5D7" w:rsidR="0089514F" w:rsidRPr="00DA0EF4" w:rsidRDefault="0089514F" w:rsidP="0089514F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4A4D504" w14:textId="57129148" w:rsidR="0089514F" w:rsidRPr="00DA0EF4" w:rsidRDefault="0089514F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28CDEA2" w14:textId="39D7F310" w:rsidR="0089514F" w:rsidRPr="00DA0EF4" w:rsidRDefault="0089514F" w:rsidP="0089514F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D7F27" w:rsidRPr="00DA0EF4" w14:paraId="43F3F3F2" w14:textId="77777777" w:rsidTr="009D7F27">
        <w:trPr>
          <w:cantSplit/>
        </w:trPr>
        <w:tc>
          <w:tcPr>
            <w:tcW w:w="4392" w:type="dxa"/>
            <w:vAlign w:val="bottom"/>
          </w:tcPr>
          <w:p w14:paraId="3C0CAFAC" w14:textId="77777777" w:rsidR="009D7F27" w:rsidRPr="00DA0EF4" w:rsidRDefault="009D7F27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DBC350C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84BE5D9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2BDA387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03748E2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D7F27" w:rsidRPr="00DA0EF4" w14:paraId="56A9A9BD" w14:textId="77777777" w:rsidTr="009D7F27">
        <w:trPr>
          <w:cantSplit/>
        </w:trPr>
        <w:tc>
          <w:tcPr>
            <w:tcW w:w="4392" w:type="dxa"/>
            <w:vAlign w:val="bottom"/>
          </w:tcPr>
          <w:p w14:paraId="00E26FB2" w14:textId="77777777" w:rsidR="009D7F27" w:rsidRPr="00DA0EF4" w:rsidRDefault="009D7F27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ค่าเช่าจ่ายแก่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9E3BEE8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11F8973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1E8C47A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9C64749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A2242" w:rsidRPr="00DA0EF4" w14:paraId="1A98681E" w14:textId="77777777" w:rsidTr="009D7F27">
        <w:trPr>
          <w:cantSplit/>
        </w:trPr>
        <w:tc>
          <w:tcPr>
            <w:tcW w:w="4392" w:type="dxa"/>
            <w:vAlign w:val="bottom"/>
          </w:tcPr>
          <w:p w14:paraId="45E198EB" w14:textId="77777777" w:rsidR="00BA2242" w:rsidRPr="00DA0EF4" w:rsidRDefault="00BA2242" w:rsidP="00BA2242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AB4405E" w14:textId="54D2DDE5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70163D8C" w14:textId="79953385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044172D" w14:textId="4725941A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6F39E1CD" w14:textId="73915616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A2242" w:rsidRPr="00DA0EF4" w14:paraId="1C9B29E4" w14:textId="77777777" w:rsidTr="00591E88">
        <w:trPr>
          <w:cantSplit/>
        </w:trPr>
        <w:tc>
          <w:tcPr>
            <w:tcW w:w="4392" w:type="dxa"/>
            <w:vAlign w:val="bottom"/>
          </w:tcPr>
          <w:p w14:paraId="63DEF713" w14:textId="77777777" w:rsidR="00BA2242" w:rsidRPr="00DA0EF4" w:rsidRDefault="00BA2242" w:rsidP="00BA2242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98C3C" w14:textId="3648F909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2E4B6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845CF10" w14:textId="510E8A4B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556A1" w14:textId="094D49CF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2E4B6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87932B5" w14:textId="4998B6C8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BA2242" w:rsidRPr="00DA0EF4" w14:paraId="04AC0F11" w14:textId="77777777" w:rsidTr="00591E88">
        <w:trPr>
          <w:cantSplit/>
        </w:trPr>
        <w:tc>
          <w:tcPr>
            <w:tcW w:w="4392" w:type="dxa"/>
          </w:tcPr>
          <w:p w14:paraId="07A2C508" w14:textId="77777777" w:rsidR="00BA2242" w:rsidRPr="00DA0EF4" w:rsidRDefault="00BA2242" w:rsidP="00BA2242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D7609" w14:textId="54C45A35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CA02A5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FE9A" w14:textId="3370C6FA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1530CA" w14:textId="0FB77B3F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2E4B6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D7CDD" w14:textId="4C9EB0FE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BA2242" w:rsidRPr="00DA0EF4" w14:paraId="3A6F05ED" w14:textId="77777777" w:rsidTr="00B16FA5">
        <w:trPr>
          <w:cantSplit/>
        </w:trPr>
        <w:tc>
          <w:tcPr>
            <w:tcW w:w="4392" w:type="dxa"/>
          </w:tcPr>
          <w:p w14:paraId="57CABE6A" w14:textId="77777777" w:rsidR="00BA2242" w:rsidRPr="00DA0EF4" w:rsidRDefault="00BA2242" w:rsidP="00BA2242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7CE0A" w14:textId="77777777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8A80DD5" w14:textId="77777777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760B3" w14:textId="77777777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B56EF8" w14:textId="77777777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A2242" w:rsidRPr="00DA0EF4" w14:paraId="1880F594" w14:textId="77777777" w:rsidTr="00B16FA5">
        <w:trPr>
          <w:cantSplit/>
        </w:trPr>
        <w:tc>
          <w:tcPr>
            <w:tcW w:w="4392" w:type="dxa"/>
            <w:vAlign w:val="bottom"/>
          </w:tcPr>
          <w:p w14:paraId="504319CE" w14:textId="291334E4" w:rsidR="00BA2242" w:rsidRPr="00DA0EF4" w:rsidRDefault="00BA2242" w:rsidP="00BA2242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ค่าใช้จ่ายอื่นจ่ายแก่บุคคลที่เกี่ยวข้องกัน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1E354" w14:textId="4F74F281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FBAF225" w14:textId="03654255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84D1C" w14:textId="062B0BEB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7E2F294" w14:textId="77777777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bookmarkEnd w:id="31"/>
    </w:tbl>
    <w:p w14:paraId="2659F221" w14:textId="77777777" w:rsidR="0071317C" w:rsidRPr="00DA0EF4" w:rsidRDefault="0071317C" w:rsidP="00A365CC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E3DCA12" w14:textId="465B6AE1" w:rsidR="002E4B6F" w:rsidRPr="00DA0EF4" w:rsidRDefault="00DA0EF4" w:rsidP="002E4B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2E4B6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E4B6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4B6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</w:t>
      </w:r>
      <w:r w:rsidR="0064700B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</w:t>
      </w:r>
    </w:p>
    <w:p w14:paraId="037DF679" w14:textId="77777777" w:rsidR="002E4B6F" w:rsidRPr="00DA0EF4" w:rsidRDefault="002E4B6F" w:rsidP="002E4B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5"/>
        <w:gridCol w:w="1295"/>
        <w:gridCol w:w="1295"/>
        <w:gridCol w:w="1295"/>
      </w:tblGrid>
      <w:tr w:rsidR="002E4B6F" w:rsidRPr="00DA0EF4" w14:paraId="0587CEBF" w14:textId="77777777" w:rsidTr="00DA5B4A">
        <w:trPr>
          <w:cantSplit/>
        </w:trPr>
        <w:tc>
          <w:tcPr>
            <w:tcW w:w="4392" w:type="dxa"/>
            <w:vAlign w:val="bottom"/>
          </w:tcPr>
          <w:p w14:paraId="126542F2" w14:textId="77777777" w:rsidR="002E4B6F" w:rsidRPr="00DA0EF4" w:rsidRDefault="002E4B6F" w:rsidP="00DA5B4A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51C6003A" w14:textId="77777777" w:rsidR="002E4B6F" w:rsidRPr="00DA0EF4" w:rsidRDefault="002E4B6F" w:rsidP="00DA5B4A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34038165" w14:textId="77777777" w:rsidR="002E4B6F" w:rsidRPr="00DA0EF4" w:rsidRDefault="002E4B6F" w:rsidP="00DA5B4A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E4B6F" w:rsidRPr="00DA0EF4" w14:paraId="3ED1B049" w14:textId="77777777" w:rsidTr="00DA5B4A">
        <w:trPr>
          <w:cantSplit/>
        </w:trPr>
        <w:tc>
          <w:tcPr>
            <w:tcW w:w="4392" w:type="dxa"/>
            <w:vAlign w:val="bottom"/>
          </w:tcPr>
          <w:p w14:paraId="46131AB3" w14:textId="77777777" w:rsidR="002E4B6F" w:rsidRPr="00DA0EF4" w:rsidRDefault="002E4B6F" w:rsidP="00DA5B4A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5F43066" w14:textId="33C8CB7E" w:rsidR="002E4B6F" w:rsidRPr="00DA0EF4" w:rsidRDefault="002E4B6F" w:rsidP="00DA5B4A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3F19E0E" w14:textId="0447897E" w:rsidR="002E4B6F" w:rsidRPr="00DA0EF4" w:rsidRDefault="002E4B6F" w:rsidP="00DA5B4A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7497998" w14:textId="066DB869" w:rsidR="002E4B6F" w:rsidRPr="00DA0EF4" w:rsidRDefault="002E4B6F" w:rsidP="00DA5B4A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8CA9562" w14:textId="04B390A0" w:rsidR="002E4B6F" w:rsidRPr="00DA0EF4" w:rsidRDefault="002E4B6F" w:rsidP="00DA5B4A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E4B6F" w:rsidRPr="00DA0EF4" w14:paraId="1E5CDD1D" w14:textId="77777777" w:rsidTr="00DA5B4A">
        <w:trPr>
          <w:cantSplit/>
        </w:trPr>
        <w:tc>
          <w:tcPr>
            <w:tcW w:w="4392" w:type="dxa"/>
            <w:vAlign w:val="bottom"/>
          </w:tcPr>
          <w:p w14:paraId="0D64B8A3" w14:textId="77777777" w:rsidR="002E4B6F" w:rsidRPr="00DA0EF4" w:rsidRDefault="002E4B6F" w:rsidP="00DA5B4A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C0C1011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5D147A0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8B58AE2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79DDE10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E4B6F" w:rsidRPr="00DA0EF4" w14:paraId="354EE426" w14:textId="77777777" w:rsidTr="00DA5B4A">
        <w:trPr>
          <w:cantSplit/>
        </w:trPr>
        <w:tc>
          <w:tcPr>
            <w:tcW w:w="4392" w:type="dxa"/>
          </w:tcPr>
          <w:p w14:paraId="6B9B5815" w14:textId="648C6079" w:rsidR="002E4B6F" w:rsidRPr="00DA0EF4" w:rsidRDefault="002E4B6F" w:rsidP="00DA5B4A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ซื้อที่ดินจาก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18F0076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61178D3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754F4D9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141D32A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E4B6F" w:rsidRPr="00DA0EF4" w14:paraId="305B3845" w14:textId="77777777" w:rsidTr="00DA5B4A">
        <w:trPr>
          <w:cantSplit/>
        </w:trPr>
        <w:tc>
          <w:tcPr>
            <w:tcW w:w="4392" w:type="dxa"/>
          </w:tcPr>
          <w:p w14:paraId="2E93633E" w14:textId="77777777" w:rsidR="002E4B6F" w:rsidRPr="00DA0EF4" w:rsidRDefault="002E4B6F" w:rsidP="00DA5B4A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7530867" w14:textId="0DEAEC68" w:rsidR="002E4B6F" w:rsidRPr="00DA0EF4" w:rsidRDefault="00DA0EF4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E4B6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2E4B6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5" w:type="dxa"/>
            <w:vAlign w:val="bottom"/>
          </w:tcPr>
          <w:p w14:paraId="7776512C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1150B8F" w14:textId="3C452449" w:rsidR="002E4B6F" w:rsidRPr="00DA0EF4" w:rsidRDefault="00DA0EF4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E4B6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2E4B6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5" w:type="dxa"/>
            <w:vAlign w:val="bottom"/>
          </w:tcPr>
          <w:p w14:paraId="6F69291D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C35DAFD" w14:textId="091ECBA5" w:rsidR="002E4B6F" w:rsidRPr="00DA0EF4" w:rsidRDefault="002E4B6F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3AA9AC7" w14:textId="18ECEB97" w:rsidR="008A7F60" w:rsidRPr="00DA0EF4" w:rsidRDefault="00DA0EF4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8A7F6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A7F6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2300A660" w14:textId="77777777" w:rsidR="008A7F60" w:rsidRPr="00DA0EF4" w:rsidRDefault="008A7F60" w:rsidP="00A365CC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A0EF4" w14:paraId="60627C14" w14:textId="77777777" w:rsidTr="00936230">
        <w:trPr>
          <w:cantSplit/>
        </w:trPr>
        <w:tc>
          <w:tcPr>
            <w:tcW w:w="4390" w:type="dxa"/>
            <w:vAlign w:val="bottom"/>
          </w:tcPr>
          <w:p w14:paraId="6AFB81CC" w14:textId="77777777" w:rsidR="008A7F60" w:rsidRPr="00DA0EF4" w:rsidRDefault="008A7F60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AF4F8B" w14:textId="77777777" w:rsidR="008A7F60" w:rsidRPr="00DA0EF4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D480EA" w14:textId="77777777" w:rsidR="008A7F60" w:rsidRPr="00DA0EF4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F4D36" w:rsidRPr="00DA0EF4" w14:paraId="0FA16AF7" w14:textId="77777777" w:rsidTr="00936230">
        <w:trPr>
          <w:cantSplit/>
        </w:trPr>
        <w:tc>
          <w:tcPr>
            <w:tcW w:w="4390" w:type="dxa"/>
            <w:vAlign w:val="bottom"/>
          </w:tcPr>
          <w:p w14:paraId="3D3EFAC2" w14:textId="77777777" w:rsidR="00CF4D36" w:rsidRPr="00DA0EF4" w:rsidRDefault="00CF4D36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426C91B" w14:textId="063B11EF" w:rsidR="00CF4D36" w:rsidRPr="00DA0EF4" w:rsidRDefault="00CF4D36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EFDE879" w14:textId="5E20E9F0" w:rsidR="00CF4D36" w:rsidRPr="00DA0EF4" w:rsidRDefault="00CF4D36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DCC57B9" w14:textId="4607B814" w:rsidR="00CF4D36" w:rsidRPr="00DA0EF4" w:rsidRDefault="00CF4D36" w:rsidP="00A365CC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234E5862" w14:textId="3E5B083A" w:rsidR="00CF4D36" w:rsidRPr="00DA0EF4" w:rsidRDefault="00CF4D36" w:rsidP="00A365CC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70BFE" w:rsidRPr="00DA0EF4" w14:paraId="7B2B2DD0" w14:textId="77777777" w:rsidTr="00936230">
        <w:trPr>
          <w:cantSplit/>
        </w:trPr>
        <w:tc>
          <w:tcPr>
            <w:tcW w:w="4390" w:type="dxa"/>
            <w:vAlign w:val="bottom"/>
          </w:tcPr>
          <w:p w14:paraId="3E914485" w14:textId="77777777" w:rsidR="00C70BFE" w:rsidRPr="00DA0EF4" w:rsidRDefault="00C70BFE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5FE8465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02A0DFA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8671041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4E75EC3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72FC1" w:rsidRPr="00DA0EF4" w14:paraId="3B5EF25C" w14:textId="77777777" w:rsidTr="002E4B6F">
        <w:trPr>
          <w:cantSplit/>
        </w:trPr>
        <w:tc>
          <w:tcPr>
            <w:tcW w:w="4390" w:type="dxa"/>
          </w:tcPr>
          <w:p w14:paraId="42896FA3" w14:textId="7CB0B1F8" w:rsidR="00B72FC1" w:rsidRPr="00DA0EF4" w:rsidRDefault="00BA2242" w:rsidP="00A365CC">
            <w:pPr>
              <w:tabs>
                <w:tab w:val="left" w:pos="179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B72FC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D8C896C" w14:textId="77777777" w:rsidR="00B72FC1" w:rsidRPr="00DA0EF4" w:rsidRDefault="00B72FC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380B979" w14:textId="77777777" w:rsidR="00B72FC1" w:rsidRPr="00DA0EF4" w:rsidRDefault="00B72FC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C580423" w14:textId="77777777" w:rsidR="00B72FC1" w:rsidRPr="00DA0EF4" w:rsidRDefault="00B72FC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7A3A0DC" w14:textId="77777777" w:rsidR="00B72FC1" w:rsidRPr="00DA0EF4" w:rsidRDefault="00B72FC1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A2242" w:rsidRPr="00DA0EF4" w14:paraId="737C1585" w14:textId="77777777" w:rsidTr="002E4B6F">
        <w:trPr>
          <w:cantSplit/>
        </w:trPr>
        <w:tc>
          <w:tcPr>
            <w:tcW w:w="4390" w:type="dxa"/>
          </w:tcPr>
          <w:p w14:paraId="4484967A" w14:textId="77777777" w:rsidR="00BA2242" w:rsidRPr="00DA0EF4" w:rsidRDefault="00BA2242" w:rsidP="00BA2242">
            <w:pPr>
              <w:tabs>
                <w:tab w:val="left" w:pos="179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D8DA51B" w14:textId="55324243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2E03CE08" w14:textId="77777777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303DED9" w14:textId="4BB29F28" w:rsidR="00BA2242" w:rsidRPr="00DA0EF4" w:rsidRDefault="00DA0EF4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5" w:type="dxa"/>
            <w:vAlign w:val="bottom"/>
          </w:tcPr>
          <w:p w14:paraId="268911C9" w14:textId="34018E86" w:rsidR="00BA2242" w:rsidRPr="00DA0EF4" w:rsidRDefault="00BA2242" w:rsidP="00BA22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7A5296C9" w14:textId="45436BA5" w:rsidR="000901E8" w:rsidRPr="00DA0EF4" w:rsidRDefault="000901E8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E2BE6D7" w14:textId="77777777" w:rsidR="00852268" w:rsidRPr="00DA0EF4" w:rsidRDefault="000901E8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7D664D8D" w14:textId="6CC1AD4E" w:rsidR="008A7F60" w:rsidRPr="00DA0EF4" w:rsidRDefault="00DA0EF4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6647C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A7F6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58BA0CC9" w14:textId="77777777" w:rsidR="008A7F60" w:rsidRPr="00DA0EF4" w:rsidRDefault="008A7F60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48970E1" w14:textId="77777777" w:rsidR="008A7F60" w:rsidRPr="00DA0EF4" w:rsidRDefault="008A7F60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ผู้บริหารสำคัญของบริษัทรวมถึงกรรมการ (ไม่ว่าจะทำหน้าที่ในระดับบริหารหรือไม่) คณะผู้บริหารระดับสูง เลขานุการบริษัท</w:t>
      </w:r>
      <w:r w:rsidR="00DC0441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และหัวหน้าหน่วยงานตรวจสอบภายใน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ค่าตอบแทนที่จ่ายหรือค้างจ่ายสำหรับผู้บริหารสำคัญมีดังนี้</w:t>
      </w:r>
    </w:p>
    <w:p w14:paraId="57BC5D3A" w14:textId="77777777" w:rsidR="008A7F60" w:rsidRPr="00DA0EF4" w:rsidRDefault="008A7F60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7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67"/>
        <w:gridCol w:w="1295"/>
        <w:gridCol w:w="1295"/>
      </w:tblGrid>
      <w:tr w:rsidR="0034284D" w:rsidRPr="00DA0EF4" w14:paraId="69C49380" w14:textId="77777777" w:rsidTr="00936230">
        <w:trPr>
          <w:cantSplit/>
        </w:trPr>
        <w:tc>
          <w:tcPr>
            <w:tcW w:w="6967" w:type="dxa"/>
            <w:vAlign w:val="bottom"/>
          </w:tcPr>
          <w:p w14:paraId="70514CB7" w14:textId="77777777" w:rsidR="0034284D" w:rsidRPr="00DA0EF4" w:rsidRDefault="0034284D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9F8EFBA" w14:textId="77777777" w:rsidR="0034284D" w:rsidRPr="00DA0EF4" w:rsidRDefault="0034284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5E11BE76" w14:textId="77777777" w:rsidR="0034284D" w:rsidRPr="00DA0EF4" w:rsidRDefault="0034284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9514F" w:rsidRPr="00DA0EF4" w14:paraId="608D7B15" w14:textId="77777777" w:rsidTr="004172F5">
        <w:trPr>
          <w:cantSplit/>
        </w:trPr>
        <w:tc>
          <w:tcPr>
            <w:tcW w:w="6967" w:type="dxa"/>
            <w:vAlign w:val="bottom"/>
          </w:tcPr>
          <w:p w14:paraId="355B7F26" w14:textId="77777777" w:rsidR="0089514F" w:rsidRPr="00DA0EF4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229B2FE" w14:textId="0E852198" w:rsidR="0089514F" w:rsidRPr="00DA0EF4" w:rsidRDefault="0089514F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4C47A1C" w14:textId="0A24982D" w:rsidR="0089514F" w:rsidRPr="00DA0EF4" w:rsidRDefault="0089514F" w:rsidP="0089514F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9514F" w:rsidRPr="00DA0EF4" w14:paraId="6A37AF51" w14:textId="77777777" w:rsidTr="00936230">
        <w:trPr>
          <w:cantSplit/>
        </w:trPr>
        <w:tc>
          <w:tcPr>
            <w:tcW w:w="6967" w:type="dxa"/>
            <w:vAlign w:val="bottom"/>
          </w:tcPr>
          <w:p w14:paraId="2EB7B896" w14:textId="77777777" w:rsidR="0089514F" w:rsidRPr="00DA0EF4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93111CE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A84F855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9514F" w:rsidRPr="00DA0EF4" w14:paraId="671F95BD" w14:textId="77777777" w:rsidTr="00936230">
        <w:trPr>
          <w:cantSplit/>
        </w:trPr>
        <w:tc>
          <w:tcPr>
            <w:tcW w:w="6967" w:type="dxa"/>
            <w:vAlign w:val="bottom"/>
          </w:tcPr>
          <w:p w14:paraId="754D997A" w14:textId="77777777" w:rsidR="0089514F" w:rsidRPr="00DA0EF4" w:rsidRDefault="0089514F" w:rsidP="0089514F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5E278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5CDE6E5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9514F" w:rsidRPr="00DA0EF4" w14:paraId="47C0576F" w14:textId="77777777" w:rsidTr="00936230">
        <w:trPr>
          <w:cantSplit/>
        </w:trPr>
        <w:tc>
          <w:tcPr>
            <w:tcW w:w="6967" w:type="dxa"/>
          </w:tcPr>
          <w:p w14:paraId="41C0567E" w14:textId="77777777" w:rsidR="0089514F" w:rsidRPr="00DA0EF4" w:rsidRDefault="0089514F" w:rsidP="0089514F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5" w:type="dxa"/>
            <w:shd w:val="clear" w:color="auto" w:fill="FAFAFA"/>
          </w:tcPr>
          <w:p w14:paraId="0AC2E9A8" w14:textId="1D344285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5" w:type="dxa"/>
          </w:tcPr>
          <w:p w14:paraId="728A8940" w14:textId="24D6070F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  <w:tr w:rsidR="0089514F" w:rsidRPr="00DA0EF4" w14:paraId="05FA17AF" w14:textId="77777777" w:rsidTr="00936230">
        <w:trPr>
          <w:cantSplit/>
        </w:trPr>
        <w:tc>
          <w:tcPr>
            <w:tcW w:w="6967" w:type="dxa"/>
          </w:tcPr>
          <w:p w14:paraId="38E7087A" w14:textId="77777777" w:rsidR="0089514F" w:rsidRPr="00DA0EF4" w:rsidRDefault="0089514F" w:rsidP="0089514F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D1148" w14:textId="3541D977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BCCAC48" w14:textId="13FCD851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89514F" w:rsidRPr="00DA0EF4" w14:paraId="2C0AA4ED" w14:textId="77777777" w:rsidTr="00936230">
        <w:trPr>
          <w:cantSplit/>
        </w:trPr>
        <w:tc>
          <w:tcPr>
            <w:tcW w:w="6967" w:type="dxa"/>
          </w:tcPr>
          <w:p w14:paraId="666B39A9" w14:textId="77777777" w:rsidR="0089514F" w:rsidRPr="00DA0EF4" w:rsidRDefault="0089514F" w:rsidP="0089514F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0053A" w14:textId="5614EF5C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BA224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54D13" w14:textId="4517CBA8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465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DA0EF4"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846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2F65D577" w14:textId="49E8434C" w:rsidR="004A5CA5" w:rsidRPr="00DA0EF4" w:rsidRDefault="004A5CA5" w:rsidP="00A365CC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520883DC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BB0700" w14:textId="1EF173FA" w:rsidR="00767150" w:rsidRPr="00DA0EF4" w:rsidRDefault="00D13AD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936230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36230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2BB76850" w14:textId="77777777" w:rsidR="00721549" w:rsidRPr="00DA0EF4" w:rsidRDefault="00721549" w:rsidP="00A365CC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636E90C9" w14:textId="4D716F75" w:rsidR="001B678D" w:rsidRPr="00DA0EF4" w:rsidRDefault="00DA0EF4" w:rsidP="001B678D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1B678D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B678D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B678D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สัญญาขายเงินตราต่างประเทศล่วงหน้า</w:t>
      </w:r>
    </w:p>
    <w:p w14:paraId="23B55AC5" w14:textId="77777777" w:rsidR="001B678D" w:rsidRPr="00DA0EF4" w:rsidRDefault="001B678D" w:rsidP="001B678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67F2AE" w14:textId="1F5B1460" w:rsidR="001B678D" w:rsidRPr="00DA0EF4" w:rsidRDefault="001B678D" w:rsidP="001B678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ณ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สัญญาขายเงินตราต่างประเทศล่วงหน้าที่เปิดสถานะไว้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มีอายุ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4A5CA5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จำนวนเงินและอัตราแลกเปลี่ยนตามสัญญามีดังนี้</w:t>
      </w:r>
    </w:p>
    <w:p w14:paraId="51D6097A" w14:textId="77777777" w:rsidR="001B678D" w:rsidRPr="00DA0EF4" w:rsidRDefault="001B678D" w:rsidP="001B678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606" w:type="pct"/>
        <w:tblInd w:w="648" w:type="dxa"/>
        <w:tblLayout w:type="fixed"/>
        <w:tblLook w:val="04A0" w:firstRow="1" w:lastRow="0" w:firstColumn="1" w:lastColumn="0" w:noHBand="0" w:noVBand="1"/>
      </w:tblPr>
      <w:tblGrid>
        <w:gridCol w:w="2031"/>
        <w:gridCol w:w="1038"/>
        <w:gridCol w:w="1030"/>
        <w:gridCol w:w="1305"/>
        <w:gridCol w:w="1357"/>
        <w:gridCol w:w="1080"/>
        <w:gridCol w:w="1073"/>
      </w:tblGrid>
      <w:tr w:rsidR="001B678D" w:rsidRPr="00DA0EF4" w14:paraId="06B26F52" w14:textId="77777777" w:rsidTr="00EC70D6">
        <w:trPr>
          <w:trHeight w:val="20"/>
        </w:trPr>
        <w:tc>
          <w:tcPr>
            <w:tcW w:w="1139" w:type="pct"/>
            <w:shd w:val="clear" w:color="auto" w:fill="auto"/>
            <w:vAlign w:val="center"/>
          </w:tcPr>
          <w:p w14:paraId="1B36685C" w14:textId="77777777" w:rsidR="001B678D" w:rsidRPr="00DA0EF4" w:rsidRDefault="001B678D" w:rsidP="00425818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861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E5F80" w14:textId="1A5DC595" w:rsidR="001B678D" w:rsidRPr="00DA0EF4" w:rsidRDefault="001B678D" w:rsidP="004258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9514F" w:rsidRPr="00DA0EF4" w14:paraId="28E86DE8" w14:textId="77777777" w:rsidTr="00EC70D6">
        <w:trPr>
          <w:trHeight w:val="20"/>
        </w:trPr>
        <w:tc>
          <w:tcPr>
            <w:tcW w:w="1139" w:type="pct"/>
            <w:shd w:val="clear" w:color="auto" w:fill="auto"/>
            <w:vAlign w:val="center"/>
          </w:tcPr>
          <w:p w14:paraId="06654AA6" w14:textId="77777777" w:rsidR="0089514F" w:rsidRPr="00DA0EF4" w:rsidRDefault="0089514F" w:rsidP="0089514F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D7C12" w14:textId="77777777" w:rsidR="0089514F" w:rsidRPr="00DA0EF4" w:rsidRDefault="0089514F" w:rsidP="008951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49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DC078" w14:textId="77777777" w:rsidR="0089514F" w:rsidRPr="00DA0EF4" w:rsidRDefault="0089514F" w:rsidP="008951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D6DDE" w14:textId="44DD5071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CD948" w14:textId="08EB98D4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89514F" w:rsidRPr="00DA0EF4" w14:paraId="72AE6DB2" w14:textId="77777777" w:rsidTr="00EC70D6">
        <w:trPr>
          <w:trHeight w:val="20"/>
        </w:trPr>
        <w:tc>
          <w:tcPr>
            <w:tcW w:w="11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D3372" w14:textId="77777777" w:rsidR="0089514F" w:rsidRPr="00DA0EF4" w:rsidRDefault="0089514F" w:rsidP="0089514F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สกุลเงินต่างประเทศ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B9846" w14:textId="6C49A371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D72A6" w14:textId="66871E22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40D24" w14:textId="42704B8B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8F8D2" w14:textId="7DD0611B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E427D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9AA12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B678D" w:rsidRPr="00DA0EF4" w14:paraId="7375CDA8" w14:textId="77777777" w:rsidTr="00EC70D6">
        <w:trPr>
          <w:trHeight w:val="77"/>
        </w:trPr>
        <w:tc>
          <w:tcPr>
            <w:tcW w:w="113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33ADB" w14:textId="77777777" w:rsidR="001B678D" w:rsidRPr="00DA0EF4" w:rsidRDefault="001B678D" w:rsidP="00425818">
            <w:pPr>
              <w:ind w:left="-10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E59A54" w14:textId="77777777" w:rsidR="001B678D" w:rsidRPr="00DA0EF4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5E8040" w14:textId="77777777" w:rsidR="001B678D" w:rsidRPr="00DA0EF4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6AFB47" w14:textId="77777777" w:rsidR="001B678D" w:rsidRPr="00DA0EF4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6BF71" w14:textId="77777777" w:rsidR="001B678D" w:rsidRPr="00DA0EF4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5B1410" w14:textId="77777777" w:rsidR="001B678D" w:rsidRPr="00DA0EF4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D84A0" w14:textId="77777777" w:rsidR="001B678D" w:rsidRPr="00DA0EF4" w:rsidRDefault="001B678D" w:rsidP="004258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89514F" w:rsidRPr="00DA0EF4" w14:paraId="0EBEF7FD" w14:textId="77777777" w:rsidTr="00EC70D6">
        <w:trPr>
          <w:trHeight w:val="20"/>
        </w:trPr>
        <w:tc>
          <w:tcPr>
            <w:tcW w:w="1139" w:type="pct"/>
            <w:shd w:val="clear" w:color="auto" w:fill="auto"/>
            <w:vAlign w:val="center"/>
          </w:tcPr>
          <w:p w14:paraId="095F9694" w14:textId="77777777" w:rsidR="0089514F" w:rsidRPr="00DA0EF4" w:rsidRDefault="0089514F" w:rsidP="0089514F">
            <w:pPr>
              <w:ind w:left="-108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582" w:type="pct"/>
            <w:shd w:val="clear" w:color="auto" w:fill="FAFAFA"/>
          </w:tcPr>
          <w:p w14:paraId="332058A6" w14:textId="099E1972" w:rsidR="0089514F" w:rsidRPr="00DA0EF4" w:rsidRDefault="00DA0EF4" w:rsidP="0089514F">
            <w:pPr>
              <w:ind w:left="-10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13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598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191</w:t>
            </w:r>
          </w:p>
        </w:tc>
        <w:tc>
          <w:tcPr>
            <w:tcW w:w="578" w:type="pct"/>
            <w:shd w:val="clear" w:color="auto" w:fill="auto"/>
          </w:tcPr>
          <w:p w14:paraId="7AF5AA93" w14:textId="7C52F7D9" w:rsidR="0089514F" w:rsidRPr="00DA0EF4" w:rsidRDefault="00DA0EF4" w:rsidP="0089514F">
            <w:pPr>
              <w:ind w:left="-10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736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438</w:t>
            </w:r>
          </w:p>
        </w:tc>
        <w:tc>
          <w:tcPr>
            <w:tcW w:w="732" w:type="pct"/>
            <w:shd w:val="clear" w:color="auto" w:fill="FAFAFA"/>
            <w:vAlign w:val="center"/>
          </w:tcPr>
          <w:p w14:paraId="3D9DB42D" w14:textId="470CE36B" w:rsidR="0089514F" w:rsidRPr="00DA0EF4" w:rsidRDefault="00DA0EF4" w:rsidP="0089514F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32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52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33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77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6615F60A" w14:textId="6A77BEE3" w:rsidR="0089514F" w:rsidRPr="00DA0EF4" w:rsidRDefault="00DA0EF4" w:rsidP="0089514F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606" w:type="pct"/>
            <w:shd w:val="clear" w:color="auto" w:fill="FAFAFA"/>
          </w:tcPr>
          <w:p w14:paraId="738CD9B6" w14:textId="4B199E97" w:rsidR="0089514F" w:rsidRPr="00DA0EF4" w:rsidRDefault="00DA0EF4" w:rsidP="0089514F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451</w:t>
            </w:r>
            <w:r w:rsidR="001D31AC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719</w:t>
            </w:r>
            <w:r w:rsidR="001D31AC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555</w:t>
            </w:r>
          </w:p>
        </w:tc>
        <w:tc>
          <w:tcPr>
            <w:tcW w:w="603" w:type="pct"/>
            <w:shd w:val="clear" w:color="auto" w:fill="auto"/>
          </w:tcPr>
          <w:p w14:paraId="7D891386" w14:textId="77479AF9" w:rsidR="0089514F" w:rsidRPr="00DA0EF4" w:rsidRDefault="00DA0EF4" w:rsidP="0089514F">
            <w:pPr>
              <w:ind w:left="-125" w:right="-10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54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380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148</w:t>
            </w:r>
          </w:p>
        </w:tc>
      </w:tr>
    </w:tbl>
    <w:p w14:paraId="174D8439" w14:textId="4111DA84" w:rsidR="001B678D" w:rsidRPr="00DA0EF4" w:rsidRDefault="001B678D" w:rsidP="001B678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627" w:type="pct"/>
        <w:tblInd w:w="648" w:type="dxa"/>
        <w:tblLayout w:type="fixed"/>
        <w:tblLook w:val="04A0" w:firstRow="1" w:lastRow="0" w:firstColumn="1" w:lastColumn="0" w:noHBand="0" w:noVBand="1"/>
      </w:tblPr>
      <w:tblGrid>
        <w:gridCol w:w="2070"/>
        <w:gridCol w:w="1037"/>
        <w:gridCol w:w="1030"/>
        <w:gridCol w:w="1306"/>
        <w:gridCol w:w="1356"/>
        <w:gridCol w:w="1080"/>
        <w:gridCol w:w="1076"/>
      </w:tblGrid>
      <w:tr w:rsidR="00737F71" w:rsidRPr="00DA0EF4" w14:paraId="71DF4108" w14:textId="77777777" w:rsidTr="00A036B2">
        <w:trPr>
          <w:trHeight w:val="20"/>
        </w:trPr>
        <w:tc>
          <w:tcPr>
            <w:tcW w:w="1156" w:type="pct"/>
            <w:shd w:val="clear" w:color="auto" w:fill="auto"/>
            <w:vAlign w:val="center"/>
          </w:tcPr>
          <w:p w14:paraId="73A50120" w14:textId="77777777" w:rsidR="00737F71" w:rsidRPr="00DA0EF4" w:rsidRDefault="00737F71" w:rsidP="00A036B2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844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9278E" w14:textId="1A719443" w:rsidR="00737F71" w:rsidRPr="00DA0EF4" w:rsidRDefault="00737F71" w:rsidP="00A036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514F" w:rsidRPr="00DA0EF4" w14:paraId="424AA627" w14:textId="77777777" w:rsidTr="004172F5">
        <w:trPr>
          <w:trHeight w:val="20"/>
        </w:trPr>
        <w:tc>
          <w:tcPr>
            <w:tcW w:w="1156" w:type="pct"/>
            <w:shd w:val="clear" w:color="auto" w:fill="auto"/>
            <w:vAlign w:val="center"/>
          </w:tcPr>
          <w:p w14:paraId="1CCED6EE" w14:textId="77777777" w:rsidR="0089514F" w:rsidRPr="00DA0EF4" w:rsidRDefault="0089514F" w:rsidP="0089514F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8283A" w14:textId="77777777" w:rsidR="0089514F" w:rsidRPr="00DA0EF4" w:rsidRDefault="0089514F" w:rsidP="008951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4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C02A7" w14:textId="77777777" w:rsidR="0089514F" w:rsidRPr="00DA0EF4" w:rsidRDefault="0089514F" w:rsidP="008951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E8261" w14:textId="3C78B583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CA88A" w14:textId="6803E2A1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89514F" w:rsidRPr="00DA0EF4" w14:paraId="3373C91A" w14:textId="77777777" w:rsidTr="004172F5">
        <w:trPr>
          <w:trHeight w:val="20"/>
        </w:trPr>
        <w:tc>
          <w:tcPr>
            <w:tcW w:w="11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4EEEC" w14:textId="77777777" w:rsidR="0089514F" w:rsidRPr="00DA0EF4" w:rsidRDefault="0089514F" w:rsidP="0089514F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สกุลเงินต่างประเทศ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EBBE3" w14:textId="1BC9E958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AB95F" w14:textId="085C25B5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65D69" w14:textId="125036B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A4E33" w14:textId="51B2A09B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6D831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08539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37F71" w:rsidRPr="00DA0EF4" w14:paraId="642CE084" w14:textId="77777777" w:rsidTr="00737F71">
        <w:trPr>
          <w:trHeight w:val="77"/>
        </w:trPr>
        <w:tc>
          <w:tcPr>
            <w:tcW w:w="11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6CBC6" w14:textId="77777777" w:rsidR="00737F71" w:rsidRPr="00DA0EF4" w:rsidRDefault="00737F71" w:rsidP="00A036B2">
            <w:pPr>
              <w:ind w:left="-10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F46942" w14:textId="77777777" w:rsidR="00737F71" w:rsidRPr="00DA0EF4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76EC68" w14:textId="77777777" w:rsidR="00737F71" w:rsidRPr="00DA0EF4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582D0C" w14:textId="77777777" w:rsidR="00737F71" w:rsidRPr="00DA0EF4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4E1FB" w14:textId="77777777" w:rsidR="00737F71" w:rsidRPr="00DA0EF4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1E0BA4" w14:textId="77777777" w:rsidR="00737F71" w:rsidRPr="00DA0EF4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14190" w14:textId="77777777" w:rsidR="00737F71" w:rsidRPr="00DA0EF4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89514F" w:rsidRPr="00DA0EF4" w14:paraId="512256E1" w14:textId="77777777" w:rsidTr="00737F71">
        <w:trPr>
          <w:trHeight w:val="20"/>
        </w:trPr>
        <w:tc>
          <w:tcPr>
            <w:tcW w:w="1156" w:type="pct"/>
            <w:shd w:val="clear" w:color="auto" w:fill="auto"/>
            <w:vAlign w:val="center"/>
          </w:tcPr>
          <w:p w14:paraId="28AE126E" w14:textId="77777777" w:rsidR="0089514F" w:rsidRPr="00DA0EF4" w:rsidRDefault="0089514F" w:rsidP="0089514F">
            <w:pPr>
              <w:ind w:left="-108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579" w:type="pct"/>
            <w:shd w:val="clear" w:color="auto" w:fill="FAFAFA"/>
          </w:tcPr>
          <w:p w14:paraId="3905BDB5" w14:textId="4AB01D4F" w:rsidR="0089514F" w:rsidRPr="00DA0EF4" w:rsidRDefault="00DA0EF4" w:rsidP="0089514F">
            <w:pPr>
              <w:ind w:left="-10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13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598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191</w:t>
            </w:r>
          </w:p>
        </w:tc>
        <w:tc>
          <w:tcPr>
            <w:tcW w:w="575" w:type="pct"/>
            <w:shd w:val="clear" w:color="auto" w:fill="auto"/>
          </w:tcPr>
          <w:p w14:paraId="2C4BA7FD" w14:textId="3021EA4E" w:rsidR="0089514F" w:rsidRPr="00DA0EF4" w:rsidRDefault="00DA0EF4" w:rsidP="0089514F">
            <w:pPr>
              <w:ind w:left="-10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703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438</w:t>
            </w:r>
          </w:p>
        </w:tc>
        <w:tc>
          <w:tcPr>
            <w:tcW w:w="729" w:type="pct"/>
            <w:shd w:val="clear" w:color="auto" w:fill="FAFAFA"/>
            <w:vAlign w:val="center"/>
          </w:tcPr>
          <w:p w14:paraId="6D786994" w14:textId="21A97DF5" w:rsidR="0089514F" w:rsidRPr="00DA0EF4" w:rsidRDefault="00DA0EF4" w:rsidP="0089514F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33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52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33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77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3F773658" w14:textId="3069AF8C" w:rsidR="0089514F" w:rsidRPr="00DA0EF4" w:rsidRDefault="00DA0EF4" w:rsidP="0089514F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603" w:type="pct"/>
            <w:shd w:val="clear" w:color="auto" w:fill="FAFAFA"/>
          </w:tcPr>
          <w:p w14:paraId="5B6CB73E" w14:textId="694B1BEA" w:rsidR="0089514F" w:rsidRPr="00DA0EF4" w:rsidRDefault="00DA0EF4" w:rsidP="0089514F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451</w:t>
            </w:r>
            <w:r w:rsidR="001D31AC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719</w:t>
            </w:r>
            <w:r w:rsidR="001D31AC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555</w:t>
            </w:r>
          </w:p>
        </w:tc>
        <w:tc>
          <w:tcPr>
            <w:tcW w:w="601" w:type="pct"/>
            <w:shd w:val="clear" w:color="auto" w:fill="auto"/>
          </w:tcPr>
          <w:p w14:paraId="74BEA73A" w14:textId="02733D60" w:rsidR="0089514F" w:rsidRPr="00DA0EF4" w:rsidRDefault="00DA0EF4" w:rsidP="0089514F">
            <w:pPr>
              <w:ind w:left="-125" w:right="-10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53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379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918</w:t>
            </w:r>
          </w:p>
        </w:tc>
      </w:tr>
    </w:tbl>
    <w:p w14:paraId="4CA511B4" w14:textId="77777777" w:rsidR="00737F71" w:rsidRPr="00DA0EF4" w:rsidRDefault="00737F71" w:rsidP="00AE7754">
      <w:pPr>
        <w:pStyle w:val="Default"/>
        <w:tabs>
          <w:tab w:val="left" w:pos="567"/>
        </w:tabs>
        <w:ind w:left="540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</w:p>
    <w:p w14:paraId="2B4A7D9F" w14:textId="0E04E0DD" w:rsidR="00EF55FF" w:rsidRPr="00DA0EF4" w:rsidRDefault="00EF55FF" w:rsidP="00AE7754">
      <w:pPr>
        <w:pStyle w:val="Default"/>
        <w:tabs>
          <w:tab w:val="left" w:pos="567"/>
        </w:tabs>
        <w:ind w:left="540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 w:rsidRPr="00DA0EF4"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  <w:t>มูลค่ายุติธรรม</w:t>
      </w:r>
    </w:p>
    <w:p w14:paraId="63C20969" w14:textId="77777777" w:rsidR="00EF55FF" w:rsidRPr="00DA0EF4" w:rsidRDefault="00EF55FF" w:rsidP="00AE7754">
      <w:pPr>
        <w:pStyle w:val="Defaul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EFFA61" w14:textId="41E8594D" w:rsidR="00EF55FF" w:rsidRPr="00DA0EF4" w:rsidRDefault="00EF55FF" w:rsidP="00AE7754">
      <w:pPr>
        <w:pStyle w:val="Default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มูลค่ายุติธรรมสุทธิของสัญญาขายเงินตราต่างประเทศล่วงหน้าแสดงไว้ในหมายเหตุข้อ</w:t>
      </w:r>
      <w:r w:rsidR="004B3C98"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A0EF4" w:rsidRPr="00DA0EF4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7F42CF26" w14:textId="3308CAFD" w:rsidR="005F00C2" w:rsidRPr="00DA0EF4" w:rsidRDefault="000901E8" w:rsidP="001B678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81BF16B" w14:textId="41F993F1" w:rsidR="00721549" w:rsidRPr="00DA0EF4" w:rsidRDefault="00DA0EF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FC6DCD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6DCD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72154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33094826" w14:textId="77777777" w:rsidR="00721549" w:rsidRPr="00DA0EF4" w:rsidRDefault="00721549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21AF14" w14:textId="69B34570" w:rsidR="00721549" w:rsidRPr="00DA0EF4" w:rsidRDefault="00176DE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="00D053A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  <w:r w:rsidR="00721549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มีหนังสือค้ำประกันจากธนาคาร</w:t>
      </w: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ณ วันที่ในงบแสดงฐานะการเงิน</w:t>
      </w:r>
      <w:r w:rsidR="00721549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เพื่อค้ำประกัน</w:t>
      </w:r>
      <w:r w:rsidR="007C3FA5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</w:t>
      </w:r>
      <w:r w:rsidR="00721549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การดำเนินงาน</w:t>
      </w:r>
      <w:r w:rsidR="0072154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ตามปกติ</w:t>
      </w:r>
      <w:r w:rsidR="00FF7BB7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72154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ของธุรกิจ </w:t>
      </w:r>
      <w:r w:rsidR="0085388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</w:t>
      </w:r>
      <w:r w:rsidR="0072154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ต่อไปนี้</w:t>
      </w:r>
    </w:p>
    <w:p w14:paraId="1D7BC9B5" w14:textId="77777777" w:rsidR="00FF7BB7" w:rsidRPr="00DA0EF4" w:rsidRDefault="00FF7BB7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84"/>
        <w:gridCol w:w="1295"/>
        <w:gridCol w:w="1295"/>
      </w:tblGrid>
      <w:tr w:rsidR="00C22CAB" w:rsidRPr="00DA0EF4" w14:paraId="09449679" w14:textId="77777777" w:rsidTr="009617F3">
        <w:trPr>
          <w:cantSplit/>
        </w:trPr>
        <w:tc>
          <w:tcPr>
            <w:tcW w:w="6984" w:type="dxa"/>
            <w:vAlign w:val="bottom"/>
          </w:tcPr>
          <w:p w14:paraId="023F2F19" w14:textId="77777777" w:rsidR="00721549" w:rsidRPr="00DA0EF4" w:rsidRDefault="00721549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CFE8974" w14:textId="77777777" w:rsidR="00721549" w:rsidRPr="00DA0EF4" w:rsidRDefault="00721549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5BEC09E6" w14:textId="77777777" w:rsidR="00721549" w:rsidRPr="00DA0EF4" w:rsidRDefault="00721549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514F" w:rsidRPr="00DA0EF4" w14:paraId="47969186" w14:textId="77777777" w:rsidTr="004172F5">
        <w:trPr>
          <w:cantSplit/>
        </w:trPr>
        <w:tc>
          <w:tcPr>
            <w:tcW w:w="6984" w:type="dxa"/>
            <w:vAlign w:val="bottom"/>
          </w:tcPr>
          <w:p w14:paraId="274D523C" w14:textId="77777777" w:rsidR="0089514F" w:rsidRPr="00DA0EF4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C589D10" w14:textId="366BB427" w:rsidR="0089514F" w:rsidRPr="00DA0EF4" w:rsidRDefault="0089514F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E8E63C6" w14:textId="3EEF3C79" w:rsidR="0089514F" w:rsidRPr="00DA0EF4" w:rsidRDefault="0089514F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9514F" w:rsidRPr="00DA0EF4" w14:paraId="3D92377C" w14:textId="77777777" w:rsidTr="009617F3">
        <w:trPr>
          <w:cantSplit/>
        </w:trPr>
        <w:tc>
          <w:tcPr>
            <w:tcW w:w="6984" w:type="dxa"/>
            <w:vAlign w:val="bottom"/>
          </w:tcPr>
          <w:p w14:paraId="76599F69" w14:textId="77777777" w:rsidR="0089514F" w:rsidRPr="00DA0EF4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7458843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1895BC3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9514F" w:rsidRPr="00DA0EF4" w14:paraId="1C5C409D" w14:textId="77777777" w:rsidTr="009617F3">
        <w:trPr>
          <w:cantSplit/>
        </w:trPr>
        <w:tc>
          <w:tcPr>
            <w:tcW w:w="6984" w:type="dxa"/>
            <w:vAlign w:val="bottom"/>
          </w:tcPr>
          <w:p w14:paraId="2D675C66" w14:textId="77777777" w:rsidR="0089514F" w:rsidRPr="00DA0EF4" w:rsidRDefault="0089514F" w:rsidP="0089514F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0926A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0DD2C9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9514F" w:rsidRPr="00DA0EF4" w14:paraId="09342B64" w14:textId="77777777" w:rsidTr="009617F3">
        <w:trPr>
          <w:cantSplit/>
        </w:trPr>
        <w:tc>
          <w:tcPr>
            <w:tcW w:w="6984" w:type="dxa"/>
            <w:vAlign w:val="bottom"/>
          </w:tcPr>
          <w:p w14:paraId="1A27877A" w14:textId="77777777" w:rsidR="0089514F" w:rsidRPr="00DA0EF4" w:rsidRDefault="0089514F" w:rsidP="0089514F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เพื่อค้ำประกันการใช้ไฟฟ้า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50EE3" w14:textId="4963C1A9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154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09903D1" w14:textId="2B166FDB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833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200</w:t>
            </w:r>
          </w:p>
        </w:tc>
      </w:tr>
    </w:tbl>
    <w:p w14:paraId="3171533A" w14:textId="6570FA4D" w:rsidR="004A5CA5" w:rsidRPr="00DA0EF4" w:rsidRDefault="004A5CA5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</w:p>
    <w:p w14:paraId="6392AA61" w14:textId="7B8C79B0" w:rsidR="007811D2" w:rsidRPr="00DA0EF4" w:rsidRDefault="00DA0EF4" w:rsidP="00A365C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7811D2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811D2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811D2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ภาระผูกพันจากสัญญาที่สำคัญ</w:t>
      </w:r>
    </w:p>
    <w:p w14:paraId="0C9F2651" w14:textId="77777777" w:rsidR="007811D2" w:rsidRPr="00DA0EF4" w:rsidRDefault="007811D2" w:rsidP="00A365C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69CD0D6" w14:textId="30DE64E1" w:rsidR="008B2C58" w:rsidRPr="00DA0EF4" w:rsidRDefault="00405085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กลุ่มกิจการมีภาระผูกพันที่เป็นข้อผูกมัด</w:t>
      </w:r>
      <w:r w:rsidR="006B7BBA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จากสัญญา</w:t>
      </w: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ขายสินค้าล่วงหน้า</w:t>
      </w:r>
      <w:r w:rsidR="006B7BBA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กับลูกค้า</w:t>
      </w:r>
      <w:r w:rsidR="00DC1488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ภายในระยะเวลาระหว่าง </w:t>
      </w:r>
      <w:r w:rsidR="00DA0EF4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DC1488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C1488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เดือน ถึง </w:t>
      </w:r>
      <w:r w:rsidR="00DA0EF4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DC1488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C1488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ปี </w:t>
      </w:r>
      <w:r w:rsidR="00DC1488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  <w:t>ซึ่ง</w:t>
      </w:r>
      <w:r w:rsidR="003F4C4E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ยัง</w:t>
      </w: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ไม่ได้รับรู้ในงบการเงิน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ดังต่อไปนี้</w:t>
      </w:r>
    </w:p>
    <w:p w14:paraId="77A756A1" w14:textId="77777777" w:rsidR="00FF7BB7" w:rsidRPr="00DA0EF4" w:rsidRDefault="00FF7BB7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84"/>
        <w:gridCol w:w="1295"/>
        <w:gridCol w:w="1295"/>
      </w:tblGrid>
      <w:tr w:rsidR="00C22CAB" w:rsidRPr="00DA0EF4" w14:paraId="3385284C" w14:textId="77777777" w:rsidTr="009617F3">
        <w:trPr>
          <w:cantSplit/>
        </w:trPr>
        <w:tc>
          <w:tcPr>
            <w:tcW w:w="6984" w:type="dxa"/>
            <w:vAlign w:val="bottom"/>
          </w:tcPr>
          <w:p w14:paraId="29048B65" w14:textId="77777777" w:rsidR="00405085" w:rsidRPr="00DA0EF4" w:rsidRDefault="00405085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E645984" w14:textId="77777777" w:rsidR="00405085" w:rsidRPr="00DA0EF4" w:rsidRDefault="00405085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5ACADCCA" w14:textId="77777777" w:rsidR="00405085" w:rsidRPr="00DA0EF4" w:rsidRDefault="00405085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514F" w:rsidRPr="00DA0EF4" w14:paraId="1EDCD268" w14:textId="77777777" w:rsidTr="004172F5">
        <w:trPr>
          <w:cantSplit/>
        </w:trPr>
        <w:tc>
          <w:tcPr>
            <w:tcW w:w="6984" w:type="dxa"/>
            <w:vAlign w:val="bottom"/>
          </w:tcPr>
          <w:p w14:paraId="1667A934" w14:textId="77777777" w:rsidR="0089514F" w:rsidRPr="00DA0EF4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2EF35" w14:textId="59AE875A" w:rsidR="0089514F" w:rsidRPr="00DA0EF4" w:rsidRDefault="0089514F" w:rsidP="0089514F">
            <w:pPr>
              <w:pStyle w:val="Heading2"/>
              <w:tabs>
                <w:tab w:val="clear" w:pos="540"/>
              </w:tabs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F8A63" w14:textId="5B73FC0F" w:rsidR="0089514F" w:rsidRPr="00DA0EF4" w:rsidRDefault="0089514F" w:rsidP="0089514F">
            <w:pPr>
              <w:pStyle w:val="Heading2"/>
              <w:tabs>
                <w:tab w:val="clear" w:pos="540"/>
              </w:tabs>
              <w:ind w:left="-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9514F" w:rsidRPr="00DA0EF4" w14:paraId="50CC34D4" w14:textId="77777777" w:rsidTr="009617F3">
        <w:trPr>
          <w:cantSplit/>
        </w:trPr>
        <w:tc>
          <w:tcPr>
            <w:tcW w:w="6984" w:type="dxa"/>
            <w:vAlign w:val="bottom"/>
          </w:tcPr>
          <w:p w14:paraId="18809C7A" w14:textId="439CA4A6" w:rsidR="0089514F" w:rsidRPr="00DA0EF4" w:rsidRDefault="0089514F" w:rsidP="0089514F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สัญญาขายสินค้าล่วงหน้าในสกุลเงิน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ACBE" w14:textId="77777777" w:rsidR="0089514F" w:rsidRPr="00DA0EF4" w:rsidRDefault="0089514F" w:rsidP="0089514F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392C63F" w14:textId="77777777" w:rsidR="0089514F" w:rsidRPr="00DA0EF4" w:rsidRDefault="0089514F" w:rsidP="0089514F">
            <w:pPr>
              <w:ind w:left="-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89514F" w:rsidRPr="00DA0EF4" w14:paraId="4D75B55C" w14:textId="77777777" w:rsidTr="009617F3">
        <w:trPr>
          <w:cantSplit/>
        </w:trPr>
        <w:tc>
          <w:tcPr>
            <w:tcW w:w="6984" w:type="dxa"/>
            <w:vAlign w:val="bottom"/>
          </w:tcPr>
          <w:p w14:paraId="45138FF8" w14:textId="77777777" w:rsidR="0089514F" w:rsidRPr="00DA0EF4" w:rsidRDefault="0089514F" w:rsidP="0089514F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บาท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A86E69A" w14:textId="14899EAB" w:rsidR="0089514F" w:rsidRPr="00DA0EF4" w:rsidRDefault="00DA0EF4" w:rsidP="0089514F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122</w:t>
            </w:r>
            <w:r w:rsidR="00CC7C9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998</w:t>
            </w:r>
            <w:r w:rsidR="00CC7C9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504</w:t>
            </w:r>
          </w:p>
        </w:tc>
        <w:tc>
          <w:tcPr>
            <w:tcW w:w="1295" w:type="dxa"/>
            <w:vAlign w:val="bottom"/>
          </w:tcPr>
          <w:p w14:paraId="44495CB0" w14:textId="4C9C6AB5" w:rsidR="0089514F" w:rsidRPr="00DA0EF4" w:rsidRDefault="00DA0EF4" w:rsidP="0089514F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70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311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160</w:t>
            </w:r>
          </w:p>
        </w:tc>
      </w:tr>
      <w:tr w:rsidR="0089514F" w:rsidRPr="00DA0EF4" w14:paraId="5A22B3EA" w14:textId="77777777" w:rsidTr="009617F3">
        <w:trPr>
          <w:cantSplit/>
        </w:trPr>
        <w:tc>
          <w:tcPr>
            <w:tcW w:w="6984" w:type="dxa"/>
            <w:vAlign w:val="bottom"/>
          </w:tcPr>
          <w:p w14:paraId="37BB7A11" w14:textId="77777777" w:rsidR="0089514F" w:rsidRPr="00DA0EF4" w:rsidRDefault="0089514F" w:rsidP="0089514F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ดอลลาร์สหรัฐ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E46AA61" w14:textId="5D1843A3" w:rsidR="0089514F" w:rsidRPr="00DA0EF4" w:rsidRDefault="00DA0EF4" w:rsidP="0089514F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</w:t>
            </w:r>
            <w:r w:rsidR="00CC7C9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545</w:t>
            </w:r>
            <w:r w:rsidR="00CC7C9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618</w:t>
            </w:r>
          </w:p>
        </w:tc>
        <w:tc>
          <w:tcPr>
            <w:tcW w:w="1295" w:type="dxa"/>
            <w:vAlign w:val="bottom"/>
          </w:tcPr>
          <w:p w14:paraId="68031AA9" w14:textId="032DBCA5" w:rsidR="0089514F" w:rsidRPr="00DA0EF4" w:rsidRDefault="00DA0EF4" w:rsidP="0089514F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23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181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641</w:t>
            </w:r>
          </w:p>
        </w:tc>
      </w:tr>
      <w:tr w:rsidR="0089514F" w:rsidRPr="00DA0EF4" w14:paraId="6F91B2E6" w14:textId="77777777" w:rsidTr="009617F3">
        <w:trPr>
          <w:cantSplit/>
        </w:trPr>
        <w:tc>
          <w:tcPr>
            <w:tcW w:w="6984" w:type="dxa"/>
            <w:vAlign w:val="bottom"/>
          </w:tcPr>
          <w:p w14:paraId="005CEEC7" w14:textId="77777777" w:rsidR="0089514F" w:rsidRPr="00DA0EF4" w:rsidRDefault="0089514F" w:rsidP="0089514F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84108CF" w14:textId="44798FBA" w:rsidR="0089514F" w:rsidRPr="00DA0EF4" w:rsidRDefault="00DA0EF4" w:rsidP="0089514F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167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930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850</w:t>
            </w:r>
          </w:p>
        </w:tc>
        <w:tc>
          <w:tcPr>
            <w:tcW w:w="1295" w:type="dxa"/>
            <w:vAlign w:val="bottom"/>
          </w:tcPr>
          <w:p w14:paraId="41FBAFBD" w14:textId="076A66BE" w:rsidR="0089514F" w:rsidRPr="00DA0EF4" w:rsidRDefault="00DA0EF4" w:rsidP="0089514F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714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89514F" w:rsidRPr="00DA0EF4" w14:paraId="3B4CEB24" w14:textId="77777777" w:rsidTr="009617F3">
        <w:trPr>
          <w:cantSplit/>
        </w:trPr>
        <w:tc>
          <w:tcPr>
            <w:tcW w:w="6984" w:type="dxa"/>
            <w:vAlign w:val="bottom"/>
          </w:tcPr>
          <w:p w14:paraId="43891CE3" w14:textId="77777777" w:rsidR="0089514F" w:rsidRPr="00DA0EF4" w:rsidRDefault="0089514F" w:rsidP="0089514F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E2609B3" w14:textId="045A9930" w:rsidR="0089514F" w:rsidRPr="00DA0EF4" w:rsidRDefault="00DA0EF4" w:rsidP="0089514F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232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500</w:t>
            </w:r>
          </w:p>
        </w:tc>
        <w:tc>
          <w:tcPr>
            <w:tcW w:w="1295" w:type="dxa"/>
            <w:vAlign w:val="bottom"/>
          </w:tcPr>
          <w:p w14:paraId="144F250C" w14:textId="72E7E0CA" w:rsidR="0089514F" w:rsidRPr="00DA0EF4" w:rsidRDefault="0089514F" w:rsidP="0089514F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-</w:t>
            </w:r>
          </w:p>
        </w:tc>
      </w:tr>
    </w:tbl>
    <w:p w14:paraId="10E59D3F" w14:textId="4DC4B8CE" w:rsidR="00263027" w:rsidRPr="00DA0EF4" w:rsidRDefault="00263027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EF2A6A2" w14:textId="7A36244E" w:rsidR="007A22E0" w:rsidRPr="00DA0EF4" w:rsidRDefault="007A22E0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จำนวนเงินที่แสดงอยู่ในตารางข้างต้นแสดงเป็นสกุลเงินตามที่ปรากฎอยู่ในสัญญา ซึ่งอาจแตกต่างจากสิ่งที่เกิดขึ้นจริง</w:t>
      </w:r>
    </w:p>
    <w:p w14:paraId="0E191136" w14:textId="27607E65" w:rsidR="00852268" w:rsidRPr="00DA0EF4" w:rsidRDefault="00852268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2769E1" w14:textId="12748FA5" w:rsidR="00721549" w:rsidRPr="00DA0EF4" w:rsidRDefault="00DA0EF4" w:rsidP="00A365C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FC6DCD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C6DCD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76DE6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</w:t>
      </w:r>
      <w:r w:rsidR="0072154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รายจ่ายฝ่ายทุน</w:t>
      </w:r>
    </w:p>
    <w:p w14:paraId="7F159F59" w14:textId="77777777" w:rsidR="00721549" w:rsidRPr="00DA0EF4" w:rsidRDefault="00721549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7B8F0586" w14:textId="77777777" w:rsidR="00721549" w:rsidRPr="00DA0EF4" w:rsidRDefault="00D50C2D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ภาระผูกพันที่เป็นข้อผู</w:t>
      </w:r>
      <w:r w:rsidR="00D9259C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มัด ณ วันที่</w:t>
      </w:r>
      <w:r w:rsidR="00176DE6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ในงบแสดงฐานะการเงิน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ที่เกี่ยวข้องกับรายจ่ายฝ่ายทุนซึ่งไม่ได้รับรู้ในงบการเงิน มีดัง</w:t>
      </w:r>
      <w:r w:rsidR="0072154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นี้</w:t>
      </w:r>
    </w:p>
    <w:p w14:paraId="38D3F0F9" w14:textId="77777777" w:rsidR="009D7F27" w:rsidRPr="00DA0EF4" w:rsidRDefault="009D7F27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6"/>
        <w:gridCol w:w="1296"/>
      </w:tblGrid>
      <w:tr w:rsidR="00CD15A2" w:rsidRPr="00DA0EF4" w14:paraId="7C59BD04" w14:textId="77777777" w:rsidTr="009617F3">
        <w:trPr>
          <w:cantSplit/>
        </w:trPr>
        <w:tc>
          <w:tcPr>
            <w:tcW w:w="6958" w:type="dxa"/>
            <w:vAlign w:val="bottom"/>
          </w:tcPr>
          <w:p w14:paraId="35D04DB6" w14:textId="77777777" w:rsidR="00CD15A2" w:rsidRPr="00DA0EF4" w:rsidRDefault="00CD15A2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341FD03" w14:textId="77777777" w:rsidR="00CD15A2" w:rsidRPr="00DA0EF4" w:rsidRDefault="00CD15A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659410EA" w14:textId="77777777" w:rsidR="00CD15A2" w:rsidRPr="00DA0EF4" w:rsidRDefault="00CD15A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514F" w:rsidRPr="00DA0EF4" w14:paraId="522C2730" w14:textId="77777777" w:rsidTr="004172F5">
        <w:trPr>
          <w:cantSplit/>
        </w:trPr>
        <w:tc>
          <w:tcPr>
            <w:tcW w:w="6958" w:type="dxa"/>
            <w:vAlign w:val="bottom"/>
          </w:tcPr>
          <w:p w14:paraId="31053064" w14:textId="77777777" w:rsidR="0089514F" w:rsidRPr="00DA0EF4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1E3349" w14:textId="63789A27" w:rsidR="0089514F" w:rsidRPr="00DA0EF4" w:rsidRDefault="0089514F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34A251E2" w14:textId="45D99685" w:rsidR="0089514F" w:rsidRPr="00DA0EF4" w:rsidRDefault="0089514F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9514F" w:rsidRPr="00DA0EF4" w14:paraId="6EB4C286" w14:textId="77777777" w:rsidTr="009617F3">
        <w:trPr>
          <w:cantSplit/>
        </w:trPr>
        <w:tc>
          <w:tcPr>
            <w:tcW w:w="6958" w:type="dxa"/>
            <w:vAlign w:val="bottom"/>
          </w:tcPr>
          <w:p w14:paraId="02E83F59" w14:textId="77777777" w:rsidR="0089514F" w:rsidRPr="00DA0EF4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2D2E3D2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F7AA265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9514F" w:rsidRPr="00DA0EF4" w14:paraId="1DCDF640" w14:textId="77777777" w:rsidTr="009617F3">
        <w:trPr>
          <w:cantSplit/>
        </w:trPr>
        <w:tc>
          <w:tcPr>
            <w:tcW w:w="6958" w:type="dxa"/>
            <w:vAlign w:val="bottom"/>
          </w:tcPr>
          <w:p w14:paraId="2797739C" w14:textId="77777777" w:rsidR="0089514F" w:rsidRPr="00DA0EF4" w:rsidRDefault="0089514F" w:rsidP="0089514F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AF4EB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2E5FE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9514F" w:rsidRPr="00DA0EF4" w14:paraId="4F833E4B" w14:textId="77777777" w:rsidTr="009617F3">
        <w:trPr>
          <w:cantSplit/>
        </w:trPr>
        <w:tc>
          <w:tcPr>
            <w:tcW w:w="6958" w:type="dxa"/>
          </w:tcPr>
          <w:p w14:paraId="016CB8D7" w14:textId="77777777" w:rsidR="0089514F" w:rsidRPr="00DA0EF4" w:rsidRDefault="0089514F" w:rsidP="0089514F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ที่ดิน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FBBD70" w14:textId="77818EA4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CC7C9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="00CC7C9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9F4768" w14:textId="38B53A8F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</w:tr>
    </w:tbl>
    <w:p w14:paraId="7E5D1052" w14:textId="4E68B574" w:rsidR="00446A40" w:rsidRPr="00DA0EF4" w:rsidRDefault="000901E8" w:rsidP="00A365CC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D4988" w:rsidRPr="00DA0EF4" w14:paraId="0CBBA671" w14:textId="77777777" w:rsidTr="007D49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C56B8D" w14:textId="7FC01AEF" w:rsidR="007D4988" w:rsidRPr="00DA0EF4" w:rsidRDefault="00DA0EF4" w:rsidP="007D4988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7D4988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988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หนี้สินที่อาจเกิดขึ้น</w:t>
            </w:r>
          </w:p>
        </w:tc>
      </w:tr>
    </w:tbl>
    <w:p w14:paraId="15ECE298" w14:textId="77777777" w:rsidR="007D4988" w:rsidRPr="00DA0EF4" w:rsidRDefault="007D4988" w:rsidP="007D4988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825EA7D" w14:textId="21519994" w:rsidR="00471BBB" w:rsidRPr="00DA0EF4" w:rsidRDefault="007D4988" w:rsidP="007D498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เมื่อวันที่ </w:t>
      </w:r>
      <w:r w:rsidR="00DA0EF4"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28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พ.ศ. </w:t>
      </w:r>
      <w:r w:rsidR="00DA0EF4"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บริษัท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ถูกฟ้อง</w:t>
      </w:r>
      <w:r w:rsidR="00AD5EEE" w:rsidRPr="00DA0EF4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="00972167" w:rsidRPr="00DA0EF4">
        <w:rPr>
          <w:rFonts w:ascii="Browallia New" w:hAnsi="Browallia New" w:cs="Browallia New"/>
          <w:sz w:val="26"/>
          <w:szCs w:val="26"/>
          <w:cs/>
          <w:lang w:val="en-GB"/>
        </w:rPr>
        <w:t>จำเลย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ในคดีแพ่ง</w:t>
      </w:r>
      <w:r w:rsidR="00972167" w:rsidRPr="00DA0EF4">
        <w:rPr>
          <w:rFonts w:ascii="Browallia New" w:hAnsi="Browallia New" w:cs="Browallia New"/>
          <w:sz w:val="26"/>
          <w:szCs w:val="26"/>
          <w:cs/>
          <w:lang w:val="en-GB"/>
        </w:rPr>
        <w:t>จากบริษัทเอกชน</w:t>
      </w:r>
      <w:r w:rsidR="004B4022" w:rsidRPr="00DA0EF4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="00972167" w:rsidRPr="00DA0EF4">
        <w:rPr>
          <w:rFonts w:ascii="Browallia New" w:hAnsi="Browallia New" w:cs="Browallia New"/>
          <w:sz w:val="26"/>
          <w:szCs w:val="26"/>
          <w:cs/>
          <w:lang w:val="en-GB"/>
        </w:rPr>
        <w:t>หนึ่ง</w:t>
      </w:r>
      <w:r w:rsidR="004B4022"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เพื่อเรียก</w:t>
      </w:r>
      <w:r w:rsidR="004B4022" w:rsidRPr="00DA0EF4">
        <w:rPr>
          <w:rFonts w:ascii="Browallia New" w:hAnsi="Browallia New" w:cs="Browallia New"/>
          <w:sz w:val="26"/>
          <w:szCs w:val="26"/>
          <w:cs/>
          <w:lang w:val="en-GB"/>
        </w:rPr>
        <w:t>ร้อง</w:t>
      </w:r>
      <w:r w:rsidR="00972167" w:rsidRPr="00DA0EF4">
        <w:rPr>
          <w:rFonts w:ascii="Browallia New" w:hAnsi="Browallia New" w:cs="Browallia New"/>
          <w:sz w:val="26"/>
          <w:szCs w:val="26"/>
          <w:cs/>
          <w:lang w:val="en-GB"/>
        </w:rPr>
        <w:t>ค่าเสียหาย</w:t>
      </w:r>
      <w:r w:rsidR="00F51126"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DA0EF4" w:rsidRPr="00DA0EF4">
        <w:rPr>
          <w:rFonts w:ascii="Browallia New" w:hAnsi="Browallia New" w:cs="Browallia New"/>
          <w:sz w:val="26"/>
          <w:szCs w:val="26"/>
          <w:lang w:val="en-GB"/>
        </w:rPr>
        <w:t>2</w:t>
      </w:r>
      <w:r w:rsidR="00F51126" w:rsidRPr="00DA0EF4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DA0EF4" w:rsidRPr="00DA0EF4">
        <w:rPr>
          <w:rFonts w:ascii="Browallia New" w:hAnsi="Browallia New" w:cs="Browallia New"/>
          <w:sz w:val="26"/>
          <w:szCs w:val="26"/>
          <w:lang w:val="en-GB"/>
        </w:rPr>
        <w:t>69</w:t>
      </w:r>
      <w:r w:rsidR="00F51126"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พร้อมดอกเบี้ยในอัตราร้อยละ </w:t>
      </w:r>
      <w:r w:rsidR="00DA0EF4" w:rsidRPr="00DA0EF4">
        <w:rPr>
          <w:rFonts w:ascii="Browallia New" w:hAnsi="Browallia New" w:cs="Browallia New"/>
          <w:sz w:val="26"/>
          <w:szCs w:val="26"/>
          <w:lang w:val="en-GB"/>
        </w:rPr>
        <w:t>5</w:t>
      </w:r>
      <w:r w:rsidR="00F51126"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ต่อปีนับตั้งแต่วันฟ้อง </w:t>
      </w:r>
      <w:r w:rsidR="004B4022" w:rsidRPr="00DA0EF4">
        <w:rPr>
          <w:rFonts w:ascii="Browallia New" w:hAnsi="Browallia New" w:cs="Browallia New"/>
          <w:sz w:val="26"/>
          <w:szCs w:val="26"/>
          <w:cs/>
          <w:lang w:val="en-GB"/>
        </w:rPr>
        <w:t>สำหรับค่า</w:t>
      </w:r>
      <w:r w:rsidR="00AD5EEE" w:rsidRPr="00DA0EF4">
        <w:rPr>
          <w:rFonts w:ascii="Browallia New" w:hAnsi="Browallia New" w:cs="Browallia New"/>
          <w:sz w:val="26"/>
          <w:szCs w:val="26"/>
          <w:cs/>
          <w:lang w:val="en-GB"/>
        </w:rPr>
        <w:t>ดำเนินการ</w:t>
      </w:r>
      <w:r w:rsidR="004B4022" w:rsidRPr="00DA0EF4">
        <w:rPr>
          <w:rFonts w:ascii="Browallia New" w:hAnsi="Browallia New" w:cs="Browallia New"/>
          <w:sz w:val="26"/>
          <w:szCs w:val="26"/>
          <w:cs/>
          <w:lang w:val="en-GB"/>
        </w:rPr>
        <w:t>ติดตั้งเครื่องจักร</w:t>
      </w:r>
      <w:r w:rsidR="00AD5EEE"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บริษัทปฏิเสธการจ่ายเงินดังกล่าว เนื่องจาก</w:t>
      </w:r>
      <w:r w:rsidR="00897576" w:rsidRPr="00DA0EF4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471BBB" w:rsidRPr="00DA0EF4">
        <w:rPr>
          <w:rFonts w:ascii="Browallia New" w:hAnsi="Browallia New" w:cs="Browallia New"/>
          <w:sz w:val="26"/>
          <w:szCs w:val="26"/>
          <w:cs/>
          <w:lang w:val="en-GB"/>
        </w:rPr>
        <w:t>พิจารณาว่า</w:t>
      </w:r>
      <w:r w:rsidR="00AD5EEE" w:rsidRPr="00DA0EF4">
        <w:rPr>
          <w:rFonts w:ascii="Browallia New" w:hAnsi="Browallia New" w:cs="Browallia New"/>
          <w:sz w:val="26"/>
          <w:szCs w:val="26"/>
          <w:cs/>
          <w:lang w:val="en-GB"/>
        </w:rPr>
        <w:t>เป็นค่าใช้จ่ายในการแก้ไข</w:t>
      </w:r>
      <w:r w:rsidR="00471BBB" w:rsidRPr="00DA0EF4">
        <w:rPr>
          <w:rFonts w:ascii="Browallia New" w:hAnsi="Browallia New" w:cs="Browallia New"/>
          <w:sz w:val="26"/>
          <w:szCs w:val="26"/>
          <w:cs/>
          <w:lang w:val="en-GB"/>
        </w:rPr>
        <w:t>งานที่ยังไม่แล้วเสร็จ</w:t>
      </w:r>
      <w:r w:rsidR="008C525B" w:rsidRPr="00DA0EF4">
        <w:rPr>
          <w:rFonts w:ascii="Browallia New" w:hAnsi="Browallia New" w:cs="Browallia New"/>
          <w:sz w:val="26"/>
          <w:szCs w:val="26"/>
          <w:cs/>
          <w:lang w:val="en-GB"/>
        </w:rPr>
        <w:t>ซึ่งไม่ควรเป็น</w:t>
      </w:r>
      <w:r w:rsidR="0069470F" w:rsidRPr="00DA0EF4">
        <w:rPr>
          <w:rFonts w:ascii="Browallia New" w:hAnsi="Browallia New" w:cs="Browallia New"/>
          <w:sz w:val="26"/>
          <w:szCs w:val="26"/>
          <w:cs/>
          <w:lang w:val="en-GB"/>
        </w:rPr>
        <w:t>ความ</w:t>
      </w:r>
      <w:r w:rsidR="008C525B" w:rsidRPr="00DA0EF4">
        <w:rPr>
          <w:rFonts w:ascii="Browallia New" w:hAnsi="Browallia New" w:cs="Browallia New"/>
          <w:sz w:val="26"/>
          <w:szCs w:val="26"/>
          <w:cs/>
          <w:lang w:val="en-GB"/>
        </w:rPr>
        <w:t>รับผิดชอบ</w:t>
      </w:r>
      <w:r w:rsidR="0069470F" w:rsidRPr="00DA0EF4">
        <w:rPr>
          <w:rFonts w:ascii="Browallia New" w:hAnsi="Browallia New" w:cs="Browallia New"/>
          <w:sz w:val="26"/>
          <w:szCs w:val="26"/>
          <w:cs/>
          <w:lang w:val="en-GB"/>
        </w:rPr>
        <w:t>ของบริษัท</w:t>
      </w:r>
      <w:r w:rsidR="008C525B"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 ปัจจุบันคดีอยู่ระหว่างการพิจารณาของศาล</w:t>
      </w:r>
      <w:r w:rsidR="00F51126" w:rsidRPr="00DA0EF4">
        <w:rPr>
          <w:rFonts w:ascii="Browallia New" w:hAnsi="Browallia New" w:cs="Browallia New"/>
          <w:sz w:val="26"/>
          <w:szCs w:val="26"/>
          <w:cs/>
          <w:lang w:val="en-GB"/>
        </w:rPr>
        <w:t>ชั้นต้น</w:t>
      </w:r>
      <w:r w:rsidR="003948B4"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71BB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ฝ่ายบริหารเชื่อว่า</w:t>
      </w:r>
      <w:r w:rsidR="003948B4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เมื่อคดีถึงที่สุด</w:t>
      </w:r>
      <w:r w:rsidR="003948B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948B4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="00471BB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จะไม่ได้รับผลเสียหายที่มีสาระสำคัญ จึงไม่ได้บันทึกประมาณการหนี้สินไว้ในงบการเงิน</w:t>
      </w:r>
    </w:p>
    <w:p w14:paraId="7C6342C9" w14:textId="77777777" w:rsidR="007D4988" w:rsidRPr="00DA0EF4" w:rsidRDefault="007D4988" w:rsidP="00A365CC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5031F2CA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403B5C" w14:textId="36C8852C" w:rsidR="00767150" w:rsidRPr="00DA0EF4" w:rsidRDefault="00DA0EF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9617F3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17F3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สิทธิประโยชน์ตามบัตรส่งเสริมการลงทุน</w:t>
            </w:r>
          </w:p>
        </w:tc>
      </w:tr>
    </w:tbl>
    <w:p w14:paraId="273C1C55" w14:textId="77777777" w:rsidR="00354B23" w:rsidRPr="00DA0EF4" w:rsidRDefault="00354B23" w:rsidP="00A365CC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17A067" w14:textId="5C59D8EA" w:rsidR="00231191" w:rsidRPr="00DA0EF4" w:rsidRDefault="00231191" w:rsidP="00A365CC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บริษัทได้รับสิทธิประโยชน์จากคณะกรรมการส่งเสริมการลงทุนตามบัตรส่งเสริม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ฉบับ ดังนี้ </w:t>
      </w:r>
    </w:p>
    <w:p w14:paraId="4D7159BF" w14:textId="77777777" w:rsidR="00231191" w:rsidRPr="00DA0EF4" w:rsidRDefault="00231191" w:rsidP="00A365CC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FC648A" w14:textId="6E431C0B" w:rsidR="00AE7754" w:rsidRPr="00DA0EF4" w:rsidRDefault="007105A9" w:rsidP="00A365CC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234C7D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34C7D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ตุลาคม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2559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บริษัทได้รับการส่งเสริมสำหรับการผลิตพืชผัก ผลไม้บรรจุภาชนะผนึก สิทธิพิเศษที่สำคัญได้แก่ </w:t>
      </w:r>
      <w:r w:rsidR="00E5101C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การได้รับลดหย่อนอากรขาเข้าสำหรับเครื่องจักร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 ไม่รวมค่าที่ดินและทุนหมุนเวียนเป็นระยะเวลาห้าปี นับแต่วันที่เริ่มมีรายได้จากการประกอบกิจการนั้น</w:t>
      </w:r>
      <w:r w:rsidR="006556BC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556BC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โดยภาษีเงินได้นิติบุคคลที่ได้รับยกเว้นมีมูลค่าไม่เกิน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="006556BC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,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630</w:t>
      </w:r>
      <w:r w:rsidR="006556BC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,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6556BC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D039D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และแก้ไขสิทธิและประโยชน์เพิ่มเติมเมื่อวันที่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9D039D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9D039D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ให้ได้รับยกเว้นภาษีเงินได้นิติบุคคลสำหรับกำไรสุทธิที่ได้จากการประ</w:t>
      </w:r>
      <w:r w:rsidR="007A0384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กอบ</w:t>
      </w:r>
      <w:r w:rsidR="009D039D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กิจการที่ได้รับ</w:t>
      </w:r>
      <w:r w:rsidR="00E5101C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9D039D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การส่งเสริมรวมกัน</w:t>
      </w:r>
      <w:r w:rsidR="005D58F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ไม่เกินร้อยละ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="005D58F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ของเงินลงทุนไม่รวมค่าที่ดินและทุนหมุนเวียนมีกำหนดเวลา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5D58F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นับตั้งแต่วันที่เริ่มมีรายได้นั้น</w:t>
      </w:r>
      <w:r w:rsidR="009617F3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5D58F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ตั</w:t>
      </w:r>
      <w:r w:rsidR="003923BF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้</w:t>
      </w:r>
      <w:r w:rsidR="005D58F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งแต่วันที่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5D58F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5D58F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0C23699E" w14:textId="72E5C586" w:rsidR="00D91B05" w:rsidRPr="00DA0EF4" w:rsidRDefault="00D91B05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D4182A8" w14:textId="60079252" w:rsidR="00897576" w:rsidRPr="00DA0EF4" w:rsidRDefault="0089757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บริษัทได้รับการส่งเสริมสำหรับกิจการผลิตพืชผัก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ผลไม้บรรจุภาชนะผนึก เนื่องจากการปรับเปลี่ยนเครื่องจักรเพื่อเพิ่มประสิทธิภาพการผลิต สิทธิพิเศษที่สำคัญได้แก่ การได้รับลดหย่อนอากรขาเข้าสำหรับเครื่องจักร และได้ยกเว้น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เพื่อปรับปรุงประสิทธิภาพการผลิต โดยไม่รวมค่าที่ดินและทุนหมุนเวียนเป็นระยะเวลาสามปี นับแต่วันที่เริ่มมีรายได้จากการประกอบกิจการนั้น โดยภาษีเงินได้นิติบุคคลที่ได้รับยกเว้นมีมูลค่าไม่เกิน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53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055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ในกรณีที่ประกอบกิจการขาดทุนในระหว่างเวลา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ที่ได้รับยกเว้นภาษีเงินได้นิติบุคคล จะได้รับอนุญาตให้นำผลขาดทุนประจำปีไปหักออกจากกำไรสุทธิที่เกิดขึ้นภายหลังระยะเวลา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 </w:t>
      </w:r>
    </w:p>
    <w:p w14:paraId="427643B9" w14:textId="77777777" w:rsidR="00897576" w:rsidRPr="00DA0EF4" w:rsidRDefault="0089757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99937D" w14:textId="03D29D47" w:rsidR="00A33E32" w:rsidRPr="00DA0EF4" w:rsidRDefault="00A33E32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="00206601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06601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206601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บริษัทได้รับการส่งเสริมสำหรับการผลิตพืชผัก ผลไม้บรรจุภาชนะผนึก ชนิดผลิตภัณฑ์ พืช ผัก ผลไม้แช่แข็ง  สิทธิพิเศษที่สำคัญได้แก่ การได้รับลดหย่อนอากรขาเข้าสำหรับเครื่องจักร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ของเงินลงทุน ไม่รวมค่าที่ดินและทุนหมุนเวียนเป็นระยะเวลาห้าปี นับแต่วันที่เริ่มมีรายได้จากการประกอบกิจการนั้น โดยภาษีเงินได้นิติบุคคลที่ได้รับยกเว้นมีมูลค่าไม่เกิน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146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 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</w:t>
      </w:r>
      <w:r w:rsidR="00A44FAD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</w:t>
      </w:r>
      <w:r w:rsidR="00A44FAD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</w:t>
      </w:r>
      <w:r w:rsidR="00FF7BB7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41BC24A3" w14:textId="7B5F8505" w:rsidR="00A33E32" w:rsidRPr="00DA0EF4" w:rsidRDefault="00DD729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A7F1B83" w14:textId="19D2F50B" w:rsidR="00DD729A" w:rsidRPr="00DA0EF4" w:rsidRDefault="00DD729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พฤศจิกายน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บริษัทได้รับการส่งเสริมสำหรับกิจการผลิตเชื้อเพลิงจากเศษวัสดุหรือขยะ หรือของเสียที่ได้จากผลผลิตทางการเกษตร สิทธิพิเศษที่สำคัญได้แก่ การได้รับลดหย่อนอากรขาเข้าสำหรับเครื่องจักร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ของเงินลงทุน ไม่รวมค่าที่ดินและทุนหมุนเวียนเป็นระยะเวลาแปดปี นับแต่วันที่เริ่มมีรายได้จากการประกอบกิจการนั้น โดยภาษีเงินได้นิติบุคคลที่ได้รับยกเว้นมีมูลค่า</w:t>
      </w:r>
      <w:r w:rsidR="00EC70D6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ไม่เกิน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58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 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</w:t>
      </w:r>
      <w:r w:rsidR="00EC70D6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</w:t>
      </w:r>
      <w:r w:rsidR="00EC70D6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</w:t>
      </w:r>
      <w:r w:rsidR="001C3F9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6E2BCDA6" w14:textId="217D44D4" w:rsidR="00DD729A" w:rsidRPr="00DA0EF4" w:rsidRDefault="00DD729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5D1CE30" w14:textId="610BC5C2" w:rsidR="00DD729A" w:rsidRPr="00DA0EF4" w:rsidRDefault="00DD729A" w:rsidP="00DD729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บริษัทได้รับการส่งเสริมสำหรับการผลิตพืชผัก ผลไม้บรรจุภาชนะผนึก สิทธิพิเศษที่สำคัญได้แก่ </w:t>
      </w:r>
      <w:r w:rsidR="001C3F9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การได้รับลดหย่อนอากรขาเข้าสำหรับเครื่องจักร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 ไม่รวมค่าที่ดินและทุนหมุนเวียนเป็นระยะเวลาห้าปี นับแต่วันที่เริ่มมีรายได้จากการประกอบกิจการนั้น โดยภาษีเงินได้นิติบุคคลที่ได้รับยกเว้นมีมูลค่าไม่เกิน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52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960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71FFBF6C" w14:textId="77777777" w:rsidR="00DD729A" w:rsidRPr="00DA0EF4" w:rsidRDefault="00DD729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D64F5D" w14:textId="77777777" w:rsidR="00D83C96" w:rsidRPr="00DA0EF4" w:rsidRDefault="00D83C9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ทั้งนี้ บริษัทต้องปฏิบัติตามเงื่อนไขและข้อกำหนดต่าง ๆ ที่ได้กำหนดไว้ในบัตรส่งเสริมการลงทุนเพื่อการได้รับสิทธิและประโยชน์ดังกล่าว</w:t>
      </w:r>
    </w:p>
    <w:p w14:paraId="5DAF8DEE" w14:textId="607C199B" w:rsidR="00DB018D" w:rsidRPr="00DA0EF4" w:rsidRDefault="00DB018D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E4D9EC" w14:textId="1C9C3F6E" w:rsidR="008B2C58" w:rsidRPr="00DA0EF4" w:rsidRDefault="000E1F44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รายได้จากการขายที่ได้รับการส่งเสริมการลงทุน </w:t>
      </w:r>
      <w:r w:rsidR="00453566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และที่ไม่ได้รับการส่งเสริมการลงทุน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ที่แสดงในงบกำไรขาดทุนสำหรับปีสิ้นสุด</w:t>
      </w:r>
      <w:r w:rsidR="00453566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C70BFE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70BFE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C70BFE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70BFE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พ.ศ. </w:t>
      </w:r>
      <w:r w:rsidR="00DA0EF4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="00453566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แสดงได้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5C886041" w14:textId="77777777" w:rsidR="00446A40" w:rsidRPr="00DA0EF4" w:rsidRDefault="00446A40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500"/>
        <w:gridCol w:w="1295"/>
        <w:gridCol w:w="1405"/>
        <w:gridCol w:w="1348"/>
      </w:tblGrid>
      <w:tr w:rsidR="00C22CAB" w:rsidRPr="00DA0EF4" w14:paraId="16DFC390" w14:textId="77777777" w:rsidTr="00AE7754">
        <w:trPr>
          <w:cantSplit/>
        </w:trPr>
        <w:tc>
          <w:tcPr>
            <w:tcW w:w="5500" w:type="dxa"/>
            <w:vAlign w:val="bottom"/>
          </w:tcPr>
          <w:p w14:paraId="1089133F" w14:textId="77777777" w:rsidR="000E1F44" w:rsidRPr="00DA0EF4" w:rsidRDefault="000E1F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0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40990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E1F44" w:rsidRPr="00DA0EF4" w14:paraId="7A445F5B" w14:textId="77777777" w:rsidTr="00AE7754">
        <w:trPr>
          <w:cantSplit/>
        </w:trPr>
        <w:tc>
          <w:tcPr>
            <w:tcW w:w="5500" w:type="dxa"/>
            <w:vAlign w:val="bottom"/>
          </w:tcPr>
          <w:p w14:paraId="215E34AB" w14:textId="77777777" w:rsidR="000E1F44" w:rsidRPr="00DA0EF4" w:rsidRDefault="000E1F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617574B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ส่วนที่ได้รับ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87CA38D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ส่วนที่ไม่ได้รับ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209B20C1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E1F44" w:rsidRPr="00DA0EF4" w14:paraId="2CD7289C" w14:textId="77777777" w:rsidTr="00AE7754">
        <w:trPr>
          <w:cantSplit/>
        </w:trPr>
        <w:tc>
          <w:tcPr>
            <w:tcW w:w="5500" w:type="dxa"/>
            <w:vAlign w:val="bottom"/>
          </w:tcPr>
          <w:p w14:paraId="2C0B1EB2" w14:textId="77777777" w:rsidR="000E1F44" w:rsidRPr="00DA0EF4" w:rsidRDefault="000E1F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1A55739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การส่งเสริม</w:t>
            </w:r>
          </w:p>
        </w:tc>
        <w:tc>
          <w:tcPr>
            <w:tcW w:w="1405" w:type="dxa"/>
            <w:vAlign w:val="bottom"/>
          </w:tcPr>
          <w:p w14:paraId="7F100743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การส่งเสริม</w:t>
            </w:r>
          </w:p>
        </w:tc>
        <w:tc>
          <w:tcPr>
            <w:tcW w:w="1348" w:type="dxa"/>
            <w:vAlign w:val="bottom"/>
          </w:tcPr>
          <w:p w14:paraId="24F38236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E1F44" w:rsidRPr="00DA0EF4" w14:paraId="63D12DE0" w14:textId="77777777" w:rsidTr="00AE7754">
        <w:trPr>
          <w:cantSplit/>
        </w:trPr>
        <w:tc>
          <w:tcPr>
            <w:tcW w:w="5500" w:type="dxa"/>
            <w:vAlign w:val="bottom"/>
          </w:tcPr>
          <w:p w14:paraId="553DBE17" w14:textId="77777777" w:rsidR="000E1F44" w:rsidRPr="00DA0EF4" w:rsidRDefault="000E1F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CB254E4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06F952F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73BAE431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E1F44" w:rsidRPr="00DA0EF4" w14:paraId="7A89CA5F" w14:textId="77777777" w:rsidTr="00AE7754">
        <w:trPr>
          <w:cantSplit/>
        </w:trPr>
        <w:tc>
          <w:tcPr>
            <w:tcW w:w="5500" w:type="dxa"/>
            <w:vAlign w:val="bottom"/>
          </w:tcPr>
          <w:p w14:paraId="6AD9D0CD" w14:textId="77777777" w:rsidR="000E1F44" w:rsidRPr="00DA0EF4" w:rsidRDefault="000E1F44" w:rsidP="00A365CC">
            <w:pPr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C2DED" w14:textId="77777777" w:rsidR="000E1F44" w:rsidRPr="00DA0EF4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AB4D6" w14:textId="77777777" w:rsidR="000E1F44" w:rsidRPr="00DA0EF4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86A7C" w14:textId="77777777" w:rsidR="000E1F44" w:rsidRPr="00DA0EF4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E1F44" w:rsidRPr="00DA0EF4" w14:paraId="1BEE5540" w14:textId="77777777" w:rsidTr="00AE7754">
        <w:trPr>
          <w:cantSplit/>
        </w:trPr>
        <w:tc>
          <w:tcPr>
            <w:tcW w:w="5500" w:type="dxa"/>
            <w:vAlign w:val="bottom"/>
          </w:tcPr>
          <w:p w14:paraId="1325889D" w14:textId="1C01C2F0" w:rsidR="000E1F44" w:rsidRPr="00DA0EF4" w:rsidRDefault="000E1F44" w:rsidP="00A365C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1F6AA4E" w14:textId="77777777" w:rsidR="000E1F44" w:rsidRPr="00DA0EF4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EF03FD1" w14:textId="77777777" w:rsidR="000E1F44" w:rsidRPr="00DA0EF4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31CCE15C" w14:textId="77777777" w:rsidR="000E1F44" w:rsidRPr="00DA0EF4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0E1F44" w:rsidRPr="00DA0EF4" w14:paraId="258DDBCA" w14:textId="77777777" w:rsidTr="00AE7754">
        <w:trPr>
          <w:cantSplit/>
        </w:trPr>
        <w:tc>
          <w:tcPr>
            <w:tcW w:w="5500" w:type="dxa"/>
            <w:vAlign w:val="bottom"/>
          </w:tcPr>
          <w:p w14:paraId="21492F06" w14:textId="77777777" w:rsidR="000E1F44" w:rsidRPr="00DA0EF4" w:rsidRDefault="000E1F44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รายได้จากการขาย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DCA8E" w14:textId="414E8A05" w:rsidR="000E1F44" w:rsidRPr="00DA0EF4" w:rsidRDefault="00DA0EF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414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103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364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0671A" w14:textId="0D317234" w:rsidR="000E1F44" w:rsidRPr="00DA0EF4" w:rsidRDefault="00DA0EF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554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828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652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02F27" w14:textId="69DB501E" w:rsidR="000E1F44" w:rsidRPr="00DA0EF4" w:rsidRDefault="00DA0EF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968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932</w:t>
            </w:r>
            <w:r w:rsidR="00F0085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016</w:t>
            </w:r>
          </w:p>
        </w:tc>
      </w:tr>
      <w:tr w:rsidR="00C60AD8" w:rsidRPr="00DA0EF4" w14:paraId="27B7FAA8" w14:textId="77777777" w:rsidTr="00AE7754">
        <w:trPr>
          <w:cantSplit/>
        </w:trPr>
        <w:tc>
          <w:tcPr>
            <w:tcW w:w="5500" w:type="dxa"/>
            <w:vAlign w:val="bottom"/>
          </w:tcPr>
          <w:p w14:paraId="4E358828" w14:textId="77777777" w:rsidR="00C60AD8" w:rsidRPr="00DA0EF4" w:rsidRDefault="00C60AD8" w:rsidP="00A365CC">
            <w:pPr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6B55413" w14:textId="47D13E56" w:rsidR="00C60AD8" w:rsidRPr="00DA0EF4" w:rsidRDefault="00C60AD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5674C2C" w14:textId="4151493A" w:rsidR="0052113C" w:rsidRPr="00DA0EF4" w:rsidRDefault="0052113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06E203C9" w14:textId="77777777" w:rsidR="00C60AD8" w:rsidRPr="00DA0EF4" w:rsidRDefault="00C60AD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60AD8" w:rsidRPr="00DA0EF4" w14:paraId="68E43D27" w14:textId="77777777" w:rsidTr="00AE7754">
        <w:trPr>
          <w:cantSplit/>
        </w:trPr>
        <w:tc>
          <w:tcPr>
            <w:tcW w:w="5500" w:type="dxa"/>
            <w:vAlign w:val="bottom"/>
          </w:tcPr>
          <w:p w14:paraId="5817C131" w14:textId="02E24EF0" w:rsidR="00C60AD8" w:rsidRPr="00DA0EF4" w:rsidRDefault="00C60AD8" w:rsidP="00A365C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A0EF4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vAlign w:val="bottom"/>
          </w:tcPr>
          <w:p w14:paraId="225B5D8D" w14:textId="77777777" w:rsidR="00C60AD8" w:rsidRPr="00DA0EF4" w:rsidRDefault="00C60AD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05" w:type="dxa"/>
            <w:vAlign w:val="bottom"/>
          </w:tcPr>
          <w:p w14:paraId="2620C184" w14:textId="77777777" w:rsidR="00C60AD8" w:rsidRPr="00DA0EF4" w:rsidRDefault="00C60AD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8" w:type="dxa"/>
            <w:vAlign w:val="bottom"/>
          </w:tcPr>
          <w:p w14:paraId="51ACAFE1" w14:textId="77777777" w:rsidR="00C60AD8" w:rsidRPr="00DA0EF4" w:rsidRDefault="00C60AD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89514F" w:rsidRPr="00DA0EF4" w14:paraId="370C3B69" w14:textId="77777777" w:rsidTr="00AE7754">
        <w:trPr>
          <w:cantSplit/>
        </w:trPr>
        <w:tc>
          <w:tcPr>
            <w:tcW w:w="5500" w:type="dxa"/>
            <w:vAlign w:val="bottom"/>
          </w:tcPr>
          <w:p w14:paraId="170AE905" w14:textId="77777777" w:rsidR="0089514F" w:rsidRPr="00DA0EF4" w:rsidRDefault="0089514F" w:rsidP="0089514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รายได้จากการขาย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89A3538" w14:textId="3B8E4369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529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537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372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EF854FF" w14:textId="1206C086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069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023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579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47E1A88E" w14:textId="6747CDC3" w:rsidR="0089514F" w:rsidRPr="00DA0EF4" w:rsidRDefault="00DA0EF4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598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560</w:t>
            </w:r>
            <w:r w:rsidR="0089514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951</w:t>
            </w:r>
          </w:p>
        </w:tc>
      </w:tr>
    </w:tbl>
    <w:p w14:paraId="6DEB91BD" w14:textId="03EDDC8F" w:rsidR="00897576" w:rsidRPr="00DA0EF4" w:rsidRDefault="00897576" w:rsidP="00B919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1EA488B" w14:textId="77777777" w:rsidR="00C028EF" w:rsidRPr="00DA0EF4" w:rsidRDefault="00897576" w:rsidP="00B919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9194A" w:rsidRPr="00DA0EF4" w14:paraId="2A059A60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F0D419" w14:textId="4897588F" w:rsidR="00B9194A" w:rsidRPr="00DA0EF4" w:rsidRDefault="00DA0EF4" w:rsidP="00626F8A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B9194A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194A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</w:t>
            </w:r>
            <w:r w:rsidR="003923BF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การเงิน</w:t>
            </w:r>
          </w:p>
        </w:tc>
      </w:tr>
    </w:tbl>
    <w:p w14:paraId="50507B96" w14:textId="4C3D8C0A" w:rsidR="00B9194A" w:rsidRPr="00DA0EF4" w:rsidRDefault="00B9194A" w:rsidP="00B919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014398" w14:textId="3BABB277" w:rsidR="00A40625" w:rsidRPr="00DA0EF4" w:rsidRDefault="002E4087" w:rsidP="00B9194A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 w:rsidRPr="00DA0EF4"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  <w:t>การจ่าย</w:t>
      </w:r>
      <w:r w:rsidR="00652D19" w:rsidRPr="00DA0EF4"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  <w:t>เงินปันผล</w:t>
      </w:r>
    </w:p>
    <w:p w14:paraId="0BAA673E" w14:textId="77777777" w:rsidR="00652D19" w:rsidRPr="00DA0EF4" w:rsidRDefault="00652D19" w:rsidP="00B919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2AC4B9C" w14:textId="65BE92D5" w:rsidR="00AE7754" w:rsidRPr="00DA0EF4" w:rsidRDefault="00A40625" w:rsidP="00B919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กุมภาพันธ์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คณะกรรมการมีมติอนุมัติให้พิจารณาการจ่ายปันผลสำหรับผลการดำเนินงานประจำปี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ในอัตราหุ้นละ</w:t>
      </w:r>
      <w:r w:rsidR="002F609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0.25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2F609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161.25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อย่างไรก็ตาม บริษัทได้จ่ายเงินปันผลระหว่างกาลไปแล้วในอัตราหุ้นละ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รวมเป็นเงินจำนวน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เมื่อวันที่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</w:t>
      </w:r>
      <w:r w:rsidR="00FF7BB7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DA0EF4"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คงเหลือการจ่ายหุ้นละ</w:t>
      </w:r>
      <w:r w:rsidR="002F609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0.15</w:t>
      </w:r>
      <w:r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2F609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96.75</w:t>
      </w:r>
      <w:r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ล้านบาท</w:t>
      </w:r>
      <w:r w:rsidR="006C3D95"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6C3D95"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ทั้งนี้จะต้องนำเสนอต่อที่ประชุมสามัญผู้ถือหุ้น</w:t>
      </w:r>
      <w:r w:rsidR="006C3D95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ประจำปี พ.ศ. </w:t>
      </w:r>
      <w:r w:rsidR="00DA0EF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6C3D95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C3D95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เพื่อพิจารณาอนุมัติต่อไป</w:t>
      </w:r>
    </w:p>
    <w:p w14:paraId="7786C635" w14:textId="086EE561" w:rsidR="000901E8" w:rsidRPr="00DA0EF4" w:rsidRDefault="000901E8" w:rsidP="00B919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sectPr w:rsidR="000901E8" w:rsidRPr="00DA0EF4" w:rsidSect="00FC6DCD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CE8BDA" w14:textId="77777777" w:rsidR="00AE5ED7" w:rsidRDefault="00AE5ED7">
      <w:r>
        <w:separator/>
      </w:r>
    </w:p>
  </w:endnote>
  <w:endnote w:type="continuationSeparator" w:id="0">
    <w:p w14:paraId="1AE0FB52" w14:textId="77777777" w:rsidR="00AE5ED7" w:rsidRDefault="00AE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707DE" w14:textId="77777777" w:rsidR="00EC70D6" w:rsidRPr="00205812" w:rsidRDefault="00EC70D6" w:rsidP="00E502F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205812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05812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05812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71</w:t>
    </w:r>
    <w:r w:rsidRPr="00205812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C3045" w14:textId="77777777" w:rsidR="00EC70D6" w:rsidRPr="003D28D0" w:rsidRDefault="00EC70D6" w:rsidP="0044234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sz w:val="28"/>
        <w:szCs w:val="28"/>
        <w:lang w:val="en-GB"/>
      </w:rPr>
    </w:pPr>
    <w:r w:rsidRPr="003D28D0">
      <w:rPr>
        <w:rStyle w:val="PageNumber"/>
        <w:rFonts w:ascii="Angsana New" w:hAnsi="Angsana New"/>
        <w:sz w:val="28"/>
        <w:szCs w:val="28"/>
      </w:rPr>
      <w:fldChar w:fldCharType="begin"/>
    </w:r>
    <w:r w:rsidRPr="003D28D0">
      <w:rPr>
        <w:rStyle w:val="PageNumber"/>
        <w:rFonts w:ascii="Angsana New" w:hAnsi="Angsana New"/>
        <w:sz w:val="28"/>
        <w:szCs w:val="28"/>
        <w:lang w:val="en-GB"/>
      </w:rPr>
      <w:instrText xml:space="preserve"> PAGE </w:instrText>
    </w:r>
    <w:r w:rsidRPr="003D28D0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  <w:lang w:val="en-GB"/>
      </w:rPr>
      <w:t>17</w:t>
    </w:r>
    <w:r w:rsidRPr="003D28D0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FF5EF9" w14:textId="77777777" w:rsidR="00AE5ED7" w:rsidRDefault="00AE5ED7">
      <w:r>
        <w:separator/>
      </w:r>
    </w:p>
  </w:footnote>
  <w:footnote w:type="continuationSeparator" w:id="0">
    <w:p w14:paraId="6C7FF046" w14:textId="77777777" w:rsidR="00AE5ED7" w:rsidRDefault="00AE5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1D64A" w14:textId="77777777" w:rsidR="00EC70D6" w:rsidRPr="00205812" w:rsidRDefault="00EC70D6" w:rsidP="00205812">
    <w:pPr>
      <w:jc w:val="thaiDistribute"/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cs/>
        <w:lang w:eastAsia="th-TH"/>
      </w:rPr>
    </w:pPr>
    <w:r w:rsidRPr="00205812"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cs/>
        <w:lang w:eastAsia="th-TH"/>
      </w:rPr>
      <w:t>บริษัท ซันสวีท จำกัด</w:t>
    </w:r>
    <w:r w:rsidRPr="00205812"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lang w:eastAsia="th-TH"/>
      </w:rPr>
      <w:t xml:space="preserve"> </w:t>
    </w:r>
    <w:r w:rsidRPr="00205812"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cs/>
        <w:lang w:eastAsia="th-TH"/>
      </w:rPr>
      <w:t>(มหาชน)</w:t>
    </w:r>
  </w:p>
  <w:p w14:paraId="44569519" w14:textId="77777777" w:rsidR="00EC70D6" w:rsidRPr="00205812" w:rsidRDefault="00EC70D6" w:rsidP="00205812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205812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8A2AD1C" w14:textId="1910E92B" w:rsidR="00EC70D6" w:rsidRPr="00971A5E" w:rsidRDefault="00EC70D6" w:rsidP="00205812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20581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20581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20581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ธันวาคม</w:t>
    </w:r>
    <w:r w:rsidRPr="0020581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20581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84D17E2"/>
    <w:multiLevelType w:val="hybridMultilevel"/>
    <w:tmpl w:val="51CC851C"/>
    <w:lvl w:ilvl="0" w:tplc="E6E471E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BCD6A82"/>
    <w:multiLevelType w:val="hybridMultilevel"/>
    <w:tmpl w:val="843C6A92"/>
    <w:lvl w:ilvl="0" w:tplc="37702294">
      <w:start w:val="1"/>
      <w:numFmt w:val="thaiLetters"/>
      <w:lvlText w:val="%1)"/>
      <w:lvlJc w:val="left"/>
      <w:pPr>
        <w:ind w:left="540" w:hanging="492"/>
      </w:pPr>
      <w:rPr>
        <w:rFonts w:hint="default"/>
      </w:rPr>
    </w:lvl>
    <w:lvl w:ilvl="1" w:tplc="E6E471EC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1848" w:hanging="180"/>
      </w:pPr>
    </w:lvl>
    <w:lvl w:ilvl="3" w:tplc="0809000F" w:tentative="1">
      <w:start w:val="1"/>
      <w:numFmt w:val="decimal"/>
      <w:lvlText w:val="%4."/>
      <w:lvlJc w:val="left"/>
      <w:pPr>
        <w:ind w:left="2568" w:hanging="360"/>
      </w:pPr>
    </w:lvl>
    <w:lvl w:ilvl="4" w:tplc="08090019" w:tentative="1">
      <w:start w:val="1"/>
      <w:numFmt w:val="lowerLetter"/>
      <w:lvlText w:val="%5."/>
      <w:lvlJc w:val="left"/>
      <w:pPr>
        <w:ind w:left="3288" w:hanging="360"/>
      </w:pPr>
    </w:lvl>
    <w:lvl w:ilvl="5" w:tplc="0809001B" w:tentative="1">
      <w:start w:val="1"/>
      <w:numFmt w:val="lowerRoman"/>
      <w:lvlText w:val="%6."/>
      <w:lvlJc w:val="right"/>
      <w:pPr>
        <w:ind w:left="4008" w:hanging="180"/>
      </w:pPr>
    </w:lvl>
    <w:lvl w:ilvl="6" w:tplc="0809000F" w:tentative="1">
      <w:start w:val="1"/>
      <w:numFmt w:val="decimal"/>
      <w:lvlText w:val="%7."/>
      <w:lvlJc w:val="left"/>
      <w:pPr>
        <w:ind w:left="4728" w:hanging="360"/>
      </w:pPr>
    </w:lvl>
    <w:lvl w:ilvl="7" w:tplc="08090019" w:tentative="1">
      <w:start w:val="1"/>
      <w:numFmt w:val="lowerLetter"/>
      <w:lvlText w:val="%8."/>
      <w:lvlJc w:val="left"/>
      <w:pPr>
        <w:ind w:left="5448" w:hanging="360"/>
      </w:pPr>
    </w:lvl>
    <w:lvl w:ilvl="8" w:tplc="08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0BF32814"/>
    <w:multiLevelType w:val="hybridMultilevel"/>
    <w:tmpl w:val="956278CA"/>
    <w:lvl w:ilvl="0" w:tplc="A6C695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51323"/>
    <w:multiLevelType w:val="hybridMultilevel"/>
    <w:tmpl w:val="0FF69932"/>
    <w:lvl w:ilvl="0" w:tplc="003080C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446364"/>
    <w:multiLevelType w:val="hybridMultilevel"/>
    <w:tmpl w:val="93ACB864"/>
    <w:lvl w:ilvl="0" w:tplc="003080C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450A6"/>
    <w:multiLevelType w:val="hybridMultilevel"/>
    <w:tmpl w:val="EB90801A"/>
    <w:lvl w:ilvl="0" w:tplc="0E58C9B2">
      <w:start w:val="1"/>
      <w:numFmt w:val="decimal"/>
      <w:lvlText w:val="%1."/>
      <w:lvlJc w:val="left"/>
      <w:pPr>
        <w:ind w:left="9144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9864" w:hanging="360"/>
      </w:pPr>
    </w:lvl>
    <w:lvl w:ilvl="2" w:tplc="0409001B" w:tentative="1">
      <w:start w:val="1"/>
      <w:numFmt w:val="lowerRoman"/>
      <w:lvlText w:val="%3."/>
      <w:lvlJc w:val="right"/>
      <w:pPr>
        <w:ind w:left="10584" w:hanging="180"/>
      </w:pPr>
    </w:lvl>
    <w:lvl w:ilvl="3" w:tplc="0409000F" w:tentative="1">
      <w:start w:val="1"/>
      <w:numFmt w:val="decimal"/>
      <w:lvlText w:val="%4."/>
      <w:lvlJc w:val="left"/>
      <w:pPr>
        <w:ind w:left="11304" w:hanging="360"/>
      </w:pPr>
    </w:lvl>
    <w:lvl w:ilvl="4" w:tplc="04090019" w:tentative="1">
      <w:start w:val="1"/>
      <w:numFmt w:val="lowerLetter"/>
      <w:lvlText w:val="%5."/>
      <w:lvlJc w:val="left"/>
      <w:pPr>
        <w:ind w:left="12024" w:hanging="360"/>
      </w:pPr>
    </w:lvl>
    <w:lvl w:ilvl="5" w:tplc="0409001B" w:tentative="1">
      <w:start w:val="1"/>
      <w:numFmt w:val="lowerRoman"/>
      <w:lvlText w:val="%6."/>
      <w:lvlJc w:val="right"/>
      <w:pPr>
        <w:ind w:left="12744" w:hanging="180"/>
      </w:pPr>
    </w:lvl>
    <w:lvl w:ilvl="6" w:tplc="0409000F" w:tentative="1">
      <w:start w:val="1"/>
      <w:numFmt w:val="decimal"/>
      <w:lvlText w:val="%7."/>
      <w:lvlJc w:val="left"/>
      <w:pPr>
        <w:ind w:left="13464" w:hanging="360"/>
      </w:pPr>
    </w:lvl>
    <w:lvl w:ilvl="7" w:tplc="04090019" w:tentative="1">
      <w:start w:val="1"/>
      <w:numFmt w:val="lowerLetter"/>
      <w:lvlText w:val="%8."/>
      <w:lvlJc w:val="left"/>
      <w:pPr>
        <w:ind w:left="14184" w:hanging="360"/>
      </w:pPr>
    </w:lvl>
    <w:lvl w:ilvl="8" w:tplc="0409001B" w:tentative="1">
      <w:start w:val="1"/>
      <w:numFmt w:val="lowerRoman"/>
      <w:lvlText w:val="%9."/>
      <w:lvlJc w:val="right"/>
      <w:pPr>
        <w:ind w:left="14904" w:hanging="180"/>
      </w:pPr>
    </w:lvl>
  </w:abstractNum>
  <w:abstractNum w:abstractNumId="8" w15:restartNumberingAfterBreak="0">
    <w:nsid w:val="22BA7D94"/>
    <w:multiLevelType w:val="hybridMultilevel"/>
    <w:tmpl w:val="254AE1A0"/>
    <w:lvl w:ilvl="0" w:tplc="37702294">
      <w:start w:val="1"/>
      <w:numFmt w:val="thaiLetters"/>
      <w:lvlText w:val="%1)"/>
      <w:lvlJc w:val="left"/>
      <w:pPr>
        <w:ind w:left="540" w:hanging="492"/>
      </w:pPr>
      <w:rPr>
        <w:rFonts w:hint="default"/>
      </w:rPr>
    </w:lvl>
    <w:lvl w:ilvl="1" w:tplc="4648B0E8">
      <w:numFmt w:val="bullet"/>
      <w:lvlText w:val="•"/>
      <w:lvlJc w:val="left"/>
      <w:pPr>
        <w:ind w:left="1128" w:hanging="360"/>
      </w:pPr>
      <w:rPr>
        <w:rFonts w:ascii="Browallia New" w:eastAsia="Cordia New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1848" w:hanging="180"/>
      </w:pPr>
    </w:lvl>
    <w:lvl w:ilvl="3" w:tplc="0809000F" w:tentative="1">
      <w:start w:val="1"/>
      <w:numFmt w:val="decimal"/>
      <w:lvlText w:val="%4."/>
      <w:lvlJc w:val="left"/>
      <w:pPr>
        <w:ind w:left="2568" w:hanging="360"/>
      </w:pPr>
    </w:lvl>
    <w:lvl w:ilvl="4" w:tplc="08090019" w:tentative="1">
      <w:start w:val="1"/>
      <w:numFmt w:val="lowerLetter"/>
      <w:lvlText w:val="%5."/>
      <w:lvlJc w:val="left"/>
      <w:pPr>
        <w:ind w:left="3288" w:hanging="360"/>
      </w:pPr>
    </w:lvl>
    <w:lvl w:ilvl="5" w:tplc="0809001B" w:tentative="1">
      <w:start w:val="1"/>
      <w:numFmt w:val="lowerRoman"/>
      <w:lvlText w:val="%6."/>
      <w:lvlJc w:val="right"/>
      <w:pPr>
        <w:ind w:left="4008" w:hanging="180"/>
      </w:pPr>
    </w:lvl>
    <w:lvl w:ilvl="6" w:tplc="0809000F" w:tentative="1">
      <w:start w:val="1"/>
      <w:numFmt w:val="decimal"/>
      <w:lvlText w:val="%7."/>
      <w:lvlJc w:val="left"/>
      <w:pPr>
        <w:ind w:left="4728" w:hanging="360"/>
      </w:pPr>
    </w:lvl>
    <w:lvl w:ilvl="7" w:tplc="08090019" w:tentative="1">
      <w:start w:val="1"/>
      <w:numFmt w:val="lowerLetter"/>
      <w:lvlText w:val="%8."/>
      <w:lvlJc w:val="left"/>
      <w:pPr>
        <w:ind w:left="5448" w:hanging="360"/>
      </w:pPr>
    </w:lvl>
    <w:lvl w:ilvl="8" w:tplc="08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348BE"/>
    <w:multiLevelType w:val="hybridMultilevel"/>
    <w:tmpl w:val="642A2900"/>
    <w:lvl w:ilvl="0" w:tplc="44445020">
      <w:start w:val="5"/>
      <w:numFmt w:val="bullet"/>
      <w:lvlText w:val="-"/>
      <w:lvlJc w:val="left"/>
      <w:pPr>
        <w:ind w:left="114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AB469A5"/>
    <w:multiLevelType w:val="hybridMultilevel"/>
    <w:tmpl w:val="D10A227A"/>
    <w:lvl w:ilvl="0" w:tplc="07F80B5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9F367B8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6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D55E0"/>
    <w:multiLevelType w:val="hybridMultilevel"/>
    <w:tmpl w:val="BC70C686"/>
    <w:lvl w:ilvl="0" w:tplc="A6C695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190570F"/>
    <w:multiLevelType w:val="hybridMultilevel"/>
    <w:tmpl w:val="CE787EA2"/>
    <w:lvl w:ilvl="0" w:tplc="9D3EEBBE">
      <w:start w:val="1"/>
      <w:numFmt w:val="thaiLetters"/>
      <w:lvlText w:val="%1)"/>
      <w:lvlJc w:val="left"/>
      <w:pPr>
        <w:ind w:left="1080" w:hanging="36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048F9"/>
    <w:multiLevelType w:val="hybridMultilevel"/>
    <w:tmpl w:val="CE787EA2"/>
    <w:lvl w:ilvl="0" w:tplc="9D3EEBBE">
      <w:start w:val="1"/>
      <w:numFmt w:val="thaiLetters"/>
      <w:lvlText w:val="%1)"/>
      <w:lvlJc w:val="left"/>
      <w:pPr>
        <w:ind w:left="1080" w:hanging="36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426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146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8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7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4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186" w:hanging="360"/>
      </w:pPr>
      <w:rPr>
        <w:rFonts w:ascii="Wingdings" w:hAnsi="Wingdings" w:hint="default"/>
      </w:rPr>
    </w:lvl>
  </w:abstractNum>
  <w:abstractNum w:abstractNumId="2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F892144"/>
    <w:multiLevelType w:val="hybridMultilevel"/>
    <w:tmpl w:val="2AB6E1FA"/>
    <w:lvl w:ilvl="0" w:tplc="C3BCB32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24933C8"/>
    <w:multiLevelType w:val="hybridMultilevel"/>
    <w:tmpl w:val="EF38F7DE"/>
    <w:lvl w:ilvl="0" w:tplc="96360CA4">
      <w:start w:val="1"/>
      <w:numFmt w:val="thaiLetters"/>
      <w:lvlText w:val="%1)"/>
      <w:lvlJc w:val="left"/>
      <w:pPr>
        <w:ind w:left="1080" w:hanging="36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7"/>
  </w:num>
  <w:num w:numId="3">
    <w:abstractNumId w:val="20"/>
  </w:num>
  <w:num w:numId="4">
    <w:abstractNumId w:val="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5"/>
  </w:num>
  <w:num w:numId="8">
    <w:abstractNumId w:val="12"/>
  </w:num>
  <w:num w:numId="9">
    <w:abstractNumId w:val="17"/>
  </w:num>
  <w:num w:numId="10">
    <w:abstractNumId w:val="23"/>
  </w:num>
  <w:num w:numId="11">
    <w:abstractNumId w:val="1"/>
  </w:num>
  <w:num w:numId="12">
    <w:abstractNumId w:val="5"/>
  </w:num>
  <w:num w:numId="13">
    <w:abstractNumId w:val="11"/>
  </w:num>
  <w:num w:numId="14">
    <w:abstractNumId w:val="8"/>
  </w:num>
  <w:num w:numId="15">
    <w:abstractNumId w:val="10"/>
  </w:num>
  <w:num w:numId="16">
    <w:abstractNumId w:val="6"/>
  </w:num>
  <w:num w:numId="17">
    <w:abstractNumId w:val="4"/>
  </w:num>
  <w:num w:numId="18">
    <w:abstractNumId w:val="25"/>
  </w:num>
  <w:num w:numId="19">
    <w:abstractNumId w:val="21"/>
  </w:num>
  <w:num w:numId="20">
    <w:abstractNumId w:val="3"/>
  </w:num>
  <w:num w:numId="21">
    <w:abstractNumId w:val="22"/>
  </w:num>
  <w:num w:numId="22">
    <w:abstractNumId w:val="9"/>
  </w:num>
  <w:num w:numId="23">
    <w:abstractNumId w:val="2"/>
  </w:num>
  <w:num w:numId="24">
    <w:abstractNumId w:val="16"/>
  </w:num>
  <w:num w:numId="25">
    <w:abstractNumId w:val="13"/>
  </w:num>
  <w:num w:numId="26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0896"/>
    <w:rsid w:val="00000134"/>
    <w:rsid w:val="00000425"/>
    <w:rsid w:val="00000F90"/>
    <w:rsid w:val="000031EC"/>
    <w:rsid w:val="00003694"/>
    <w:rsid w:val="000039CF"/>
    <w:rsid w:val="000040C7"/>
    <w:rsid w:val="00004574"/>
    <w:rsid w:val="0000459A"/>
    <w:rsid w:val="0000666E"/>
    <w:rsid w:val="00006F44"/>
    <w:rsid w:val="00007174"/>
    <w:rsid w:val="00007FC8"/>
    <w:rsid w:val="000102E6"/>
    <w:rsid w:val="000106A6"/>
    <w:rsid w:val="00010959"/>
    <w:rsid w:val="00010E11"/>
    <w:rsid w:val="00011769"/>
    <w:rsid w:val="00011B59"/>
    <w:rsid w:val="00011F0A"/>
    <w:rsid w:val="00012C9D"/>
    <w:rsid w:val="00012E5D"/>
    <w:rsid w:val="00012E7D"/>
    <w:rsid w:val="00014C53"/>
    <w:rsid w:val="00014F62"/>
    <w:rsid w:val="0001606F"/>
    <w:rsid w:val="00016383"/>
    <w:rsid w:val="00016A08"/>
    <w:rsid w:val="00016B9D"/>
    <w:rsid w:val="00017750"/>
    <w:rsid w:val="00017CCF"/>
    <w:rsid w:val="00020BC8"/>
    <w:rsid w:val="00021461"/>
    <w:rsid w:val="0002153D"/>
    <w:rsid w:val="000215D4"/>
    <w:rsid w:val="0002163A"/>
    <w:rsid w:val="00021A7F"/>
    <w:rsid w:val="00021EE2"/>
    <w:rsid w:val="0002256F"/>
    <w:rsid w:val="000226E3"/>
    <w:rsid w:val="00023856"/>
    <w:rsid w:val="00024416"/>
    <w:rsid w:val="0002454D"/>
    <w:rsid w:val="000246F2"/>
    <w:rsid w:val="00025655"/>
    <w:rsid w:val="000256F5"/>
    <w:rsid w:val="00025DE5"/>
    <w:rsid w:val="00026192"/>
    <w:rsid w:val="0002681A"/>
    <w:rsid w:val="00026F66"/>
    <w:rsid w:val="000271CC"/>
    <w:rsid w:val="0002789C"/>
    <w:rsid w:val="00027D97"/>
    <w:rsid w:val="0003075E"/>
    <w:rsid w:val="000313DD"/>
    <w:rsid w:val="000323F2"/>
    <w:rsid w:val="000337B3"/>
    <w:rsid w:val="000345FE"/>
    <w:rsid w:val="00035170"/>
    <w:rsid w:val="00036CFB"/>
    <w:rsid w:val="00036D69"/>
    <w:rsid w:val="00036EE6"/>
    <w:rsid w:val="00037947"/>
    <w:rsid w:val="00037959"/>
    <w:rsid w:val="000379EE"/>
    <w:rsid w:val="00037FB7"/>
    <w:rsid w:val="00041352"/>
    <w:rsid w:val="0004158E"/>
    <w:rsid w:val="0004178F"/>
    <w:rsid w:val="00041DD7"/>
    <w:rsid w:val="000420C9"/>
    <w:rsid w:val="00042129"/>
    <w:rsid w:val="0004235D"/>
    <w:rsid w:val="00042BBB"/>
    <w:rsid w:val="0004338F"/>
    <w:rsid w:val="00043723"/>
    <w:rsid w:val="000438E2"/>
    <w:rsid w:val="000447C4"/>
    <w:rsid w:val="0004491F"/>
    <w:rsid w:val="000452E4"/>
    <w:rsid w:val="000454F8"/>
    <w:rsid w:val="00045C48"/>
    <w:rsid w:val="00045DB0"/>
    <w:rsid w:val="00046F0F"/>
    <w:rsid w:val="000473A7"/>
    <w:rsid w:val="00047535"/>
    <w:rsid w:val="00047698"/>
    <w:rsid w:val="00047A05"/>
    <w:rsid w:val="00047A34"/>
    <w:rsid w:val="00047B51"/>
    <w:rsid w:val="00050635"/>
    <w:rsid w:val="000509A2"/>
    <w:rsid w:val="00050C65"/>
    <w:rsid w:val="00050FEB"/>
    <w:rsid w:val="0005111B"/>
    <w:rsid w:val="00051507"/>
    <w:rsid w:val="000522C6"/>
    <w:rsid w:val="000527B4"/>
    <w:rsid w:val="00052AB8"/>
    <w:rsid w:val="00052C7B"/>
    <w:rsid w:val="00052E4D"/>
    <w:rsid w:val="00053361"/>
    <w:rsid w:val="000534B4"/>
    <w:rsid w:val="00053A96"/>
    <w:rsid w:val="00053D5D"/>
    <w:rsid w:val="000543C2"/>
    <w:rsid w:val="0005442F"/>
    <w:rsid w:val="00054476"/>
    <w:rsid w:val="00055D3D"/>
    <w:rsid w:val="000567E9"/>
    <w:rsid w:val="00057399"/>
    <w:rsid w:val="000578AE"/>
    <w:rsid w:val="00057983"/>
    <w:rsid w:val="00057AC8"/>
    <w:rsid w:val="000601EC"/>
    <w:rsid w:val="00061B16"/>
    <w:rsid w:val="00061C23"/>
    <w:rsid w:val="00062C58"/>
    <w:rsid w:val="00063909"/>
    <w:rsid w:val="00064011"/>
    <w:rsid w:val="00064050"/>
    <w:rsid w:val="000648F0"/>
    <w:rsid w:val="00064CAE"/>
    <w:rsid w:val="00064F2B"/>
    <w:rsid w:val="000659C9"/>
    <w:rsid w:val="00065D11"/>
    <w:rsid w:val="00066033"/>
    <w:rsid w:val="00066321"/>
    <w:rsid w:val="000669D7"/>
    <w:rsid w:val="00066BE4"/>
    <w:rsid w:val="00066DEF"/>
    <w:rsid w:val="00067269"/>
    <w:rsid w:val="000675B7"/>
    <w:rsid w:val="00067AEE"/>
    <w:rsid w:val="00070619"/>
    <w:rsid w:val="000706E8"/>
    <w:rsid w:val="00070B81"/>
    <w:rsid w:val="00070D1A"/>
    <w:rsid w:val="00070D27"/>
    <w:rsid w:val="00070F6D"/>
    <w:rsid w:val="000735C7"/>
    <w:rsid w:val="00073BF2"/>
    <w:rsid w:val="00073EF0"/>
    <w:rsid w:val="0007472E"/>
    <w:rsid w:val="000748E4"/>
    <w:rsid w:val="00074BFF"/>
    <w:rsid w:val="00074D18"/>
    <w:rsid w:val="000750BE"/>
    <w:rsid w:val="00075446"/>
    <w:rsid w:val="000754FC"/>
    <w:rsid w:val="000758B0"/>
    <w:rsid w:val="00075904"/>
    <w:rsid w:val="00075963"/>
    <w:rsid w:val="000764BF"/>
    <w:rsid w:val="00077367"/>
    <w:rsid w:val="00077630"/>
    <w:rsid w:val="0007775B"/>
    <w:rsid w:val="00077DA3"/>
    <w:rsid w:val="00080404"/>
    <w:rsid w:val="00081609"/>
    <w:rsid w:val="0008276B"/>
    <w:rsid w:val="00082D7A"/>
    <w:rsid w:val="000831EC"/>
    <w:rsid w:val="00083C71"/>
    <w:rsid w:val="00084221"/>
    <w:rsid w:val="00084385"/>
    <w:rsid w:val="00084487"/>
    <w:rsid w:val="000846A5"/>
    <w:rsid w:val="00084FE2"/>
    <w:rsid w:val="00085C89"/>
    <w:rsid w:val="00086102"/>
    <w:rsid w:val="0008671B"/>
    <w:rsid w:val="00086906"/>
    <w:rsid w:val="00086952"/>
    <w:rsid w:val="00087227"/>
    <w:rsid w:val="0008753D"/>
    <w:rsid w:val="000878AC"/>
    <w:rsid w:val="00087D63"/>
    <w:rsid w:val="000901E8"/>
    <w:rsid w:val="000902FE"/>
    <w:rsid w:val="000908B1"/>
    <w:rsid w:val="00091362"/>
    <w:rsid w:val="00091B18"/>
    <w:rsid w:val="0009208B"/>
    <w:rsid w:val="00092C35"/>
    <w:rsid w:val="000939B4"/>
    <w:rsid w:val="000939BC"/>
    <w:rsid w:val="000940D8"/>
    <w:rsid w:val="0009473F"/>
    <w:rsid w:val="0009526A"/>
    <w:rsid w:val="0009542A"/>
    <w:rsid w:val="00095AA4"/>
    <w:rsid w:val="00096080"/>
    <w:rsid w:val="00096EFC"/>
    <w:rsid w:val="00097587"/>
    <w:rsid w:val="000A00D7"/>
    <w:rsid w:val="000A0217"/>
    <w:rsid w:val="000A092D"/>
    <w:rsid w:val="000A174D"/>
    <w:rsid w:val="000A2174"/>
    <w:rsid w:val="000A23E1"/>
    <w:rsid w:val="000A2B84"/>
    <w:rsid w:val="000A2C2A"/>
    <w:rsid w:val="000A2FE9"/>
    <w:rsid w:val="000A333F"/>
    <w:rsid w:val="000A4A69"/>
    <w:rsid w:val="000A501F"/>
    <w:rsid w:val="000A5ED6"/>
    <w:rsid w:val="000A63B5"/>
    <w:rsid w:val="000A6B90"/>
    <w:rsid w:val="000A6B9F"/>
    <w:rsid w:val="000A6DA8"/>
    <w:rsid w:val="000A71A0"/>
    <w:rsid w:val="000A7B38"/>
    <w:rsid w:val="000B06AB"/>
    <w:rsid w:val="000B103D"/>
    <w:rsid w:val="000B23C7"/>
    <w:rsid w:val="000B2608"/>
    <w:rsid w:val="000B3B4C"/>
    <w:rsid w:val="000B3B5F"/>
    <w:rsid w:val="000B4A53"/>
    <w:rsid w:val="000B4C94"/>
    <w:rsid w:val="000B4F05"/>
    <w:rsid w:val="000B503C"/>
    <w:rsid w:val="000B55BD"/>
    <w:rsid w:val="000B5BBB"/>
    <w:rsid w:val="000B5CBE"/>
    <w:rsid w:val="000B609E"/>
    <w:rsid w:val="000B6343"/>
    <w:rsid w:val="000B721F"/>
    <w:rsid w:val="000B727F"/>
    <w:rsid w:val="000C03C9"/>
    <w:rsid w:val="000C0A4A"/>
    <w:rsid w:val="000C0F94"/>
    <w:rsid w:val="000C1511"/>
    <w:rsid w:val="000C1D46"/>
    <w:rsid w:val="000C235B"/>
    <w:rsid w:val="000C2B7D"/>
    <w:rsid w:val="000C2D07"/>
    <w:rsid w:val="000C3570"/>
    <w:rsid w:val="000C382F"/>
    <w:rsid w:val="000C3B4A"/>
    <w:rsid w:val="000C3DE7"/>
    <w:rsid w:val="000C41DB"/>
    <w:rsid w:val="000C46FD"/>
    <w:rsid w:val="000C4DC1"/>
    <w:rsid w:val="000C5968"/>
    <w:rsid w:val="000C5BDE"/>
    <w:rsid w:val="000C5F6E"/>
    <w:rsid w:val="000C672D"/>
    <w:rsid w:val="000C67A8"/>
    <w:rsid w:val="000C6C1E"/>
    <w:rsid w:val="000C6F60"/>
    <w:rsid w:val="000C77D5"/>
    <w:rsid w:val="000C7947"/>
    <w:rsid w:val="000D0355"/>
    <w:rsid w:val="000D0818"/>
    <w:rsid w:val="000D09A8"/>
    <w:rsid w:val="000D0C7E"/>
    <w:rsid w:val="000D0F7F"/>
    <w:rsid w:val="000D1627"/>
    <w:rsid w:val="000D1D6B"/>
    <w:rsid w:val="000D23E2"/>
    <w:rsid w:val="000D2EE6"/>
    <w:rsid w:val="000D333D"/>
    <w:rsid w:val="000D40BA"/>
    <w:rsid w:val="000D47DA"/>
    <w:rsid w:val="000D57F2"/>
    <w:rsid w:val="000D5E43"/>
    <w:rsid w:val="000D5E92"/>
    <w:rsid w:val="000D629B"/>
    <w:rsid w:val="000D6462"/>
    <w:rsid w:val="000D6512"/>
    <w:rsid w:val="000D660A"/>
    <w:rsid w:val="000D6C37"/>
    <w:rsid w:val="000D6E5C"/>
    <w:rsid w:val="000D7631"/>
    <w:rsid w:val="000D76D9"/>
    <w:rsid w:val="000D7BA1"/>
    <w:rsid w:val="000E00B2"/>
    <w:rsid w:val="000E09FB"/>
    <w:rsid w:val="000E0F02"/>
    <w:rsid w:val="000E0FE8"/>
    <w:rsid w:val="000E1F44"/>
    <w:rsid w:val="000E3AA3"/>
    <w:rsid w:val="000E479A"/>
    <w:rsid w:val="000E495C"/>
    <w:rsid w:val="000E4E32"/>
    <w:rsid w:val="000E5860"/>
    <w:rsid w:val="000E60CE"/>
    <w:rsid w:val="000E6103"/>
    <w:rsid w:val="000E67B7"/>
    <w:rsid w:val="000E748D"/>
    <w:rsid w:val="000E7610"/>
    <w:rsid w:val="000E7A18"/>
    <w:rsid w:val="000E7F15"/>
    <w:rsid w:val="000F051E"/>
    <w:rsid w:val="000F087A"/>
    <w:rsid w:val="000F0948"/>
    <w:rsid w:val="000F096A"/>
    <w:rsid w:val="000F16B1"/>
    <w:rsid w:val="000F1922"/>
    <w:rsid w:val="000F1CD5"/>
    <w:rsid w:val="000F2B1A"/>
    <w:rsid w:val="000F385F"/>
    <w:rsid w:val="000F4414"/>
    <w:rsid w:val="000F5967"/>
    <w:rsid w:val="000F5D69"/>
    <w:rsid w:val="000F604D"/>
    <w:rsid w:val="000F60DE"/>
    <w:rsid w:val="000F61B5"/>
    <w:rsid w:val="000F6349"/>
    <w:rsid w:val="000F712E"/>
    <w:rsid w:val="000F7CEA"/>
    <w:rsid w:val="001002BE"/>
    <w:rsid w:val="001008FF"/>
    <w:rsid w:val="00100A6A"/>
    <w:rsid w:val="00100C98"/>
    <w:rsid w:val="00100D5E"/>
    <w:rsid w:val="001010CA"/>
    <w:rsid w:val="001018D4"/>
    <w:rsid w:val="00101E77"/>
    <w:rsid w:val="00101FB8"/>
    <w:rsid w:val="00103320"/>
    <w:rsid w:val="00103983"/>
    <w:rsid w:val="001044CB"/>
    <w:rsid w:val="0010461A"/>
    <w:rsid w:val="00105493"/>
    <w:rsid w:val="00105D11"/>
    <w:rsid w:val="001061BB"/>
    <w:rsid w:val="001063F0"/>
    <w:rsid w:val="0010649B"/>
    <w:rsid w:val="00106948"/>
    <w:rsid w:val="00106DBF"/>
    <w:rsid w:val="00107610"/>
    <w:rsid w:val="00107C0E"/>
    <w:rsid w:val="001102E5"/>
    <w:rsid w:val="00110666"/>
    <w:rsid w:val="0011074F"/>
    <w:rsid w:val="00110B05"/>
    <w:rsid w:val="00110D09"/>
    <w:rsid w:val="00110D7D"/>
    <w:rsid w:val="00111F95"/>
    <w:rsid w:val="00112903"/>
    <w:rsid w:val="00112CBD"/>
    <w:rsid w:val="0011360E"/>
    <w:rsid w:val="00114BB6"/>
    <w:rsid w:val="001167DE"/>
    <w:rsid w:val="00116BCA"/>
    <w:rsid w:val="00116C57"/>
    <w:rsid w:val="00116C9B"/>
    <w:rsid w:val="00116DE8"/>
    <w:rsid w:val="00117ED6"/>
    <w:rsid w:val="00120B5E"/>
    <w:rsid w:val="001214FB"/>
    <w:rsid w:val="00121A64"/>
    <w:rsid w:val="00121E83"/>
    <w:rsid w:val="00121EE8"/>
    <w:rsid w:val="00122AC4"/>
    <w:rsid w:val="001236F2"/>
    <w:rsid w:val="00123834"/>
    <w:rsid w:val="00123849"/>
    <w:rsid w:val="00123936"/>
    <w:rsid w:val="00123A18"/>
    <w:rsid w:val="00123B04"/>
    <w:rsid w:val="00123B88"/>
    <w:rsid w:val="00124D0A"/>
    <w:rsid w:val="001250B1"/>
    <w:rsid w:val="00125103"/>
    <w:rsid w:val="0012510E"/>
    <w:rsid w:val="001251D6"/>
    <w:rsid w:val="00125A1E"/>
    <w:rsid w:val="00126538"/>
    <w:rsid w:val="001267F6"/>
    <w:rsid w:val="0012698F"/>
    <w:rsid w:val="00126E49"/>
    <w:rsid w:val="001300E3"/>
    <w:rsid w:val="001305B4"/>
    <w:rsid w:val="00131133"/>
    <w:rsid w:val="00131704"/>
    <w:rsid w:val="001318FD"/>
    <w:rsid w:val="00131EA1"/>
    <w:rsid w:val="00132D68"/>
    <w:rsid w:val="0013306A"/>
    <w:rsid w:val="00133B96"/>
    <w:rsid w:val="00134280"/>
    <w:rsid w:val="00134E91"/>
    <w:rsid w:val="0013503B"/>
    <w:rsid w:val="00135C59"/>
    <w:rsid w:val="00135F41"/>
    <w:rsid w:val="00136606"/>
    <w:rsid w:val="00136BF3"/>
    <w:rsid w:val="00136F9A"/>
    <w:rsid w:val="00137016"/>
    <w:rsid w:val="0013761B"/>
    <w:rsid w:val="00137BD4"/>
    <w:rsid w:val="00140141"/>
    <w:rsid w:val="00140525"/>
    <w:rsid w:val="00140D06"/>
    <w:rsid w:val="00140E83"/>
    <w:rsid w:val="00141B4A"/>
    <w:rsid w:val="0014202C"/>
    <w:rsid w:val="001421DA"/>
    <w:rsid w:val="001429C8"/>
    <w:rsid w:val="00142A72"/>
    <w:rsid w:val="00142A91"/>
    <w:rsid w:val="00142C55"/>
    <w:rsid w:val="00142CCA"/>
    <w:rsid w:val="00142DAE"/>
    <w:rsid w:val="00144F68"/>
    <w:rsid w:val="00145771"/>
    <w:rsid w:val="001464C4"/>
    <w:rsid w:val="0014701E"/>
    <w:rsid w:val="00147B7F"/>
    <w:rsid w:val="00150099"/>
    <w:rsid w:val="00150CEB"/>
    <w:rsid w:val="001515D1"/>
    <w:rsid w:val="001520EF"/>
    <w:rsid w:val="00153297"/>
    <w:rsid w:val="001537E6"/>
    <w:rsid w:val="00153C6C"/>
    <w:rsid w:val="00153F3D"/>
    <w:rsid w:val="00154748"/>
    <w:rsid w:val="00154C8F"/>
    <w:rsid w:val="00155B7A"/>
    <w:rsid w:val="00156313"/>
    <w:rsid w:val="00157C0E"/>
    <w:rsid w:val="00157C72"/>
    <w:rsid w:val="00157FBC"/>
    <w:rsid w:val="00162548"/>
    <w:rsid w:val="0016299A"/>
    <w:rsid w:val="00162C1A"/>
    <w:rsid w:val="001633F9"/>
    <w:rsid w:val="0016419B"/>
    <w:rsid w:val="00164770"/>
    <w:rsid w:val="001647FA"/>
    <w:rsid w:val="0016545C"/>
    <w:rsid w:val="00165BB3"/>
    <w:rsid w:val="00165F81"/>
    <w:rsid w:val="0016604D"/>
    <w:rsid w:val="001665B2"/>
    <w:rsid w:val="00166B26"/>
    <w:rsid w:val="00166F8B"/>
    <w:rsid w:val="00167721"/>
    <w:rsid w:val="001677CE"/>
    <w:rsid w:val="00167831"/>
    <w:rsid w:val="00167B0B"/>
    <w:rsid w:val="0017045E"/>
    <w:rsid w:val="00170E0D"/>
    <w:rsid w:val="001719EF"/>
    <w:rsid w:val="00171D75"/>
    <w:rsid w:val="00173197"/>
    <w:rsid w:val="00173597"/>
    <w:rsid w:val="00173623"/>
    <w:rsid w:val="001738FA"/>
    <w:rsid w:val="00173908"/>
    <w:rsid w:val="00173AE1"/>
    <w:rsid w:val="00173CC8"/>
    <w:rsid w:val="00174032"/>
    <w:rsid w:val="00174606"/>
    <w:rsid w:val="00174913"/>
    <w:rsid w:val="001756E3"/>
    <w:rsid w:val="00175FBB"/>
    <w:rsid w:val="00176008"/>
    <w:rsid w:val="00176489"/>
    <w:rsid w:val="00176D3D"/>
    <w:rsid w:val="00176DE6"/>
    <w:rsid w:val="001771AD"/>
    <w:rsid w:val="001775BF"/>
    <w:rsid w:val="001778F5"/>
    <w:rsid w:val="0018070D"/>
    <w:rsid w:val="00181611"/>
    <w:rsid w:val="00182566"/>
    <w:rsid w:val="001828F6"/>
    <w:rsid w:val="0018290B"/>
    <w:rsid w:val="00182E72"/>
    <w:rsid w:val="00182EAF"/>
    <w:rsid w:val="00183209"/>
    <w:rsid w:val="001833ED"/>
    <w:rsid w:val="00183CA7"/>
    <w:rsid w:val="00183E5C"/>
    <w:rsid w:val="00183F39"/>
    <w:rsid w:val="00184572"/>
    <w:rsid w:val="00184649"/>
    <w:rsid w:val="0018524A"/>
    <w:rsid w:val="00185525"/>
    <w:rsid w:val="00185835"/>
    <w:rsid w:val="0018584D"/>
    <w:rsid w:val="00185F36"/>
    <w:rsid w:val="00186611"/>
    <w:rsid w:val="00186671"/>
    <w:rsid w:val="00190090"/>
    <w:rsid w:val="00191D22"/>
    <w:rsid w:val="00191DB8"/>
    <w:rsid w:val="001920E9"/>
    <w:rsid w:val="00192E5C"/>
    <w:rsid w:val="00193160"/>
    <w:rsid w:val="0019339C"/>
    <w:rsid w:val="001934D6"/>
    <w:rsid w:val="00194121"/>
    <w:rsid w:val="00195A8F"/>
    <w:rsid w:val="0019643B"/>
    <w:rsid w:val="0019675A"/>
    <w:rsid w:val="00197718"/>
    <w:rsid w:val="001A0253"/>
    <w:rsid w:val="001A0572"/>
    <w:rsid w:val="001A0635"/>
    <w:rsid w:val="001A0CC2"/>
    <w:rsid w:val="001A0E3C"/>
    <w:rsid w:val="001A150B"/>
    <w:rsid w:val="001A17A1"/>
    <w:rsid w:val="001A1F02"/>
    <w:rsid w:val="001A20DF"/>
    <w:rsid w:val="001A246C"/>
    <w:rsid w:val="001A2525"/>
    <w:rsid w:val="001A3798"/>
    <w:rsid w:val="001A37B6"/>
    <w:rsid w:val="001A3F64"/>
    <w:rsid w:val="001A4C48"/>
    <w:rsid w:val="001A576A"/>
    <w:rsid w:val="001A5C70"/>
    <w:rsid w:val="001A5D04"/>
    <w:rsid w:val="001A5D38"/>
    <w:rsid w:val="001A5FA3"/>
    <w:rsid w:val="001A7234"/>
    <w:rsid w:val="001B0359"/>
    <w:rsid w:val="001B103F"/>
    <w:rsid w:val="001B123F"/>
    <w:rsid w:val="001B15FF"/>
    <w:rsid w:val="001B1BAD"/>
    <w:rsid w:val="001B1CD6"/>
    <w:rsid w:val="001B23FB"/>
    <w:rsid w:val="001B2B7D"/>
    <w:rsid w:val="001B2FCB"/>
    <w:rsid w:val="001B3616"/>
    <w:rsid w:val="001B39A9"/>
    <w:rsid w:val="001B4B16"/>
    <w:rsid w:val="001B50AA"/>
    <w:rsid w:val="001B553C"/>
    <w:rsid w:val="001B58A8"/>
    <w:rsid w:val="001B5CB1"/>
    <w:rsid w:val="001B5E49"/>
    <w:rsid w:val="001B61D0"/>
    <w:rsid w:val="001B678D"/>
    <w:rsid w:val="001B7158"/>
    <w:rsid w:val="001C0461"/>
    <w:rsid w:val="001C0725"/>
    <w:rsid w:val="001C0E97"/>
    <w:rsid w:val="001C1056"/>
    <w:rsid w:val="001C1C35"/>
    <w:rsid w:val="001C217D"/>
    <w:rsid w:val="001C22A9"/>
    <w:rsid w:val="001C235B"/>
    <w:rsid w:val="001C291E"/>
    <w:rsid w:val="001C2954"/>
    <w:rsid w:val="001C2A54"/>
    <w:rsid w:val="001C3F94"/>
    <w:rsid w:val="001C44EB"/>
    <w:rsid w:val="001C4CF8"/>
    <w:rsid w:val="001C506D"/>
    <w:rsid w:val="001C5937"/>
    <w:rsid w:val="001C5BFB"/>
    <w:rsid w:val="001C5C97"/>
    <w:rsid w:val="001C5C9C"/>
    <w:rsid w:val="001C5E45"/>
    <w:rsid w:val="001C5FE9"/>
    <w:rsid w:val="001C6117"/>
    <w:rsid w:val="001C65C9"/>
    <w:rsid w:val="001C6948"/>
    <w:rsid w:val="001C6B0C"/>
    <w:rsid w:val="001C6BE6"/>
    <w:rsid w:val="001C6E32"/>
    <w:rsid w:val="001C72D6"/>
    <w:rsid w:val="001C757B"/>
    <w:rsid w:val="001C75F5"/>
    <w:rsid w:val="001C7B27"/>
    <w:rsid w:val="001C7D59"/>
    <w:rsid w:val="001D04DF"/>
    <w:rsid w:val="001D0A24"/>
    <w:rsid w:val="001D0E9C"/>
    <w:rsid w:val="001D11DF"/>
    <w:rsid w:val="001D13EE"/>
    <w:rsid w:val="001D1874"/>
    <w:rsid w:val="001D25B3"/>
    <w:rsid w:val="001D31AC"/>
    <w:rsid w:val="001D3944"/>
    <w:rsid w:val="001D3ADB"/>
    <w:rsid w:val="001D3CB8"/>
    <w:rsid w:val="001D415E"/>
    <w:rsid w:val="001D421D"/>
    <w:rsid w:val="001D596F"/>
    <w:rsid w:val="001D6650"/>
    <w:rsid w:val="001D7951"/>
    <w:rsid w:val="001D7C3E"/>
    <w:rsid w:val="001D7D6C"/>
    <w:rsid w:val="001E053F"/>
    <w:rsid w:val="001E06CC"/>
    <w:rsid w:val="001E09F8"/>
    <w:rsid w:val="001E2BB9"/>
    <w:rsid w:val="001E35D9"/>
    <w:rsid w:val="001E366D"/>
    <w:rsid w:val="001E3CC4"/>
    <w:rsid w:val="001E45D0"/>
    <w:rsid w:val="001E4AAF"/>
    <w:rsid w:val="001E5A72"/>
    <w:rsid w:val="001E5E64"/>
    <w:rsid w:val="001E5F15"/>
    <w:rsid w:val="001E63A5"/>
    <w:rsid w:val="001E689E"/>
    <w:rsid w:val="001E71B7"/>
    <w:rsid w:val="001E7A18"/>
    <w:rsid w:val="001F052D"/>
    <w:rsid w:val="001F0A6A"/>
    <w:rsid w:val="001F12E1"/>
    <w:rsid w:val="001F19CC"/>
    <w:rsid w:val="001F1C82"/>
    <w:rsid w:val="001F2274"/>
    <w:rsid w:val="001F285B"/>
    <w:rsid w:val="001F2A48"/>
    <w:rsid w:val="001F394E"/>
    <w:rsid w:val="001F3CD9"/>
    <w:rsid w:val="001F3E19"/>
    <w:rsid w:val="001F42D0"/>
    <w:rsid w:val="001F4453"/>
    <w:rsid w:val="001F496E"/>
    <w:rsid w:val="001F5DFE"/>
    <w:rsid w:val="001F67A6"/>
    <w:rsid w:val="001F6B12"/>
    <w:rsid w:val="001F6DCA"/>
    <w:rsid w:val="001F70E1"/>
    <w:rsid w:val="001F720C"/>
    <w:rsid w:val="001F7610"/>
    <w:rsid w:val="001F762C"/>
    <w:rsid w:val="001F777F"/>
    <w:rsid w:val="001F7CBC"/>
    <w:rsid w:val="001F7E5B"/>
    <w:rsid w:val="001F7F50"/>
    <w:rsid w:val="0020102E"/>
    <w:rsid w:val="00201721"/>
    <w:rsid w:val="002030A8"/>
    <w:rsid w:val="00203D04"/>
    <w:rsid w:val="00203D29"/>
    <w:rsid w:val="00203F17"/>
    <w:rsid w:val="002048FD"/>
    <w:rsid w:val="0020508A"/>
    <w:rsid w:val="00205305"/>
    <w:rsid w:val="00205812"/>
    <w:rsid w:val="00206389"/>
    <w:rsid w:val="00206601"/>
    <w:rsid w:val="00206EE2"/>
    <w:rsid w:val="002070E9"/>
    <w:rsid w:val="00207534"/>
    <w:rsid w:val="00207A12"/>
    <w:rsid w:val="00207BF6"/>
    <w:rsid w:val="00207E8D"/>
    <w:rsid w:val="00210A35"/>
    <w:rsid w:val="00210A81"/>
    <w:rsid w:val="00210BA6"/>
    <w:rsid w:val="00211168"/>
    <w:rsid w:val="002125DD"/>
    <w:rsid w:val="002127A5"/>
    <w:rsid w:val="00212D20"/>
    <w:rsid w:val="0021301C"/>
    <w:rsid w:val="00213871"/>
    <w:rsid w:val="00214302"/>
    <w:rsid w:val="002146CF"/>
    <w:rsid w:val="00214865"/>
    <w:rsid w:val="0021536D"/>
    <w:rsid w:val="00215377"/>
    <w:rsid w:val="0021580C"/>
    <w:rsid w:val="00215D04"/>
    <w:rsid w:val="002161F9"/>
    <w:rsid w:val="00216376"/>
    <w:rsid w:val="00216557"/>
    <w:rsid w:val="00216C37"/>
    <w:rsid w:val="00216E02"/>
    <w:rsid w:val="00217B73"/>
    <w:rsid w:val="00217BC6"/>
    <w:rsid w:val="002201D8"/>
    <w:rsid w:val="00220548"/>
    <w:rsid w:val="00220794"/>
    <w:rsid w:val="00220C72"/>
    <w:rsid w:val="00221231"/>
    <w:rsid w:val="0022154C"/>
    <w:rsid w:val="00221885"/>
    <w:rsid w:val="00221A50"/>
    <w:rsid w:val="00222540"/>
    <w:rsid w:val="002226A8"/>
    <w:rsid w:val="00222A9D"/>
    <w:rsid w:val="002234BD"/>
    <w:rsid w:val="0022389E"/>
    <w:rsid w:val="002239AF"/>
    <w:rsid w:val="00223C53"/>
    <w:rsid w:val="00223E08"/>
    <w:rsid w:val="00223FFC"/>
    <w:rsid w:val="0022452B"/>
    <w:rsid w:val="00224738"/>
    <w:rsid w:val="00224DC9"/>
    <w:rsid w:val="0022621C"/>
    <w:rsid w:val="00226C75"/>
    <w:rsid w:val="00226FEC"/>
    <w:rsid w:val="0022770E"/>
    <w:rsid w:val="00227F74"/>
    <w:rsid w:val="00230C56"/>
    <w:rsid w:val="00230E4B"/>
    <w:rsid w:val="00231191"/>
    <w:rsid w:val="00232DD8"/>
    <w:rsid w:val="00233036"/>
    <w:rsid w:val="002338ED"/>
    <w:rsid w:val="00234100"/>
    <w:rsid w:val="00234180"/>
    <w:rsid w:val="002341C9"/>
    <w:rsid w:val="00234574"/>
    <w:rsid w:val="002345F0"/>
    <w:rsid w:val="00234616"/>
    <w:rsid w:val="00234C7D"/>
    <w:rsid w:val="0023501B"/>
    <w:rsid w:val="002351B6"/>
    <w:rsid w:val="002354D0"/>
    <w:rsid w:val="002358A5"/>
    <w:rsid w:val="0023688D"/>
    <w:rsid w:val="00236B0F"/>
    <w:rsid w:val="00236D13"/>
    <w:rsid w:val="00241A51"/>
    <w:rsid w:val="00241C2C"/>
    <w:rsid w:val="00241D67"/>
    <w:rsid w:val="00242016"/>
    <w:rsid w:val="002420B2"/>
    <w:rsid w:val="00242640"/>
    <w:rsid w:val="00242DA0"/>
    <w:rsid w:val="002433AD"/>
    <w:rsid w:val="00243889"/>
    <w:rsid w:val="00243D6C"/>
    <w:rsid w:val="00243F8D"/>
    <w:rsid w:val="00244482"/>
    <w:rsid w:val="002445FC"/>
    <w:rsid w:val="0024477C"/>
    <w:rsid w:val="00244A31"/>
    <w:rsid w:val="0024535E"/>
    <w:rsid w:val="0024603D"/>
    <w:rsid w:val="00246378"/>
    <w:rsid w:val="002466AF"/>
    <w:rsid w:val="00246AC0"/>
    <w:rsid w:val="00246B46"/>
    <w:rsid w:val="00246BE0"/>
    <w:rsid w:val="002470F3"/>
    <w:rsid w:val="00251103"/>
    <w:rsid w:val="0025119E"/>
    <w:rsid w:val="0025189A"/>
    <w:rsid w:val="002525BD"/>
    <w:rsid w:val="00252633"/>
    <w:rsid w:val="00252CE0"/>
    <w:rsid w:val="002535F3"/>
    <w:rsid w:val="0025375F"/>
    <w:rsid w:val="00254C14"/>
    <w:rsid w:val="00254EA5"/>
    <w:rsid w:val="00255FE2"/>
    <w:rsid w:val="002561F6"/>
    <w:rsid w:val="002567C8"/>
    <w:rsid w:val="002578D9"/>
    <w:rsid w:val="002579E9"/>
    <w:rsid w:val="00257AE8"/>
    <w:rsid w:val="00257E05"/>
    <w:rsid w:val="0026010F"/>
    <w:rsid w:val="00260713"/>
    <w:rsid w:val="00261CD5"/>
    <w:rsid w:val="00262232"/>
    <w:rsid w:val="00262514"/>
    <w:rsid w:val="00262D48"/>
    <w:rsid w:val="00262EFF"/>
    <w:rsid w:val="00263027"/>
    <w:rsid w:val="0026380E"/>
    <w:rsid w:val="00263F76"/>
    <w:rsid w:val="002643AC"/>
    <w:rsid w:val="002644D4"/>
    <w:rsid w:val="00264994"/>
    <w:rsid w:val="00264AC4"/>
    <w:rsid w:val="002656D1"/>
    <w:rsid w:val="0026597B"/>
    <w:rsid w:val="00265DBC"/>
    <w:rsid w:val="00266AA8"/>
    <w:rsid w:val="00266E5A"/>
    <w:rsid w:val="00266ECB"/>
    <w:rsid w:val="00267138"/>
    <w:rsid w:val="00267725"/>
    <w:rsid w:val="002704FB"/>
    <w:rsid w:val="00270E05"/>
    <w:rsid w:val="00270EAA"/>
    <w:rsid w:val="00271408"/>
    <w:rsid w:val="00271690"/>
    <w:rsid w:val="002729A2"/>
    <w:rsid w:val="00273447"/>
    <w:rsid w:val="00273509"/>
    <w:rsid w:val="00273753"/>
    <w:rsid w:val="00273A21"/>
    <w:rsid w:val="00273A47"/>
    <w:rsid w:val="00274862"/>
    <w:rsid w:val="0027518E"/>
    <w:rsid w:val="00275396"/>
    <w:rsid w:val="00276109"/>
    <w:rsid w:val="002763DF"/>
    <w:rsid w:val="00276790"/>
    <w:rsid w:val="00276F12"/>
    <w:rsid w:val="00276F73"/>
    <w:rsid w:val="0027785A"/>
    <w:rsid w:val="0028004F"/>
    <w:rsid w:val="00280524"/>
    <w:rsid w:val="002811F9"/>
    <w:rsid w:val="002813D8"/>
    <w:rsid w:val="00281698"/>
    <w:rsid w:val="00281987"/>
    <w:rsid w:val="0028260A"/>
    <w:rsid w:val="00282A22"/>
    <w:rsid w:val="00284333"/>
    <w:rsid w:val="00284856"/>
    <w:rsid w:val="00284A65"/>
    <w:rsid w:val="00284DF8"/>
    <w:rsid w:val="00285D59"/>
    <w:rsid w:val="00286365"/>
    <w:rsid w:val="00286408"/>
    <w:rsid w:val="00286959"/>
    <w:rsid w:val="00286B92"/>
    <w:rsid w:val="0028768C"/>
    <w:rsid w:val="00287B01"/>
    <w:rsid w:val="00287B5B"/>
    <w:rsid w:val="00287CB5"/>
    <w:rsid w:val="00287E3D"/>
    <w:rsid w:val="00290295"/>
    <w:rsid w:val="0029056F"/>
    <w:rsid w:val="00290C4E"/>
    <w:rsid w:val="00290D6D"/>
    <w:rsid w:val="00291238"/>
    <w:rsid w:val="00292020"/>
    <w:rsid w:val="00292591"/>
    <w:rsid w:val="002927D2"/>
    <w:rsid w:val="00293917"/>
    <w:rsid w:val="00294427"/>
    <w:rsid w:val="002944A0"/>
    <w:rsid w:val="002949C7"/>
    <w:rsid w:val="00295146"/>
    <w:rsid w:val="00295CF9"/>
    <w:rsid w:val="00296C64"/>
    <w:rsid w:val="0029750D"/>
    <w:rsid w:val="0029755B"/>
    <w:rsid w:val="00297725"/>
    <w:rsid w:val="00297CD8"/>
    <w:rsid w:val="002A017C"/>
    <w:rsid w:val="002A0DBF"/>
    <w:rsid w:val="002A150E"/>
    <w:rsid w:val="002A161F"/>
    <w:rsid w:val="002A1B5A"/>
    <w:rsid w:val="002A1DCF"/>
    <w:rsid w:val="002A21CE"/>
    <w:rsid w:val="002A275D"/>
    <w:rsid w:val="002A27AF"/>
    <w:rsid w:val="002A28BB"/>
    <w:rsid w:val="002A2A38"/>
    <w:rsid w:val="002A43B3"/>
    <w:rsid w:val="002A4476"/>
    <w:rsid w:val="002A4907"/>
    <w:rsid w:val="002A4974"/>
    <w:rsid w:val="002A52B2"/>
    <w:rsid w:val="002A5583"/>
    <w:rsid w:val="002A562D"/>
    <w:rsid w:val="002A5DE7"/>
    <w:rsid w:val="002A6582"/>
    <w:rsid w:val="002A6F7E"/>
    <w:rsid w:val="002A7C5F"/>
    <w:rsid w:val="002A7F14"/>
    <w:rsid w:val="002B0561"/>
    <w:rsid w:val="002B0A8B"/>
    <w:rsid w:val="002B15F5"/>
    <w:rsid w:val="002B252B"/>
    <w:rsid w:val="002B2A8A"/>
    <w:rsid w:val="002B2B47"/>
    <w:rsid w:val="002B360D"/>
    <w:rsid w:val="002B3D96"/>
    <w:rsid w:val="002B3EF8"/>
    <w:rsid w:val="002B48E8"/>
    <w:rsid w:val="002B49F5"/>
    <w:rsid w:val="002B5547"/>
    <w:rsid w:val="002B6B8B"/>
    <w:rsid w:val="002C0986"/>
    <w:rsid w:val="002C09CA"/>
    <w:rsid w:val="002C0A18"/>
    <w:rsid w:val="002C0ED9"/>
    <w:rsid w:val="002C0EED"/>
    <w:rsid w:val="002C0F7C"/>
    <w:rsid w:val="002C1DE6"/>
    <w:rsid w:val="002C2574"/>
    <w:rsid w:val="002C266A"/>
    <w:rsid w:val="002C2823"/>
    <w:rsid w:val="002C2ECA"/>
    <w:rsid w:val="002C2F91"/>
    <w:rsid w:val="002C3369"/>
    <w:rsid w:val="002C33BA"/>
    <w:rsid w:val="002C40C3"/>
    <w:rsid w:val="002C5115"/>
    <w:rsid w:val="002C5580"/>
    <w:rsid w:val="002C5F26"/>
    <w:rsid w:val="002C62EF"/>
    <w:rsid w:val="002C6496"/>
    <w:rsid w:val="002C65E0"/>
    <w:rsid w:val="002C6D32"/>
    <w:rsid w:val="002C7E57"/>
    <w:rsid w:val="002D03A1"/>
    <w:rsid w:val="002D06C9"/>
    <w:rsid w:val="002D0CEF"/>
    <w:rsid w:val="002D1019"/>
    <w:rsid w:val="002D196B"/>
    <w:rsid w:val="002D1B0A"/>
    <w:rsid w:val="002D1FFD"/>
    <w:rsid w:val="002D34AD"/>
    <w:rsid w:val="002D3545"/>
    <w:rsid w:val="002D37ED"/>
    <w:rsid w:val="002D3B14"/>
    <w:rsid w:val="002D3BE0"/>
    <w:rsid w:val="002D3C45"/>
    <w:rsid w:val="002D4112"/>
    <w:rsid w:val="002D43F7"/>
    <w:rsid w:val="002D49AA"/>
    <w:rsid w:val="002D535E"/>
    <w:rsid w:val="002D5C6E"/>
    <w:rsid w:val="002D5E45"/>
    <w:rsid w:val="002D6352"/>
    <w:rsid w:val="002D6BCF"/>
    <w:rsid w:val="002D6C21"/>
    <w:rsid w:val="002D7F1A"/>
    <w:rsid w:val="002E0619"/>
    <w:rsid w:val="002E0678"/>
    <w:rsid w:val="002E074E"/>
    <w:rsid w:val="002E07F2"/>
    <w:rsid w:val="002E0A42"/>
    <w:rsid w:val="002E0B53"/>
    <w:rsid w:val="002E0D31"/>
    <w:rsid w:val="002E0D70"/>
    <w:rsid w:val="002E12B0"/>
    <w:rsid w:val="002E1334"/>
    <w:rsid w:val="002E2BD6"/>
    <w:rsid w:val="002E2C2A"/>
    <w:rsid w:val="002E2E22"/>
    <w:rsid w:val="002E2E80"/>
    <w:rsid w:val="002E2F7B"/>
    <w:rsid w:val="002E3313"/>
    <w:rsid w:val="002E376A"/>
    <w:rsid w:val="002E3F8E"/>
    <w:rsid w:val="002E4087"/>
    <w:rsid w:val="002E4B6F"/>
    <w:rsid w:val="002E4DC1"/>
    <w:rsid w:val="002E4F03"/>
    <w:rsid w:val="002E5EAF"/>
    <w:rsid w:val="002E67EB"/>
    <w:rsid w:val="002E6A60"/>
    <w:rsid w:val="002E7094"/>
    <w:rsid w:val="002E7C01"/>
    <w:rsid w:val="002F0377"/>
    <w:rsid w:val="002F0919"/>
    <w:rsid w:val="002F0E5E"/>
    <w:rsid w:val="002F1095"/>
    <w:rsid w:val="002F13DB"/>
    <w:rsid w:val="002F1885"/>
    <w:rsid w:val="002F1A14"/>
    <w:rsid w:val="002F1CF7"/>
    <w:rsid w:val="002F26D7"/>
    <w:rsid w:val="002F2A10"/>
    <w:rsid w:val="002F2DCF"/>
    <w:rsid w:val="002F46AA"/>
    <w:rsid w:val="002F557C"/>
    <w:rsid w:val="002F573D"/>
    <w:rsid w:val="002F5807"/>
    <w:rsid w:val="002F5975"/>
    <w:rsid w:val="002F5C73"/>
    <w:rsid w:val="002F5E2D"/>
    <w:rsid w:val="002F5E70"/>
    <w:rsid w:val="002F6097"/>
    <w:rsid w:val="002F6098"/>
    <w:rsid w:val="002F611B"/>
    <w:rsid w:val="002F6454"/>
    <w:rsid w:val="002F6709"/>
    <w:rsid w:val="002F6745"/>
    <w:rsid w:val="002F67E1"/>
    <w:rsid w:val="002F67F5"/>
    <w:rsid w:val="002F76B3"/>
    <w:rsid w:val="002F7775"/>
    <w:rsid w:val="002F79E8"/>
    <w:rsid w:val="00300748"/>
    <w:rsid w:val="00300DCC"/>
    <w:rsid w:val="00301131"/>
    <w:rsid w:val="0030163A"/>
    <w:rsid w:val="00302C61"/>
    <w:rsid w:val="00303578"/>
    <w:rsid w:val="003036D8"/>
    <w:rsid w:val="00303E48"/>
    <w:rsid w:val="00303EF0"/>
    <w:rsid w:val="003044E8"/>
    <w:rsid w:val="00304A7E"/>
    <w:rsid w:val="00304C9B"/>
    <w:rsid w:val="00304ED0"/>
    <w:rsid w:val="00305934"/>
    <w:rsid w:val="003059C4"/>
    <w:rsid w:val="003064EB"/>
    <w:rsid w:val="0030673F"/>
    <w:rsid w:val="003068BC"/>
    <w:rsid w:val="003070A5"/>
    <w:rsid w:val="003072AD"/>
    <w:rsid w:val="003078AF"/>
    <w:rsid w:val="00307C9A"/>
    <w:rsid w:val="00310455"/>
    <w:rsid w:val="003114E0"/>
    <w:rsid w:val="00311BB4"/>
    <w:rsid w:val="00312688"/>
    <w:rsid w:val="0031288E"/>
    <w:rsid w:val="00312929"/>
    <w:rsid w:val="0031332B"/>
    <w:rsid w:val="0031375B"/>
    <w:rsid w:val="00313DF7"/>
    <w:rsid w:val="00314DA7"/>
    <w:rsid w:val="00314EA2"/>
    <w:rsid w:val="003153A8"/>
    <w:rsid w:val="003153EE"/>
    <w:rsid w:val="0031624E"/>
    <w:rsid w:val="00316AFB"/>
    <w:rsid w:val="00317558"/>
    <w:rsid w:val="003175C4"/>
    <w:rsid w:val="003179EA"/>
    <w:rsid w:val="00317EDF"/>
    <w:rsid w:val="003206C8"/>
    <w:rsid w:val="00320CCD"/>
    <w:rsid w:val="00320CD0"/>
    <w:rsid w:val="003216E6"/>
    <w:rsid w:val="00321C3D"/>
    <w:rsid w:val="0032238F"/>
    <w:rsid w:val="00322665"/>
    <w:rsid w:val="00322E28"/>
    <w:rsid w:val="00322F31"/>
    <w:rsid w:val="00323320"/>
    <w:rsid w:val="003233BA"/>
    <w:rsid w:val="00323647"/>
    <w:rsid w:val="00324363"/>
    <w:rsid w:val="0032474D"/>
    <w:rsid w:val="00324872"/>
    <w:rsid w:val="00324A2D"/>
    <w:rsid w:val="00324BDE"/>
    <w:rsid w:val="00325600"/>
    <w:rsid w:val="00325B47"/>
    <w:rsid w:val="00326C56"/>
    <w:rsid w:val="00327882"/>
    <w:rsid w:val="0033082B"/>
    <w:rsid w:val="00330A5F"/>
    <w:rsid w:val="00331254"/>
    <w:rsid w:val="00332241"/>
    <w:rsid w:val="003328E0"/>
    <w:rsid w:val="00332EA0"/>
    <w:rsid w:val="003332AC"/>
    <w:rsid w:val="00334392"/>
    <w:rsid w:val="00335709"/>
    <w:rsid w:val="00335A88"/>
    <w:rsid w:val="00336760"/>
    <w:rsid w:val="00337250"/>
    <w:rsid w:val="00337DD4"/>
    <w:rsid w:val="0034070F"/>
    <w:rsid w:val="00340A4C"/>
    <w:rsid w:val="00340CAC"/>
    <w:rsid w:val="00342267"/>
    <w:rsid w:val="003422C7"/>
    <w:rsid w:val="0034243E"/>
    <w:rsid w:val="0034284D"/>
    <w:rsid w:val="0034349A"/>
    <w:rsid w:val="00343926"/>
    <w:rsid w:val="00343A11"/>
    <w:rsid w:val="00343B98"/>
    <w:rsid w:val="003443F0"/>
    <w:rsid w:val="00344943"/>
    <w:rsid w:val="00345F39"/>
    <w:rsid w:val="0034610E"/>
    <w:rsid w:val="003468AE"/>
    <w:rsid w:val="0034692A"/>
    <w:rsid w:val="00346EE6"/>
    <w:rsid w:val="00347746"/>
    <w:rsid w:val="00347CC5"/>
    <w:rsid w:val="003505DE"/>
    <w:rsid w:val="0035149E"/>
    <w:rsid w:val="00352054"/>
    <w:rsid w:val="003522B1"/>
    <w:rsid w:val="00352FA1"/>
    <w:rsid w:val="00352FAE"/>
    <w:rsid w:val="0035310A"/>
    <w:rsid w:val="003532D5"/>
    <w:rsid w:val="00353FA5"/>
    <w:rsid w:val="00354B23"/>
    <w:rsid w:val="00354D2D"/>
    <w:rsid w:val="00354E0B"/>
    <w:rsid w:val="003551B1"/>
    <w:rsid w:val="00355CC4"/>
    <w:rsid w:val="00355DCD"/>
    <w:rsid w:val="00356229"/>
    <w:rsid w:val="00356374"/>
    <w:rsid w:val="00356468"/>
    <w:rsid w:val="00356B97"/>
    <w:rsid w:val="00356E56"/>
    <w:rsid w:val="00356F85"/>
    <w:rsid w:val="00357078"/>
    <w:rsid w:val="003573B4"/>
    <w:rsid w:val="00357CA9"/>
    <w:rsid w:val="00360171"/>
    <w:rsid w:val="00360272"/>
    <w:rsid w:val="003602B4"/>
    <w:rsid w:val="003603BA"/>
    <w:rsid w:val="003605AE"/>
    <w:rsid w:val="0036075E"/>
    <w:rsid w:val="003614CD"/>
    <w:rsid w:val="00361C07"/>
    <w:rsid w:val="00361D4F"/>
    <w:rsid w:val="00362226"/>
    <w:rsid w:val="00362D48"/>
    <w:rsid w:val="00362F44"/>
    <w:rsid w:val="00363376"/>
    <w:rsid w:val="003634C1"/>
    <w:rsid w:val="00363C68"/>
    <w:rsid w:val="00363EFF"/>
    <w:rsid w:val="003642FA"/>
    <w:rsid w:val="00364892"/>
    <w:rsid w:val="003648C2"/>
    <w:rsid w:val="00364956"/>
    <w:rsid w:val="003649C5"/>
    <w:rsid w:val="003653D6"/>
    <w:rsid w:val="00366080"/>
    <w:rsid w:val="00366781"/>
    <w:rsid w:val="00366A78"/>
    <w:rsid w:val="00366B79"/>
    <w:rsid w:val="00366FA3"/>
    <w:rsid w:val="00367884"/>
    <w:rsid w:val="003678BE"/>
    <w:rsid w:val="00370887"/>
    <w:rsid w:val="00370A98"/>
    <w:rsid w:val="00371289"/>
    <w:rsid w:val="003717B7"/>
    <w:rsid w:val="0037180E"/>
    <w:rsid w:val="003723DE"/>
    <w:rsid w:val="00372CE2"/>
    <w:rsid w:val="00373234"/>
    <w:rsid w:val="003732BF"/>
    <w:rsid w:val="00373A1C"/>
    <w:rsid w:val="00373D30"/>
    <w:rsid w:val="00373F5F"/>
    <w:rsid w:val="00375B34"/>
    <w:rsid w:val="00376018"/>
    <w:rsid w:val="0037637C"/>
    <w:rsid w:val="003763A7"/>
    <w:rsid w:val="00376A37"/>
    <w:rsid w:val="00376CC2"/>
    <w:rsid w:val="00376F04"/>
    <w:rsid w:val="003774A5"/>
    <w:rsid w:val="0038006D"/>
    <w:rsid w:val="00380120"/>
    <w:rsid w:val="00380C0F"/>
    <w:rsid w:val="00380F53"/>
    <w:rsid w:val="003812FA"/>
    <w:rsid w:val="00381754"/>
    <w:rsid w:val="00381F9F"/>
    <w:rsid w:val="00382AC0"/>
    <w:rsid w:val="0038313D"/>
    <w:rsid w:val="00383157"/>
    <w:rsid w:val="00383AB0"/>
    <w:rsid w:val="00383B2E"/>
    <w:rsid w:val="00383C1F"/>
    <w:rsid w:val="003846FA"/>
    <w:rsid w:val="00384C7B"/>
    <w:rsid w:val="00385E48"/>
    <w:rsid w:val="0038621C"/>
    <w:rsid w:val="003865A5"/>
    <w:rsid w:val="00386641"/>
    <w:rsid w:val="003873A3"/>
    <w:rsid w:val="00387CEB"/>
    <w:rsid w:val="00390683"/>
    <w:rsid w:val="00390BDF"/>
    <w:rsid w:val="00390C30"/>
    <w:rsid w:val="00391474"/>
    <w:rsid w:val="00391578"/>
    <w:rsid w:val="003915C5"/>
    <w:rsid w:val="00391600"/>
    <w:rsid w:val="003919B6"/>
    <w:rsid w:val="003923BF"/>
    <w:rsid w:val="0039280B"/>
    <w:rsid w:val="003929A9"/>
    <w:rsid w:val="00392F94"/>
    <w:rsid w:val="0039394D"/>
    <w:rsid w:val="003945D3"/>
    <w:rsid w:val="003948B4"/>
    <w:rsid w:val="00394A9A"/>
    <w:rsid w:val="003958CC"/>
    <w:rsid w:val="003960B8"/>
    <w:rsid w:val="003974CF"/>
    <w:rsid w:val="003A03EB"/>
    <w:rsid w:val="003A06C6"/>
    <w:rsid w:val="003A1404"/>
    <w:rsid w:val="003A15CB"/>
    <w:rsid w:val="003A1709"/>
    <w:rsid w:val="003A1E7F"/>
    <w:rsid w:val="003A22D6"/>
    <w:rsid w:val="003A2B5F"/>
    <w:rsid w:val="003A2CE0"/>
    <w:rsid w:val="003A3CB2"/>
    <w:rsid w:val="003A4246"/>
    <w:rsid w:val="003A4F2B"/>
    <w:rsid w:val="003A538E"/>
    <w:rsid w:val="003A5593"/>
    <w:rsid w:val="003A58FD"/>
    <w:rsid w:val="003A5D8C"/>
    <w:rsid w:val="003A6371"/>
    <w:rsid w:val="003A69F5"/>
    <w:rsid w:val="003A6DD2"/>
    <w:rsid w:val="003A6F50"/>
    <w:rsid w:val="003A71C3"/>
    <w:rsid w:val="003A71C4"/>
    <w:rsid w:val="003A7643"/>
    <w:rsid w:val="003A7ADC"/>
    <w:rsid w:val="003B0F06"/>
    <w:rsid w:val="003B1081"/>
    <w:rsid w:val="003B1621"/>
    <w:rsid w:val="003B19AB"/>
    <w:rsid w:val="003B1B72"/>
    <w:rsid w:val="003B1C1B"/>
    <w:rsid w:val="003B2606"/>
    <w:rsid w:val="003B27A0"/>
    <w:rsid w:val="003B292A"/>
    <w:rsid w:val="003B3405"/>
    <w:rsid w:val="003B3486"/>
    <w:rsid w:val="003B3EE3"/>
    <w:rsid w:val="003B44EE"/>
    <w:rsid w:val="003B574B"/>
    <w:rsid w:val="003B6141"/>
    <w:rsid w:val="003B6754"/>
    <w:rsid w:val="003B7443"/>
    <w:rsid w:val="003B74E0"/>
    <w:rsid w:val="003C0C25"/>
    <w:rsid w:val="003C0C69"/>
    <w:rsid w:val="003C0D12"/>
    <w:rsid w:val="003C0E9E"/>
    <w:rsid w:val="003C1094"/>
    <w:rsid w:val="003C10F3"/>
    <w:rsid w:val="003C196F"/>
    <w:rsid w:val="003C1B3F"/>
    <w:rsid w:val="003C21B6"/>
    <w:rsid w:val="003C27B7"/>
    <w:rsid w:val="003C28A1"/>
    <w:rsid w:val="003C2AE1"/>
    <w:rsid w:val="003C2F09"/>
    <w:rsid w:val="003C3448"/>
    <w:rsid w:val="003C3AAD"/>
    <w:rsid w:val="003C409F"/>
    <w:rsid w:val="003C47A3"/>
    <w:rsid w:val="003C5690"/>
    <w:rsid w:val="003C5771"/>
    <w:rsid w:val="003C5905"/>
    <w:rsid w:val="003C5BC0"/>
    <w:rsid w:val="003C5C31"/>
    <w:rsid w:val="003C5F72"/>
    <w:rsid w:val="003C6441"/>
    <w:rsid w:val="003C659D"/>
    <w:rsid w:val="003C756C"/>
    <w:rsid w:val="003C7747"/>
    <w:rsid w:val="003C7B70"/>
    <w:rsid w:val="003D01AB"/>
    <w:rsid w:val="003D0412"/>
    <w:rsid w:val="003D2527"/>
    <w:rsid w:val="003D28D0"/>
    <w:rsid w:val="003D2DF0"/>
    <w:rsid w:val="003D33E3"/>
    <w:rsid w:val="003D347D"/>
    <w:rsid w:val="003D3612"/>
    <w:rsid w:val="003D3CBA"/>
    <w:rsid w:val="003D4CBE"/>
    <w:rsid w:val="003D53B3"/>
    <w:rsid w:val="003D59A4"/>
    <w:rsid w:val="003D5D8A"/>
    <w:rsid w:val="003D60DC"/>
    <w:rsid w:val="003D6CBD"/>
    <w:rsid w:val="003D72D1"/>
    <w:rsid w:val="003D7D06"/>
    <w:rsid w:val="003D7F3F"/>
    <w:rsid w:val="003D7FD7"/>
    <w:rsid w:val="003E0962"/>
    <w:rsid w:val="003E1356"/>
    <w:rsid w:val="003E173C"/>
    <w:rsid w:val="003E1D9F"/>
    <w:rsid w:val="003E2EAD"/>
    <w:rsid w:val="003E3431"/>
    <w:rsid w:val="003E349A"/>
    <w:rsid w:val="003E34F3"/>
    <w:rsid w:val="003E3759"/>
    <w:rsid w:val="003E38F4"/>
    <w:rsid w:val="003E391D"/>
    <w:rsid w:val="003E590B"/>
    <w:rsid w:val="003E5984"/>
    <w:rsid w:val="003E67E4"/>
    <w:rsid w:val="003E7601"/>
    <w:rsid w:val="003E7A29"/>
    <w:rsid w:val="003E7EDB"/>
    <w:rsid w:val="003F0157"/>
    <w:rsid w:val="003F0895"/>
    <w:rsid w:val="003F1374"/>
    <w:rsid w:val="003F1C78"/>
    <w:rsid w:val="003F1DF9"/>
    <w:rsid w:val="003F2652"/>
    <w:rsid w:val="003F2719"/>
    <w:rsid w:val="003F3244"/>
    <w:rsid w:val="003F34C4"/>
    <w:rsid w:val="003F36AA"/>
    <w:rsid w:val="003F46AF"/>
    <w:rsid w:val="003F48B7"/>
    <w:rsid w:val="003F4C4E"/>
    <w:rsid w:val="003F5943"/>
    <w:rsid w:val="003F65C3"/>
    <w:rsid w:val="003F69DD"/>
    <w:rsid w:val="003F6F27"/>
    <w:rsid w:val="003F7502"/>
    <w:rsid w:val="003F75DA"/>
    <w:rsid w:val="003F79AD"/>
    <w:rsid w:val="003F7CAE"/>
    <w:rsid w:val="003F7FB5"/>
    <w:rsid w:val="003F7FE5"/>
    <w:rsid w:val="004004D9"/>
    <w:rsid w:val="00400D0D"/>
    <w:rsid w:val="00400D8B"/>
    <w:rsid w:val="00400E8F"/>
    <w:rsid w:val="004013DA"/>
    <w:rsid w:val="004018CA"/>
    <w:rsid w:val="00401BA3"/>
    <w:rsid w:val="00401D7B"/>
    <w:rsid w:val="0040255C"/>
    <w:rsid w:val="00402899"/>
    <w:rsid w:val="00402CC5"/>
    <w:rsid w:val="00402FCB"/>
    <w:rsid w:val="0040349E"/>
    <w:rsid w:val="004035DA"/>
    <w:rsid w:val="00404331"/>
    <w:rsid w:val="00404989"/>
    <w:rsid w:val="004049B4"/>
    <w:rsid w:val="00405085"/>
    <w:rsid w:val="0040548F"/>
    <w:rsid w:val="00405FA6"/>
    <w:rsid w:val="0040704E"/>
    <w:rsid w:val="0041064A"/>
    <w:rsid w:val="00411165"/>
    <w:rsid w:val="0041137A"/>
    <w:rsid w:val="004115B9"/>
    <w:rsid w:val="00411A52"/>
    <w:rsid w:val="004120B1"/>
    <w:rsid w:val="00412617"/>
    <w:rsid w:val="00412FFF"/>
    <w:rsid w:val="00413082"/>
    <w:rsid w:val="00413450"/>
    <w:rsid w:val="0041345F"/>
    <w:rsid w:val="00413B71"/>
    <w:rsid w:val="00413BEA"/>
    <w:rsid w:val="00414D7B"/>
    <w:rsid w:val="00415405"/>
    <w:rsid w:val="00415CBD"/>
    <w:rsid w:val="00415FD4"/>
    <w:rsid w:val="00416025"/>
    <w:rsid w:val="004160A7"/>
    <w:rsid w:val="00416592"/>
    <w:rsid w:val="00416643"/>
    <w:rsid w:val="004170B2"/>
    <w:rsid w:val="004172F5"/>
    <w:rsid w:val="00417327"/>
    <w:rsid w:val="0041740E"/>
    <w:rsid w:val="004176C5"/>
    <w:rsid w:val="0041780E"/>
    <w:rsid w:val="00420D3F"/>
    <w:rsid w:val="004215B2"/>
    <w:rsid w:val="00423141"/>
    <w:rsid w:val="004233E7"/>
    <w:rsid w:val="00424062"/>
    <w:rsid w:val="00424A6F"/>
    <w:rsid w:val="00424E24"/>
    <w:rsid w:val="00425818"/>
    <w:rsid w:val="00425EA0"/>
    <w:rsid w:val="004267F1"/>
    <w:rsid w:val="00426BFE"/>
    <w:rsid w:val="00426F78"/>
    <w:rsid w:val="0042721D"/>
    <w:rsid w:val="00427388"/>
    <w:rsid w:val="00427547"/>
    <w:rsid w:val="004279EC"/>
    <w:rsid w:val="00427D96"/>
    <w:rsid w:val="00430358"/>
    <w:rsid w:val="004306BC"/>
    <w:rsid w:val="00430723"/>
    <w:rsid w:val="00430B1F"/>
    <w:rsid w:val="00430B48"/>
    <w:rsid w:val="00431834"/>
    <w:rsid w:val="00431989"/>
    <w:rsid w:val="00432458"/>
    <w:rsid w:val="004326CB"/>
    <w:rsid w:val="0043274E"/>
    <w:rsid w:val="00432C4E"/>
    <w:rsid w:val="00432DEC"/>
    <w:rsid w:val="00432EEE"/>
    <w:rsid w:val="00432EF2"/>
    <w:rsid w:val="00432F68"/>
    <w:rsid w:val="00433379"/>
    <w:rsid w:val="00433776"/>
    <w:rsid w:val="004339FD"/>
    <w:rsid w:val="00433B2D"/>
    <w:rsid w:val="00433BFD"/>
    <w:rsid w:val="004342FD"/>
    <w:rsid w:val="0043468C"/>
    <w:rsid w:val="0043483D"/>
    <w:rsid w:val="004352AA"/>
    <w:rsid w:val="004355F5"/>
    <w:rsid w:val="00435C9E"/>
    <w:rsid w:val="00435D76"/>
    <w:rsid w:val="0043692C"/>
    <w:rsid w:val="004371DD"/>
    <w:rsid w:val="004373E9"/>
    <w:rsid w:val="0043797B"/>
    <w:rsid w:val="00437E1B"/>
    <w:rsid w:val="004401BD"/>
    <w:rsid w:val="00440941"/>
    <w:rsid w:val="00440D09"/>
    <w:rsid w:val="00440F3F"/>
    <w:rsid w:val="00440FEE"/>
    <w:rsid w:val="00441DE7"/>
    <w:rsid w:val="0044234F"/>
    <w:rsid w:val="00442574"/>
    <w:rsid w:val="00442820"/>
    <w:rsid w:val="00442DB6"/>
    <w:rsid w:val="0044310E"/>
    <w:rsid w:val="004444E6"/>
    <w:rsid w:val="00444A04"/>
    <w:rsid w:val="00444DA6"/>
    <w:rsid w:val="00445551"/>
    <w:rsid w:val="00445A5D"/>
    <w:rsid w:val="00445BA5"/>
    <w:rsid w:val="00445C72"/>
    <w:rsid w:val="00446620"/>
    <w:rsid w:val="00446A3C"/>
    <w:rsid w:val="00446A40"/>
    <w:rsid w:val="00446F87"/>
    <w:rsid w:val="00447DBE"/>
    <w:rsid w:val="00447DCA"/>
    <w:rsid w:val="00451296"/>
    <w:rsid w:val="00451578"/>
    <w:rsid w:val="004515B2"/>
    <w:rsid w:val="00451AB3"/>
    <w:rsid w:val="00452764"/>
    <w:rsid w:val="00452A96"/>
    <w:rsid w:val="00452E59"/>
    <w:rsid w:val="00452E72"/>
    <w:rsid w:val="00453566"/>
    <w:rsid w:val="004537A5"/>
    <w:rsid w:val="00454706"/>
    <w:rsid w:val="00454BD6"/>
    <w:rsid w:val="00454DC0"/>
    <w:rsid w:val="00454FC2"/>
    <w:rsid w:val="00455365"/>
    <w:rsid w:val="00456518"/>
    <w:rsid w:val="00456BCC"/>
    <w:rsid w:val="00457036"/>
    <w:rsid w:val="00457459"/>
    <w:rsid w:val="00457E63"/>
    <w:rsid w:val="00460474"/>
    <w:rsid w:val="004607AB"/>
    <w:rsid w:val="00460A27"/>
    <w:rsid w:val="00460C79"/>
    <w:rsid w:val="00460CB5"/>
    <w:rsid w:val="0046177A"/>
    <w:rsid w:val="004629AB"/>
    <w:rsid w:val="00462EAA"/>
    <w:rsid w:val="004633B1"/>
    <w:rsid w:val="004638E5"/>
    <w:rsid w:val="00463D8A"/>
    <w:rsid w:val="004640D7"/>
    <w:rsid w:val="004659D1"/>
    <w:rsid w:val="00466D49"/>
    <w:rsid w:val="0046713F"/>
    <w:rsid w:val="00467219"/>
    <w:rsid w:val="00467BD1"/>
    <w:rsid w:val="004704CD"/>
    <w:rsid w:val="0047060F"/>
    <w:rsid w:val="004707AB"/>
    <w:rsid w:val="00470C16"/>
    <w:rsid w:val="004710A4"/>
    <w:rsid w:val="004715AD"/>
    <w:rsid w:val="00471A65"/>
    <w:rsid w:val="00471A90"/>
    <w:rsid w:val="00471BBB"/>
    <w:rsid w:val="00471FB6"/>
    <w:rsid w:val="0047224E"/>
    <w:rsid w:val="00472350"/>
    <w:rsid w:val="00472644"/>
    <w:rsid w:val="00472E03"/>
    <w:rsid w:val="00472E7A"/>
    <w:rsid w:val="0047445B"/>
    <w:rsid w:val="004748F3"/>
    <w:rsid w:val="0047554E"/>
    <w:rsid w:val="00477F14"/>
    <w:rsid w:val="00480036"/>
    <w:rsid w:val="004801AA"/>
    <w:rsid w:val="0048068E"/>
    <w:rsid w:val="00480969"/>
    <w:rsid w:val="00480BEF"/>
    <w:rsid w:val="00480D05"/>
    <w:rsid w:val="00482205"/>
    <w:rsid w:val="00482750"/>
    <w:rsid w:val="004829F0"/>
    <w:rsid w:val="00482FE7"/>
    <w:rsid w:val="004832BA"/>
    <w:rsid w:val="00484AB3"/>
    <w:rsid w:val="004854FD"/>
    <w:rsid w:val="00485D72"/>
    <w:rsid w:val="004866D8"/>
    <w:rsid w:val="00486A85"/>
    <w:rsid w:val="00486D07"/>
    <w:rsid w:val="00486E73"/>
    <w:rsid w:val="004874EA"/>
    <w:rsid w:val="00487991"/>
    <w:rsid w:val="00487CEF"/>
    <w:rsid w:val="004903DA"/>
    <w:rsid w:val="00490805"/>
    <w:rsid w:val="0049121B"/>
    <w:rsid w:val="0049150B"/>
    <w:rsid w:val="00492B52"/>
    <w:rsid w:val="00492B5D"/>
    <w:rsid w:val="004936F9"/>
    <w:rsid w:val="00493B25"/>
    <w:rsid w:val="00493FAD"/>
    <w:rsid w:val="004954AD"/>
    <w:rsid w:val="00495B4E"/>
    <w:rsid w:val="0049635C"/>
    <w:rsid w:val="00496788"/>
    <w:rsid w:val="00496CA4"/>
    <w:rsid w:val="004976E3"/>
    <w:rsid w:val="004A03C5"/>
    <w:rsid w:val="004A06B3"/>
    <w:rsid w:val="004A1B27"/>
    <w:rsid w:val="004A1C88"/>
    <w:rsid w:val="004A252C"/>
    <w:rsid w:val="004A2EE8"/>
    <w:rsid w:val="004A3BE5"/>
    <w:rsid w:val="004A3C03"/>
    <w:rsid w:val="004A3F37"/>
    <w:rsid w:val="004A42F4"/>
    <w:rsid w:val="004A4F06"/>
    <w:rsid w:val="004A51DE"/>
    <w:rsid w:val="004A5462"/>
    <w:rsid w:val="004A55DF"/>
    <w:rsid w:val="004A5631"/>
    <w:rsid w:val="004A5CA5"/>
    <w:rsid w:val="004A6FAD"/>
    <w:rsid w:val="004A713F"/>
    <w:rsid w:val="004A77D1"/>
    <w:rsid w:val="004A7D79"/>
    <w:rsid w:val="004B0186"/>
    <w:rsid w:val="004B1299"/>
    <w:rsid w:val="004B2057"/>
    <w:rsid w:val="004B29B4"/>
    <w:rsid w:val="004B2D18"/>
    <w:rsid w:val="004B3550"/>
    <w:rsid w:val="004B3C98"/>
    <w:rsid w:val="004B3E6D"/>
    <w:rsid w:val="004B4022"/>
    <w:rsid w:val="004B446F"/>
    <w:rsid w:val="004B4BA4"/>
    <w:rsid w:val="004B4EA6"/>
    <w:rsid w:val="004B4ED3"/>
    <w:rsid w:val="004B4F9A"/>
    <w:rsid w:val="004B546B"/>
    <w:rsid w:val="004B5590"/>
    <w:rsid w:val="004B59C1"/>
    <w:rsid w:val="004B5F54"/>
    <w:rsid w:val="004B6790"/>
    <w:rsid w:val="004B7136"/>
    <w:rsid w:val="004B728F"/>
    <w:rsid w:val="004B7643"/>
    <w:rsid w:val="004C03BE"/>
    <w:rsid w:val="004C0BB8"/>
    <w:rsid w:val="004C1342"/>
    <w:rsid w:val="004C1B0C"/>
    <w:rsid w:val="004C1CE2"/>
    <w:rsid w:val="004C1EBE"/>
    <w:rsid w:val="004C2838"/>
    <w:rsid w:val="004C2D4E"/>
    <w:rsid w:val="004C2F34"/>
    <w:rsid w:val="004C35FF"/>
    <w:rsid w:val="004C423A"/>
    <w:rsid w:val="004C435B"/>
    <w:rsid w:val="004C4EA4"/>
    <w:rsid w:val="004C5386"/>
    <w:rsid w:val="004C5615"/>
    <w:rsid w:val="004C56A5"/>
    <w:rsid w:val="004C56DF"/>
    <w:rsid w:val="004C572B"/>
    <w:rsid w:val="004C5E51"/>
    <w:rsid w:val="004C651B"/>
    <w:rsid w:val="004C68F4"/>
    <w:rsid w:val="004C6996"/>
    <w:rsid w:val="004C6C7F"/>
    <w:rsid w:val="004C6E50"/>
    <w:rsid w:val="004C6FC8"/>
    <w:rsid w:val="004C7016"/>
    <w:rsid w:val="004C70A3"/>
    <w:rsid w:val="004C733F"/>
    <w:rsid w:val="004C745C"/>
    <w:rsid w:val="004D0249"/>
    <w:rsid w:val="004D061E"/>
    <w:rsid w:val="004D082E"/>
    <w:rsid w:val="004D0945"/>
    <w:rsid w:val="004D0A4A"/>
    <w:rsid w:val="004D13F9"/>
    <w:rsid w:val="004D2BE5"/>
    <w:rsid w:val="004D3253"/>
    <w:rsid w:val="004D3447"/>
    <w:rsid w:val="004D3B52"/>
    <w:rsid w:val="004D3D91"/>
    <w:rsid w:val="004D6263"/>
    <w:rsid w:val="004D65B0"/>
    <w:rsid w:val="004D7222"/>
    <w:rsid w:val="004D7254"/>
    <w:rsid w:val="004D7F4E"/>
    <w:rsid w:val="004E0319"/>
    <w:rsid w:val="004E09B6"/>
    <w:rsid w:val="004E107D"/>
    <w:rsid w:val="004E10A0"/>
    <w:rsid w:val="004E14D3"/>
    <w:rsid w:val="004E2580"/>
    <w:rsid w:val="004E2B4E"/>
    <w:rsid w:val="004E2DA6"/>
    <w:rsid w:val="004E32D4"/>
    <w:rsid w:val="004E3D23"/>
    <w:rsid w:val="004E46EB"/>
    <w:rsid w:val="004E4A61"/>
    <w:rsid w:val="004E4D75"/>
    <w:rsid w:val="004E501E"/>
    <w:rsid w:val="004E60BD"/>
    <w:rsid w:val="004E615E"/>
    <w:rsid w:val="004E6DFE"/>
    <w:rsid w:val="004F047F"/>
    <w:rsid w:val="004F06BD"/>
    <w:rsid w:val="004F073D"/>
    <w:rsid w:val="004F0A03"/>
    <w:rsid w:val="004F0EF0"/>
    <w:rsid w:val="004F110D"/>
    <w:rsid w:val="004F17C1"/>
    <w:rsid w:val="004F1AF8"/>
    <w:rsid w:val="004F27E7"/>
    <w:rsid w:val="004F2CBB"/>
    <w:rsid w:val="004F2CDF"/>
    <w:rsid w:val="004F376E"/>
    <w:rsid w:val="004F3CF3"/>
    <w:rsid w:val="004F3D1E"/>
    <w:rsid w:val="004F4CA5"/>
    <w:rsid w:val="004F54AE"/>
    <w:rsid w:val="004F562B"/>
    <w:rsid w:val="004F5D90"/>
    <w:rsid w:val="004F6C74"/>
    <w:rsid w:val="004F6FFF"/>
    <w:rsid w:val="004F7479"/>
    <w:rsid w:val="004F7719"/>
    <w:rsid w:val="004F7EEC"/>
    <w:rsid w:val="005003DF"/>
    <w:rsid w:val="00500F85"/>
    <w:rsid w:val="0050116D"/>
    <w:rsid w:val="005021D1"/>
    <w:rsid w:val="00503DB9"/>
    <w:rsid w:val="00503F4F"/>
    <w:rsid w:val="005045C9"/>
    <w:rsid w:val="0050551D"/>
    <w:rsid w:val="005056D3"/>
    <w:rsid w:val="00505766"/>
    <w:rsid w:val="00505825"/>
    <w:rsid w:val="0050611E"/>
    <w:rsid w:val="005063CE"/>
    <w:rsid w:val="005065A8"/>
    <w:rsid w:val="005066B5"/>
    <w:rsid w:val="005067A5"/>
    <w:rsid w:val="00507134"/>
    <w:rsid w:val="005074C7"/>
    <w:rsid w:val="0050797B"/>
    <w:rsid w:val="00507BC7"/>
    <w:rsid w:val="00507CCB"/>
    <w:rsid w:val="005108C8"/>
    <w:rsid w:val="00511075"/>
    <w:rsid w:val="00511D6B"/>
    <w:rsid w:val="00512342"/>
    <w:rsid w:val="0051279B"/>
    <w:rsid w:val="00512808"/>
    <w:rsid w:val="00512ED2"/>
    <w:rsid w:val="00512F72"/>
    <w:rsid w:val="005144FA"/>
    <w:rsid w:val="0051479B"/>
    <w:rsid w:val="00514CBF"/>
    <w:rsid w:val="00514E32"/>
    <w:rsid w:val="005152E1"/>
    <w:rsid w:val="0051538B"/>
    <w:rsid w:val="00515BE5"/>
    <w:rsid w:val="00516143"/>
    <w:rsid w:val="00516CC7"/>
    <w:rsid w:val="00516E6F"/>
    <w:rsid w:val="005202C5"/>
    <w:rsid w:val="00520881"/>
    <w:rsid w:val="00520E21"/>
    <w:rsid w:val="00520F39"/>
    <w:rsid w:val="0052113C"/>
    <w:rsid w:val="0052153E"/>
    <w:rsid w:val="00521D07"/>
    <w:rsid w:val="00522475"/>
    <w:rsid w:val="00522503"/>
    <w:rsid w:val="00522D35"/>
    <w:rsid w:val="005230EC"/>
    <w:rsid w:val="005232F9"/>
    <w:rsid w:val="0052366B"/>
    <w:rsid w:val="00524462"/>
    <w:rsid w:val="00524C74"/>
    <w:rsid w:val="00525492"/>
    <w:rsid w:val="0052587D"/>
    <w:rsid w:val="00525AB2"/>
    <w:rsid w:val="00525ADC"/>
    <w:rsid w:val="00525E7F"/>
    <w:rsid w:val="0052606D"/>
    <w:rsid w:val="005261E3"/>
    <w:rsid w:val="00526A3C"/>
    <w:rsid w:val="00527103"/>
    <w:rsid w:val="00527EC9"/>
    <w:rsid w:val="005302B4"/>
    <w:rsid w:val="00530CFA"/>
    <w:rsid w:val="0053120F"/>
    <w:rsid w:val="00531338"/>
    <w:rsid w:val="00531A93"/>
    <w:rsid w:val="00532DB0"/>
    <w:rsid w:val="00532E12"/>
    <w:rsid w:val="005335B9"/>
    <w:rsid w:val="00533B22"/>
    <w:rsid w:val="005348F5"/>
    <w:rsid w:val="005367DA"/>
    <w:rsid w:val="0053683B"/>
    <w:rsid w:val="00536F26"/>
    <w:rsid w:val="005376DE"/>
    <w:rsid w:val="005379BB"/>
    <w:rsid w:val="005401A8"/>
    <w:rsid w:val="00540EC6"/>
    <w:rsid w:val="00541700"/>
    <w:rsid w:val="00541EDE"/>
    <w:rsid w:val="00542089"/>
    <w:rsid w:val="00542857"/>
    <w:rsid w:val="00542A0D"/>
    <w:rsid w:val="0054346A"/>
    <w:rsid w:val="005444F5"/>
    <w:rsid w:val="00544714"/>
    <w:rsid w:val="00544930"/>
    <w:rsid w:val="00544A7E"/>
    <w:rsid w:val="00544E22"/>
    <w:rsid w:val="0054589C"/>
    <w:rsid w:val="00546698"/>
    <w:rsid w:val="00546A97"/>
    <w:rsid w:val="00546D29"/>
    <w:rsid w:val="00547340"/>
    <w:rsid w:val="0055022C"/>
    <w:rsid w:val="0055083E"/>
    <w:rsid w:val="00550BD6"/>
    <w:rsid w:val="00550E4A"/>
    <w:rsid w:val="00551004"/>
    <w:rsid w:val="005516E7"/>
    <w:rsid w:val="005518D7"/>
    <w:rsid w:val="005519D2"/>
    <w:rsid w:val="00551B40"/>
    <w:rsid w:val="00552BA0"/>
    <w:rsid w:val="00552E66"/>
    <w:rsid w:val="00552F1C"/>
    <w:rsid w:val="00553017"/>
    <w:rsid w:val="005531DC"/>
    <w:rsid w:val="005533AD"/>
    <w:rsid w:val="0055387A"/>
    <w:rsid w:val="00554223"/>
    <w:rsid w:val="0055435D"/>
    <w:rsid w:val="00554367"/>
    <w:rsid w:val="0055450D"/>
    <w:rsid w:val="0055591B"/>
    <w:rsid w:val="00555AC3"/>
    <w:rsid w:val="00556153"/>
    <w:rsid w:val="005561BC"/>
    <w:rsid w:val="00556D96"/>
    <w:rsid w:val="0056040C"/>
    <w:rsid w:val="00560728"/>
    <w:rsid w:val="00560B7A"/>
    <w:rsid w:val="00560F3A"/>
    <w:rsid w:val="00560F89"/>
    <w:rsid w:val="005618B9"/>
    <w:rsid w:val="005619CC"/>
    <w:rsid w:val="00561E9A"/>
    <w:rsid w:val="00562005"/>
    <w:rsid w:val="005621EB"/>
    <w:rsid w:val="00562525"/>
    <w:rsid w:val="005634CA"/>
    <w:rsid w:val="00563A57"/>
    <w:rsid w:val="00563A61"/>
    <w:rsid w:val="00564551"/>
    <w:rsid w:val="00564B7D"/>
    <w:rsid w:val="00565734"/>
    <w:rsid w:val="00566B27"/>
    <w:rsid w:val="005674F9"/>
    <w:rsid w:val="005676D1"/>
    <w:rsid w:val="00567DDB"/>
    <w:rsid w:val="00567FD2"/>
    <w:rsid w:val="00571281"/>
    <w:rsid w:val="00572076"/>
    <w:rsid w:val="00572585"/>
    <w:rsid w:val="00572FDA"/>
    <w:rsid w:val="0057380E"/>
    <w:rsid w:val="00573CFA"/>
    <w:rsid w:val="00574994"/>
    <w:rsid w:val="00574AF8"/>
    <w:rsid w:val="00574ECE"/>
    <w:rsid w:val="00575B52"/>
    <w:rsid w:val="00576CCB"/>
    <w:rsid w:val="00580233"/>
    <w:rsid w:val="00580357"/>
    <w:rsid w:val="00581175"/>
    <w:rsid w:val="00581D9A"/>
    <w:rsid w:val="00582027"/>
    <w:rsid w:val="0058257F"/>
    <w:rsid w:val="00583F26"/>
    <w:rsid w:val="00583F54"/>
    <w:rsid w:val="00583F59"/>
    <w:rsid w:val="00584389"/>
    <w:rsid w:val="00584466"/>
    <w:rsid w:val="005847DE"/>
    <w:rsid w:val="005847F7"/>
    <w:rsid w:val="00584975"/>
    <w:rsid w:val="00584C7E"/>
    <w:rsid w:val="00585388"/>
    <w:rsid w:val="00586575"/>
    <w:rsid w:val="005866E5"/>
    <w:rsid w:val="0058695C"/>
    <w:rsid w:val="00586C03"/>
    <w:rsid w:val="00586D7A"/>
    <w:rsid w:val="00587E66"/>
    <w:rsid w:val="005907ED"/>
    <w:rsid w:val="00590C97"/>
    <w:rsid w:val="00590CF9"/>
    <w:rsid w:val="00590DBD"/>
    <w:rsid w:val="005913F1"/>
    <w:rsid w:val="00591E88"/>
    <w:rsid w:val="00591EAE"/>
    <w:rsid w:val="00591F7A"/>
    <w:rsid w:val="005920AA"/>
    <w:rsid w:val="00593BC6"/>
    <w:rsid w:val="00593FC5"/>
    <w:rsid w:val="00594102"/>
    <w:rsid w:val="005942D9"/>
    <w:rsid w:val="00594A0F"/>
    <w:rsid w:val="00594F5B"/>
    <w:rsid w:val="00594F81"/>
    <w:rsid w:val="00594FAB"/>
    <w:rsid w:val="00595C68"/>
    <w:rsid w:val="00596DF3"/>
    <w:rsid w:val="00596FB4"/>
    <w:rsid w:val="0059700D"/>
    <w:rsid w:val="00597210"/>
    <w:rsid w:val="00597213"/>
    <w:rsid w:val="005974BE"/>
    <w:rsid w:val="005978C1"/>
    <w:rsid w:val="00597B37"/>
    <w:rsid w:val="00597C61"/>
    <w:rsid w:val="005A0254"/>
    <w:rsid w:val="005A17E5"/>
    <w:rsid w:val="005A1CF5"/>
    <w:rsid w:val="005A2282"/>
    <w:rsid w:val="005A367E"/>
    <w:rsid w:val="005A39A8"/>
    <w:rsid w:val="005A3CA7"/>
    <w:rsid w:val="005A404E"/>
    <w:rsid w:val="005A4449"/>
    <w:rsid w:val="005A45E7"/>
    <w:rsid w:val="005A4CB9"/>
    <w:rsid w:val="005A5274"/>
    <w:rsid w:val="005A5839"/>
    <w:rsid w:val="005A652C"/>
    <w:rsid w:val="005A6747"/>
    <w:rsid w:val="005A6951"/>
    <w:rsid w:val="005A6DF0"/>
    <w:rsid w:val="005A73F9"/>
    <w:rsid w:val="005A7502"/>
    <w:rsid w:val="005B08B8"/>
    <w:rsid w:val="005B12BA"/>
    <w:rsid w:val="005B130F"/>
    <w:rsid w:val="005B22F9"/>
    <w:rsid w:val="005B27E9"/>
    <w:rsid w:val="005B28B7"/>
    <w:rsid w:val="005B2E96"/>
    <w:rsid w:val="005B2F1D"/>
    <w:rsid w:val="005B3007"/>
    <w:rsid w:val="005B3880"/>
    <w:rsid w:val="005B3E57"/>
    <w:rsid w:val="005B42FA"/>
    <w:rsid w:val="005B4820"/>
    <w:rsid w:val="005B4C9C"/>
    <w:rsid w:val="005B4D3A"/>
    <w:rsid w:val="005B52C5"/>
    <w:rsid w:val="005B5AA6"/>
    <w:rsid w:val="005B608D"/>
    <w:rsid w:val="005B6466"/>
    <w:rsid w:val="005B649A"/>
    <w:rsid w:val="005B6D7D"/>
    <w:rsid w:val="005B70AA"/>
    <w:rsid w:val="005B7E30"/>
    <w:rsid w:val="005B7EB6"/>
    <w:rsid w:val="005C0A82"/>
    <w:rsid w:val="005C0DE6"/>
    <w:rsid w:val="005C1089"/>
    <w:rsid w:val="005C1927"/>
    <w:rsid w:val="005C2FAC"/>
    <w:rsid w:val="005C3334"/>
    <w:rsid w:val="005C3853"/>
    <w:rsid w:val="005C3A1D"/>
    <w:rsid w:val="005C3FF2"/>
    <w:rsid w:val="005C4111"/>
    <w:rsid w:val="005C453C"/>
    <w:rsid w:val="005C4ACE"/>
    <w:rsid w:val="005C4B43"/>
    <w:rsid w:val="005C54B3"/>
    <w:rsid w:val="005C5BDE"/>
    <w:rsid w:val="005C635D"/>
    <w:rsid w:val="005C6CD7"/>
    <w:rsid w:val="005C6D17"/>
    <w:rsid w:val="005C73EC"/>
    <w:rsid w:val="005C7446"/>
    <w:rsid w:val="005C74BF"/>
    <w:rsid w:val="005C7DFC"/>
    <w:rsid w:val="005D19F7"/>
    <w:rsid w:val="005D2C7F"/>
    <w:rsid w:val="005D3AFD"/>
    <w:rsid w:val="005D3E40"/>
    <w:rsid w:val="005D45C8"/>
    <w:rsid w:val="005D4A32"/>
    <w:rsid w:val="005D58FB"/>
    <w:rsid w:val="005D5B33"/>
    <w:rsid w:val="005D6764"/>
    <w:rsid w:val="005D6A6F"/>
    <w:rsid w:val="005D6A8E"/>
    <w:rsid w:val="005D7303"/>
    <w:rsid w:val="005D7341"/>
    <w:rsid w:val="005D7A91"/>
    <w:rsid w:val="005D7ADE"/>
    <w:rsid w:val="005D7E07"/>
    <w:rsid w:val="005E1D61"/>
    <w:rsid w:val="005E27B4"/>
    <w:rsid w:val="005E2A72"/>
    <w:rsid w:val="005E32AF"/>
    <w:rsid w:val="005E381E"/>
    <w:rsid w:val="005E3B7D"/>
    <w:rsid w:val="005E3C84"/>
    <w:rsid w:val="005E40BF"/>
    <w:rsid w:val="005E4247"/>
    <w:rsid w:val="005E48F9"/>
    <w:rsid w:val="005E4DE1"/>
    <w:rsid w:val="005E6688"/>
    <w:rsid w:val="005E6778"/>
    <w:rsid w:val="005E73C6"/>
    <w:rsid w:val="005E76EE"/>
    <w:rsid w:val="005E77A8"/>
    <w:rsid w:val="005E7FDF"/>
    <w:rsid w:val="005F00C2"/>
    <w:rsid w:val="005F05DA"/>
    <w:rsid w:val="005F0F36"/>
    <w:rsid w:val="005F1102"/>
    <w:rsid w:val="005F285C"/>
    <w:rsid w:val="005F289C"/>
    <w:rsid w:val="005F32AB"/>
    <w:rsid w:val="005F3D35"/>
    <w:rsid w:val="005F3D8C"/>
    <w:rsid w:val="005F4338"/>
    <w:rsid w:val="005F4863"/>
    <w:rsid w:val="005F55A0"/>
    <w:rsid w:val="005F58FD"/>
    <w:rsid w:val="005F60B7"/>
    <w:rsid w:val="005F63EC"/>
    <w:rsid w:val="005F6607"/>
    <w:rsid w:val="005F6A1D"/>
    <w:rsid w:val="005F6B75"/>
    <w:rsid w:val="005F6E79"/>
    <w:rsid w:val="005F6EA5"/>
    <w:rsid w:val="005F75BA"/>
    <w:rsid w:val="00600207"/>
    <w:rsid w:val="0060052D"/>
    <w:rsid w:val="006007F7"/>
    <w:rsid w:val="006009AB"/>
    <w:rsid w:val="00600A29"/>
    <w:rsid w:val="00600E60"/>
    <w:rsid w:val="0060105F"/>
    <w:rsid w:val="006011A0"/>
    <w:rsid w:val="00601E5E"/>
    <w:rsid w:val="00602185"/>
    <w:rsid w:val="00602E03"/>
    <w:rsid w:val="006032F0"/>
    <w:rsid w:val="006033C0"/>
    <w:rsid w:val="00604129"/>
    <w:rsid w:val="00604E77"/>
    <w:rsid w:val="00605143"/>
    <w:rsid w:val="00606308"/>
    <w:rsid w:val="0060663F"/>
    <w:rsid w:val="00607166"/>
    <w:rsid w:val="00607F8A"/>
    <w:rsid w:val="00607FC7"/>
    <w:rsid w:val="00610515"/>
    <w:rsid w:val="00610686"/>
    <w:rsid w:val="006112E4"/>
    <w:rsid w:val="006115BD"/>
    <w:rsid w:val="006115ED"/>
    <w:rsid w:val="006115F9"/>
    <w:rsid w:val="0061162D"/>
    <w:rsid w:val="00611E40"/>
    <w:rsid w:val="00611E7D"/>
    <w:rsid w:val="00612032"/>
    <w:rsid w:val="0061217F"/>
    <w:rsid w:val="006122D2"/>
    <w:rsid w:val="00612329"/>
    <w:rsid w:val="006123F8"/>
    <w:rsid w:val="00612D65"/>
    <w:rsid w:val="00613006"/>
    <w:rsid w:val="00613B5F"/>
    <w:rsid w:val="00614460"/>
    <w:rsid w:val="00614492"/>
    <w:rsid w:val="00614703"/>
    <w:rsid w:val="00614ABC"/>
    <w:rsid w:val="00615392"/>
    <w:rsid w:val="006154FC"/>
    <w:rsid w:val="0061630D"/>
    <w:rsid w:val="006166E3"/>
    <w:rsid w:val="0061678C"/>
    <w:rsid w:val="00616912"/>
    <w:rsid w:val="00616C5A"/>
    <w:rsid w:val="00616C6A"/>
    <w:rsid w:val="00616E34"/>
    <w:rsid w:val="00617311"/>
    <w:rsid w:val="006177CE"/>
    <w:rsid w:val="00617900"/>
    <w:rsid w:val="0061790F"/>
    <w:rsid w:val="00617FA1"/>
    <w:rsid w:val="00620F85"/>
    <w:rsid w:val="006210A5"/>
    <w:rsid w:val="00621534"/>
    <w:rsid w:val="006215A5"/>
    <w:rsid w:val="0062234F"/>
    <w:rsid w:val="006225BB"/>
    <w:rsid w:val="00623196"/>
    <w:rsid w:val="00623E71"/>
    <w:rsid w:val="00624FC4"/>
    <w:rsid w:val="00625299"/>
    <w:rsid w:val="00625DC5"/>
    <w:rsid w:val="00626719"/>
    <w:rsid w:val="00626AF5"/>
    <w:rsid w:val="00626D18"/>
    <w:rsid w:val="00626F8A"/>
    <w:rsid w:val="00627099"/>
    <w:rsid w:val="0062780F"/>
    <w:rsid w:val="00627898"/>
    <w:rsid w:val="00627AC5"/>
    <w:rsid w:val="00627FD9"/>
    <w:rsid w:val="00630056"/>
    <w:rsid w:val="006306F5"/>
    <w:rsid w:val="00630CA5"/>
    <w:rsid w:val="006312F9"/>
    <w:rsid w:val="00631491"/>
    <w:rsid w:val="006314BD"/>
    <w:rsid w:val="00631D51"/>
    <w:rsid w:val="00631F42"/>
    <w:rsid w:val="00632A8B"/>
    <w:rsid w:val="00632DA3"/>
    <w:rsid w:val="00632F8E"/>
    <w:rsid w:val="006335C2"/>
    <w:rsid w:val="006340C0"/>
    <w:rsid w:val="00635028"/>
    <w:rsid w:val="006351A1"/>
    <w:rsid w:val="006352D9"/>
    <w:rsid w:val="00635A7F"/>
    <w:rsid w:val="00635AC0"/>
    <w:rsid w:val="00635EAD"/>
    <w:rsid w:val="00635F25"/>
    <w:rsid w:val="00636506"/>
    <w:rsid w:val="0063665E"/>
    <w:rsid w:val="00636842"/>
    <w:rsid w:val="00636B2E"/>
    <w:rsid w:val="00636BC6"/>
    <w:rsid w:val="00636BF7"/>
    <w:rsid w:val="006379EB"/>
    <w:rsid w:val="00640CB9"/>
    <w:rsid w:val="00641732"/>
    <w:rsid w:val="00641849"/>
    <w:rsid w:val="00641A18"/>
    <w:rsid w:val="0064214D"/>
    <w:rsid w:val="0064264E"/>
    <w:rsid w:val="00642894"/>
    <w:rsid w:val="006437B5"/>
    <w:rsid w:val="006445F4"/>
    <w:rsid w:val="00644CE6"/>
    <w:rsid w:val="00644EA5"/>
    <w:rsid w:val="00645476"/>
    <w:rsid w:val="00645ABE"/>
    <w:rsid w:val="00645E5E"/>
    <w:rsid w:val="0064670C"/>
    <w:rsid w:val="00646F55"/>
    <w:rsid w:val="0064700B"/>
    <w:rsid w:val="00650028"/>
    <w:rsid w:val="00650585"/>
    <w:rsid w:val="00650824"/>
    <w:rsid w:val="00650B8C"/>
    <w:rsid w:val="00651B2F"/>
    <w:rsid w:val="00652D19"/>
    <w:rsid w:val="00653AB4"/>
    <w:rsid w:val="00653B4F"/>
    <w:rsid w:val="00653BB9"/>
    <w:rsid w:val="0065529D"/>
    <w:rsid w:val="006552EB"/>
    <w:rsid w:val="006556BC"/>
    <w:rsid w:val="00655949"/>
    <w:rsid w:val="0065596E"/>
    <w:rsid w:val="00656230"/>
    <w:rsid w:val="00656F44"/>
    <w:rsid w:val="00656FBD"/>
    <w:rsid w:val="006613C1"/>
    <w:rsid w:val="006627C4"/>
    <w:rsid w:val="006636F0"/>
    <w:rsid w:val="006639DA"/>
    <w:rsid w:val="006642FD"/>
    <w:rsid w:val="006647B8"/>
    <w:rsid w:val="006647CF"/>
    <w:rsid w:val="00665355"/>
    <w:rsid w:val="006653B2"/>
    <w:rsid w:val="00665C1B"/>
    <w:rsid w:val="00665CDE"/>
    <w:rsid w:val="00666123"/>
    <w:rsid w:val="006665D2"/>
    <w:rsid w:val="006669C8"/>
    <w:rsid w:val="006669EE"/>
    <w:rsid w:val="006669F0"/>
    <w:rsid w:val="00667216"/>
    <w:rsid w:val="006674B5"/>
    <w:rsid w:val="0066776F"/>
    <w:rsid w:val="00667DA0"/>
    <w:rsid w:val="0067000B"/>
    <w:rsid w:val="00670193"/>
    <w:rsid w:val="006719BD"/>
    <w:rsid w:val="00673155"/>
    <w:rsid w:val="006735CC"/>
    <w:rsid w:val="0067388B"/>
    <w:rsid w:val="006743FA"/>
    <w:rsid w:val="00674964"/>
    <w:rsid w:val="00674D04"/>
    <w:rsid w:val="006753E7"/>
    <w:rsid w:val="006758A5"/>
    <w:rsid w:val="00675E6A"/>
    <w:rsid w:val="0067605F"/>
    <w:rsid w:val="0067609D"/>
    <w:rsid w:val="00676527"/>
    <w:rsid w:val="006767EA"/>
    <w:rsid w:val="006774F6"/>
    <w:rsid w:val="006776AE"/>
    <w:rsid w:val="00677A7A"/>
    <w:rsid w:val="00680D4C"/>
    <w:rsid w:val="00680ED8"/>
    <w:rsid w:val="00680F64"/>
    <w:rsid w:val="00681A3E"/>
    <w:rsid w:val="006821C0"/>
    <w:rsid w:val="00682841"/>
    <w:rsid w:val="00682FE7"/>
    <w:rsid w:val="00683AA5"/>
    <w:rsid w:val="00683BB0"/>
    <w:rsid w:val="0068442B"/>
    <w:rsid w:val="006848C9"/>
    <w:rsid w:val="00684A07"/>
    <w:rsid w:val="00685C16"/>
    <w:rsid w:val="006863B9"/>
    <w:rsid w:val="006867DA"/>
    <w:rsid w:val="00686850"/>
    <w:rsid w:val="00686AF0"/>
    <w:rsid w:val="00686D7A"/>
    <w:rsid w:val="0068758A"/>
    <w:rsid w:val="006875D3"/>
    <w:rsid w:val="006920BE"/>
    <w:rsid w:val="00692694"/>
    <w:rsid w:val="00692752"/>
    <w:rsid w:val="00692F24"/>
    <w:rsid w:val="00693594"/>
    <w:rsid w:val="00693835"/>
    <w:rsid w:val="00693BD4"/>
    <w:rsid w:val="00693D25"/>
    <w:rsid w:val="0069450C"/>
    <w:rsid w:val="0069470F"/>
    <w:rsid w:val="006951BF"/>
    <w:rsid w:val="006952ED"/>
    <w:rsid w:val="00696888"/>
    <w:rsid w:val="00696B58"/>
    <w:rsid w:val="006972AE"/>
    <w:rsid w:val="00697491"/>
    <w:rsid w:val="00697DAC"/>
    <w:rsid w:val="006A05A5"/>
    <w:rsid w:val="006A115A"/>
    <w:rsid w:val="006A1A6D"/>
    <w:rsid w:val="006A21E4"/>
    <w:rsid w:val="006A2704"/>
    <w:rsid w:val="006A2822"/>
    <w:rsid w:val="006A2A72"/>
    <w:rsid w:val="006A35FE"/>
    <w:rsid w:val="006A3B98"/>
    <w:rsid w:val="006A435C"/>
    <w:rsid w:val="006A4421"/>
    <w:rsid w:val="006A4520"/>
    <w:rsid w:val="006A4592"/>
    <w:rsid w:val="006A4594"/>
    <w:rsid w:val="006A49E1"/>
    <w:rsid w:val="006A517C"/>
    <w:rsid w:val="006A5A59"/>
    <w:rsid w:val="006A61FC"/>
    <w:rsid w:val="006A71FE"/>
    <w:rsid w:val="006A7CFE"/>
    <w:rsid w:val="006A7D3E"/>
    <w:rsid w:val="006A7ED0"/>
    <w:rsid w:val="006B080E"/>
    <w:rsid w:val="006B0924"/>
    <w:rsid w:val="006B0C1B"/>
    <w:rsid w:val="006B0D30"/>
    <w:rsid w:val="006B1345"/>
    <w:rsid w:val="006B2289"/>
    <w:rsid w:val="006B24EE"/>
    <w:rsid w:val="006B2C13"/>
    <w:rsid w:val="006B3534"/>
    <w:rsid w:val="006B355C"/>
    <w:rsid w:val="006B447D"/>
    <w:rsid w:val="006B48B7"/>
    <w:rsid w:val="006B558E"/>
    <w:rsid w:val="006B5696"/>
    <w:rsid w:val="006B583B"/>
    <w:rsid w:val="006B59AB"/>
    <w:rsid w:val="006B62AA"/>
    <w:rsid w:val="006B63FF"/>
    <w:rsid w:val="006B7065"/>
    <w:rsid w:val="006B7BBA"/>
    <w:rsid w:val="006C0A26"/>
    <w:rsid w:val="006C18D2"/>
    <w:rsid w:val="006C1A10"/>
    <w:rsid w:val="006C1BBD"/>
    <w:rsid w:val="006C2ABE"/>
    <w:rsid w:val="006C2B46"/>
    <w:rsid w:val="006C3291"/>
    <w:rsid w:val="006C3705"/>
    <w:rsid w:val="006C3D95"/>
    <w:rsid w:val="006C467A"/>
    <w:rsid w:val="006C4B2F"/>
    <w:rsid w:val="006C5817"/>
    <w:rsid w:val="006C5A08"/>
    <w:rsid w:val="006C5E0D"/>
    <w:rsid w:val="006C6425"/>
    <w:rsid w:val="006C6B89"/>
    <w:rsid w:val="006C6CFE"/>
    <w:rsid w:val="006C6E97"/>
    <w:rsid w:val="006C777B"/>
    <w:rsid w:val="006C785B"/>
    <w:rsid w:val="006D08DC"/>
    <w:rsid w:val="006D13BB"/>
    <w:rsid w:val="006D1748"/>
    <w:rsid w:val="006D1A6E"/>
    <w:rsid w:val="006D1BF8"/>
    <w:rsid w:val="006D2DE6"/>
    <w:rsid w:val="006D3DC2"/>
    <w:rsid w:val="006D4190"/>
    <w:rsid w:val="006D41E2"/>
    <w:rsid w:val="006D5033"/>
    <w:rsid w:val="006D50D1"/>
    <w:rsid w:val="006D5A39"/>
    <w:rsid w:val="006D6028"/>
    <w:rsid w:val="006D75D2"/>
    <w:rsid w:val="006E0BA4"/>
    <w:rsid w:val="006E1634"/>
    <w:rsid w:val="006E17CC"/>
    <w:rsid w:val="006E2A48"/>
    <w:rsid w:val="006E2E5F"/>
    <w:rsid w:val="006E3167"/>
    <w:rsid w:val="006E31C2"/>
    <w:rsid w:val="006E3B37"/>
    <w:rsid w:val="006E4477"/>
    <w:rsid w:val="006E4886"/>
    <w:rsid w:val="006E4EFD"/>
    <w:rsid w:val="006E4F4C"/>
    <w:rsid w:val="006E6108"/>
    <w:rsid w:val="006E66B1"/>
    <w:rsid w:val="006E6812"/>
    <w:rsid w:val="006E6B4E"/>
    <w:rsid w:val="006E70BB"/>
    <w:rsid w:val="006F0B2D"/>
    <w:rsid w:val="006F0DDE"/>
    <w:rsid w:val="006F1151"/>
    <w:rsid w:val="006F15B6"/>
    <w:rsid w:val="006F17BA"/>
    <w:rsid w:val="006F1DE4"/>
    <w:rsid w:val="006F2F5A"/>
    <w:rsid w:val="006F3050"/>
    <w:rsid w:val="006F47F1"/>
    <w:rsid w:val="006F541A"/>
    <w:rsid w:val="006F6381"/>
    <w:rsid w:val="006F6768"/>
    <w:rsid w:val="006F6C2D"/>
    <w:rsid w:val="006F6F88"/>
    <w:rsid w:val="006F78FB"/>
    <w:rsid w:val="006F7B4B"/>
    <w:rsid w:val="006F7DEF"/>
    <w:rsid w:val="0070027C"/>
    <w:rsid w:val="00700404"/>
    <w:rsid w:val="0070073D"/>
    <w:rsid w:val="0070097E"/>
    <w:rsid w:val="00700BFF"/>
    <w:rsid w:val="00700E13"/>
    <w:rsid w:val="007010DA"/>
    <w:rsid w:val="00701BE5"/>
    <w:rsid w:val="00701C57"/>
    <w:rsid w:val="007021DF"/>
    <w:rsid w:val="00702BF9"/>
    <w:rsid w:val="0070311C"/>
    <w:rsid w:val="007032B5"/>
    <w:rsid w:val="0070359C"/>
    <w:rsid w:val="007038E9"/>
    <w:rsid w:val="007052B9"/>
    <w:rsid w:val="007052E1"/>
    <w:rsid w:val="0070667D"/>
    <w:rsid w:val="00707453"/>
    <w:rsid w:val="007074F6"/>
    <w:rsid w:val="00707FB4"/>
    <w:rsid w:val="007105A9"/>
    <w:rsid w:val="007109C5"/>
    <w:rsid w:val="00710A9E"/>
    <w:rsid w:val="00711E73"/>
    <w:rsid w:val="0071211B"/>
    <w:rsid w:val="00712148"/>
    <w:rsid w:val="00712502"/>
    <w:rsid w:val="0071291F"/>
    <w:rsid w:val="00712FFC"/>
    <w:rsid w:val="0071317C"/>
    <w:rsid w:val="0071320E"/>
    <w:rsid w:val="00713722"/>
    <w:rsid w:val="00714A41"/>
    <w:rsid w:val="00714A8E"/>
    <w:rsid w:val="007157AF"/>
    <w:rsid w:val="0071580C"/>
    <w:rsid w:val="00715955"/>
    <w:rsid w:val="00715C5D"/>
    <w:rsid w:val="00715F7E"/>
    <w:rsid w:val="007171A7"/>
    <w:rsid w:val="00717AF2"/>
    <w:rsid w:val="00717C76"/>
    <w:rsid w:val="00720351"/>
    <w:rsid w:val="00721292"/>
    <w:rsid w:val="00721549"/>
    <w:rsid w:val="00721586"/>
    <w:rsid w:val="007219C7"/>
    <w:rsid w:val="0072394C"/>
    <w:rsid w:val="00723A5F"/>
    <w:rsid w:val="00723B25"/>
    <w:rsid w:val="007241AD"/>
    <w:rsid w:val="007242C7"/>
    <w:rsid w:val="0072444A"/>
    <w:rsid w:val="007247A3"/>
    <w:rsid w:val="00724D07"/>
    <w:rsid w:val="00724DFC"/>
    <w:rsid w:val="00725968"/>
    <w:rsid w:val="00725C1C"/>
    <w:rsid w:val="00725D64"/>
    <w:rsid w:val="00725D67"/>
    <w:rsid w:val="00726246"/>
    <w:rsid w:val="007266AF"/>
    <w:rsid w:val="0072738F"/>
    <w:rsid w:val="00727C70"/>
    <w:rsid w:val="0073113A"/>
    <w:rsid w:val="0073170E"/>
    <w:rsid w:val="00731E47"/>
    <w:rsid w:val="00732C00"/>
    <w:rsid w:val="00732C94"/>
    <w:rsid w:val="00732E74"/>
    <w:rsid w:val="0073344C"/>
    <w:rsid w:val="00734AD6"/>
    <w:rsid w:val="0073546C"/>
    <w:rsid w:val="007357E7"/>
    <w:rsid w:val="00735DE3"/>
    <w:rsid w:val="007361C2"/>
    <w:rsid w:val="007365D1"/>
    <w:rsid w:val="007366A7"/>
    <w:rsid w:val="00736A8E"/>
    <w:rsid w:val="00736DC2"/>
    <w:rsid w:val="007373A2"/>
    <w:rsid w:val="007376AD"/>
    <w:rsid w:val="0073797C"/>
    <w:rsid w:val="00737F71"/>
    <w:rsid w:val="00740061"/>
    <w:rsid w:val="00740168"/>
    <w:rsid w:val="00740B9D"/>
    <w:rsid w:val="00740D3F"/>
    <w:rsid w:val="007416E1"/>
    <w:rsid w:val="0074295B"/>
    <w:rsid w:val="00742BE7"/>
    <w:rsid w:val="00742D76"/>
    <w:rsid w:val="00743B6C"/>
    <w:rsid w:val="007440FD"/>
    <w:rsid w:val="00744AF9"/>
    <w:rsid w:val="00745383"/>
    <w:rsid w:val="007453EE"/>
    <w:rsid w:val="007459C4"/>
    <w:rsid w:val="00745E67"/>
    <w:rsid w:val="0074635F"/>
    <w:rsid w:val="007465C8"/>
    <w:rsid w:val="007507FF"/>
    <w:rsid w:val="0075099B"/>
    <w:rsid w:val="00750A6D"/>
    <w:rsid w:val="00750B5B"/>
    <w:rsid w:val="00750B61"/>
    <w:rsid w:val="00750B94"/>
    <w:rsid w:val="007516C6"/>
    <w:rsid w:val="00751B73"/>
    <w:rsid w:val="0075293F"/>
    <w:rsid w:val="00752966"/>
    <w:rsid w:val="0075320C"/>
    <w:rsid w:val="0075415D"/>
    <w:rsid w:val="007541FB"/>
    <w:rsid w:val="00754B81"/>
    <w:rsid w:val="00755753"/>
    <w:rsid w:val="0075616E"/>
    <w:rsid w:val="007563A8"/>
    <w:rsid w:val="0075663F"/>
    <w:rsid w:val="0075680E"/>
    <w:rsid w:val="0075688F"/>
    <w:rsid w:val="00756B6F"/>
    <w:rsid w:val="00756E8A"/>
    <w:rsid w:val="007574AB"/>
    <w:rsid w:val="0075760F"/>
    <w:rsid w:val="00757DE1"/>
    <w:rsid w:val="00760CCC"/>
    <w:rsid w:val="00761256"/>
    <w:rsid w:val="00761ECC"/>
    <w:rsid w:val="007633E7"/>
    <w:rsid w:val="00763C75"/>
    <w:rsid w:val="0076473B"/>
    <w:rsid w:val="0076474B"/>
    <w:rsid w:val="00764ABB"/>
    <w:rsid w:val="00764D09"/>
    <w:rsid w:val="00765540"/>
    <w:rsid w:val="00765658"/>
    <w:rsid w:val="007656FE"/>
    <w:rsid w:val="007658AC"/>
    <w:rsid w:val="00765B9F"/>
    <w:rsid w:val="00766624"/>
    <w:rsid w:val="00766929"/>
    <w:rsid w:val="00767021"/>
    <w:rsid w:val="00767150"/>
    <w:rsid w:val="00770464"/>
    <w:rsid w:val="00770C5C"/>
    <w:rsid w:val="00772440"/>
    <w:rsid w:val="0077308C"/>
    <w:rsid w:val="00773ADA"/>
    <w:rsid w:val="00773E01"/>
    <w:rsid w:val="007740CF"/>
    <w:rsid w:val="00775206"/>
    <w:rsid w:val="007756E5"/>
    <w:rsid w:val="007757F2"/>
    <w:rsid w:val="00775CDD"/>
    <w:rsid w:val="00776406"/>
    <w:rsid w:val="00776902"/>
    <w:rsid w:val="00776A20"/>
    <w:rsid w:val="00777C47"/>
    <w:rsid w:val="00780969"/>
    <w:rsid w:val="00780B23"/>
    <w:rsid w:val="007811C3"/>
    <w:rsid w:val="007811D2"/>
    <w:rsid w:val="00781A30"/>
    <w:rsid w:val="007823C9"/>
    <w:rsid w:val="00782A24"/>
    <w:rsid w:val="00783152"/>
    <w:rsid w:val="00783C73"/>
    <w:rsid w:val="00784372"/>
    <w:rsid w:val="007845F8"/>
    <w:rsid w:val="00784B82"/>
    <w:rsid w:val="00785C59"/>
    <w:rsid w:val="00785F43"/>
    <w:rsid w:val="007874DF"/>
    <w:rsid w:val="007875C4"/>
    <w:rsid w:val="0078766F"/>
    <w:rsid w:val="00790296"/>
    <w:rsid w:val="00790CA7"/>
    <w:rsid w:val="00791028"/>
    <w:rsid w:val="007914DB"/>
    <w:rsid w:val="00791D60"/>
    <w:rsid w:val="0079220D"/>
    <w:rsid w:val="007929C2"/>
    <w:rsid w:val="007931C8"/>
    <w:rsid w:val="00793488"/>
    <w:rsid w:val="0079349F"/>
    <w:rsid w:val="00793C64"/>
    <w:rsid w:val="00794BFF"/>
    <w:rsid w:val="007951EC"/>
    <w:rsid w:val="00795C48"/>
    <w:rsid w:val="00795DC7"/>
    <w:rsid w:val="00795E73"/>
    <w:rsid w:val="00795F7D"/>
    <w:rsid w:val="00797275"/>
    <w:rsid w:val="007975E0"/>
    <w:rsid w:val="00797971"/>
    <w:rsid w:val="007A0384"/>
    <w:rsid w:val="007A06E9"/>
    <w:rsid w:val="007A0C92"/>
    <w:rsid w:val="007A1716"/>
    <w:rsid w:val="007A1D75"/>
    <w:rsid w:val="007A2236"/>
    <w:rsid w:val="007A22E0"/>
    <w:rsid w:val="007A2C67"/>
    <w:rsid w:val="007A3655"/>
    <w:rsid w:val="007A4CCB"/>
    <w:rsid w:val="007A5167"/>
    <w:rsid w:val="007A5787"/>
    <w:rsid w:val="007A6249"/>
    <w:rsid w:val="007A6C43"/>
    <w:rsid w:val="007A78BE"/>
    <w:rsid w:val="007A7B92"/>
    <w:rsid w:val="007A7E89"/>
    <w:rsid w:val="007B0362"/>
    <w:rsid w:val="007B0E10"/>
    <w:rsid w:val="007B1297"/>
    <w:rsid w:val="007B12FD"/>
    <w:rsid w:val="007B167E"/>
    <w:rsid w:val="007B1D2E"/>
    <w:rsid w:val="007B2014"/>
    <w:rsid w:val="007B28A6"/>
    <w:rsid w:val="007B341F"/>
    <w:rsid w:val="007B3600"/>
    <w:rsid w:val="007B441B"/>
    <w:rsid w:val="007B5165"/>
    <w:rsid w:val="007B58FF"/>
    <w:rsid w:val="007B5DEB"/>
    <w:rsid w:val="007B66AA"/>
    <w:rsid w:val="007B6AE8"/>
    <w:rsid w:val="007B6EC5"/>
    <w:rsid w:val="007B771C"/>
    <w:rsid w:val="007C0103"/>
    <w:rsid w:val="007C09F6"/>
    <w:rsid w:val="007C1983"/>
    <w:rsid w:val="007C1A28"/>
    <w:rsid w:val="007C1D05"/>
    <w:rsid w:val="007C2A68"/>
    <w:rsid w:val="007C2FD0"/>
    <w:rsid w:val="007C3CF7"/>
    <w:rsid w:val="007C3E40"/>
    <w:rsid w:val="007C3FA5"/>
    <w:rsid w:val="007C5439"/>
    <w:rsid w:val="007C565A"/>
    <w:rsid w:val="007C5DF5"/>
    <w:rsid w:val="007C6193"/>
    <w:rsid w:val="007C733F"/>
    <w:rsid w:val="007C784C"/>
    <w:rsid w:val="007C7957"/>
    <w:rsid w:val="007C7C1B"/>
    <w:rsid w:val="007D0228"/>
    <w:rsid w:val="007D0229"/>
    <w:rsid w:val="007D0953"/>
    <w:rsid w:val="007D1A4E"/>
    <w:rsid w:val="007D1B4E"/>
    <w:rsid w:val="007D1FB8"/>
    <w:rsid w:val="007D207C"/>
    <w:rsid w:val="007D2511"/>
    <w:rsid w:val="007D2AA2"/>
    <w:rsid w:val="007D2C47"/>
    <w:rsid w:val="007D369B"/>
    <w:rsid w:val="007D4988"/>
    <w:rsid w:val="007D62DC"/>
    <w:rsid w:val="007D644B"/>
    <w:rsid w:val="007D6C8C"/>
    <w:rsid w:val="007D7122"/>
    <w:rsid w:val="007D7513"/>
    <w:rsid w:val="007D7B80"/>
    <w:rsid w:val="007E09E2"/>
    <w:rsid w:val="007E0AC8"/>
    <w:rsid w:val="007E0C4D"/>
    <w:rsid w:val="007E0C9D"/>
    <w:rsid w:val="007E0FAF"/>
    <w:rsid w:val="007E110E"/>
    <w:rsid w:val="007E1396"/>
    <w:rsid w:val="007E1AE1"/>
    <w:rsid w:val="007E227F"/>
    <w:rsid w:val="007E2340"/>
    <w:rsid w:val="007E2410"/>
    <w:rsid w:val="007E2F6E"/>
    <w:rsid w:val="007E304D"/>
    <w:rsid w:val="007E334A"/>
    <w:rsid w:val="007E3551"/>
    <w:rsid w:val="007E52BC"/>
    <w:rsid w:val="007E575E"/>
    <w:rsid w:val="007E5CEA"/>
    <w:rsid w:val="007E5D48"/>
    <w:rsid w:val="007E5FDD"/>
    <w:rsid w:val="007E626A"/>
    <w:rsid w:val="007E6757"/>
    <w:rsid w:val="007E6A1F"/>
    <w:rsid w:val="007E6D8C"/>
    <w:rsid w:val="007E6EA6"/>
    <w:rsid w:val="007E7340"/>
    <w:rsid w:val="007E7C81"/>
    <w:rsid w:val="007F0ACF"/>
    <w:rsid w:val="007F1160"/>
    <w:rsid w:val="007F20D3"/>
    <w:rsid w:val="007F251D"/>
    <w:rsid w:val="007F2A79"/>
    <w:rsid w:val="007F2B0C"/>
    <w:rsid w:val="007F2B48"/>
    <w:rsid w:val="007F3603"/>
    <w:rsid w:val="007F3A6A"/>
    <w:rsid w:val="007F3CAB"/>
    <w:rsid w:val="007F46F8"/>
    <w:rsid w:val="007F4B55"/>
    <w:rsid w:val="007F530E"/>
    <w:rsid w:val="007F5E2B"/>
    <w:rsid w:val="007F6086"/>
    <w:rsid w:val="007F6D41"/>
    <w:rsid w:val="007F7051"/>
    <w:rsid w:val="007F7E30"/>
    <w:rsid w:val="008001D1"/>
    <w:rsid w:val="008009DD"/>
    <w:rsid w:val="0080277C"/>
    <w:rsid w:val="00802C2F"/>
    <w:rsid w:val="00802F39"/>
    <w:rsid w:val="00803419"/>
    <w:rsid w:val="008041DD"/>
    <w:rsid w:val="0080438A"/>
    <w:rsid w:val="00804841"/>
    <w:rsid w:val="00805F2C"/>
    <w:rsid w:val="008060B5"/>
    <w:rsid w:val="00806DA6"/>
    <w:rsid w:val="0081037A"/>
    <w:rsid w:val="008108AF"/>
    <w:rsid w:val="0081127D"/>
    <w:rsid w:val="00811862"/>
    <w:rsid w:val="00811922"/>
    <w:rsid w:val="00811C7D"/>
    <w:rsid w:val="00811FB7"/>
    <w:rsid w:val="00812A87"/>
    <w:rsid w:val="00812F19"/>
    <w:rsid w:val="008133FF"/>
    <w:rsid w:val="008138EB"/>
    <w:rsid w:val="00813AD3"/>
    <w:rsid w:val="008148EC"/>
    <w:rsid w:val="0081511B"/>
    <w:rsid w:val="00815927"/>
    <w:rsid w:val="00816C1B"/>
    <w:rsid w:val="00817136"/>
    <w:rsid w:val="008200DB"/>
    <w:rsid w:val="00820F98"/>
    <w:rsid w:val="00821347"/>
    <w:rsid w:val="0082167E"/>
    <w:rsid w:val="0082187D"/>
    <w:rsid w:val="008222D3"/>
    <w:rsid w:val="00822499"/>
    <w:rsid w:val="008225AB"/>
    <w:rsid w:val="0082291F"/>
    <w:rsid w:val="00822AB8"/>
    <w:rsid w:val="00822DA7"/>
    <w:rsid w:val="008239E1"/>
    <w:rsid w:val="00824D4B"/>
    <w:rsid w:val="00824D8B"/>
    <w:rsid w:val="008255DA"/>
    <w:rsid w:val="00825926"/>
    <w:rsid w:val="00825D82"/>
    <w:rsid w:val="00826031"/>
    <w:rsid w:val="00826EF5"/>
    <w:rsid w:val="00827E13"/>
    <w:rsid w:val="008303F6"/>
    <w:rsid w:val="00830634"/>
    <w:rsid w:val="00830CAF"/>
    <w:rsid w:val="00830CF9"/>
    <w:rsid w:val="00830F84"/>
    <w:rsid w:val="00831162"/>
    <w:rsid w:val="0083118B"/>
    <w:rsid w:val="00832050"/>
    <w:rsid w:val="00832275"/>
    <w:rsid w:val="00832533"/>
    <w:rsid w:val="0083335B"/>
    <w:rsid w:val="00833851"/>
    <w:rsid w:val="00834C95"/>
    <w:rsid w:val="00834CD2"/>
    <w:rsid w:val="00835C0E"/>
    <w:rsid w:val="00836692"/>
    <w:rsid w:val="00836926"/>
    <w:rsid w:val="008373A3"/>
    <w:rsid w:val="00837A1E"/>
    <w:rsid w:val="00837FAF"/>
    <w:rsid w:val="0084005D"/>
    <w:rsid w:val="008402EE"/>
    <w:rsid w:val="00840375"/>
    <w:rsid w:val="00840413"/>
    <w:rsid w:val="0084077E"/>
    <w:rsid w:val="008409C7"/>
    <w:rsid w:val="00840B24"/>
    <w:rsid w:val="00841BB7"/>
    <w:rsid w:val="00841C22"/>
    <w:rsid w:val="0084207D"/>
    <w:rsid w:val="008424FB"/>
    <w:rsid w:val="0084257A"/>
    <w:rsid w:val="00842A55"/>
    <w:rsid w:val="00842B19"/>
    <w:rsid w:val="00843549"/>
    <w:rsid w:val="00843662"/>
    <w:rsid w:val="00843A0E"/>
    <w:rsid w:val="008441AB"/>
    <w:rsid w:val="008442CC"/>
    <w:rsid w:val="008445D1"/>
    <w:rsid w:val="008449BB"/>
    <w:rsid w:val="008454BB"/>
    <w:rsid w:val="0084600D"/>
    <w:rsid w:val="00846E97"/>
    <w:rsid w:val="0084793F"/>
    <w:rsid w:val="008479FF"/>
    <w:rsid w:val="00847E99"/>
    <w:rsid w:val="00847EB7"/>
    <w:rsid w:val="00847FC0"/>
    <w:rsid w:val="00850A76"/>
    <w:rsid w:val="00850C28"/>
    <w:rsid w:val="00850FD9"/>
    <w:rsid w:val="00851EBF"/>
    <w:rsid w:val="008520D4"/>
    <w:rsid w:val="00852268"/>
    <w:rsid w:val="0085258E"/>
    <w:rsid w:val="00853281"/>
    <w:rsid w:val="0085368D"/>
    <w:rsid w:val="00853883"/>
    <w:rsid w:val="00854EDB"/>
    <w:rsid w:val="00855923"/>
    <w:rsid w:val="00855C95"/>
    <w:rsid w:val="00855E9A"/>
    <w:rsid w:val="00856E52"/>
    <w:rsid w:val="00856EB7"/>
    <w:rsid w:val="008571B8"/>
    <w:rsid w:val="0085722D"/>
    <w:rsid w:val="008603E0"/>
    <w:rsid w:val="0086043A"/>
    <w:rsid w:val="00860514"/>
    <w:rsid w:val="0086059C"/>
    <w:rsid w:val="00860635"/>
    <w:rsid w:val="00860ACA"/>
    <w:rsid w:val="00860DB0"/>
    <w:rsid w:val="008618BD"/>
    <w:rsid w:val="0086241F"/>
    <w:rsid w:val="00863784"/>
    <w:rsid w:val="008643AE"/>
    <w:rsid w:val="0086518D"/>
    <w:rsid w:val="008659EA"/>
    <w:rsid w:val="00865F8C"/>
    <w:rsid w:val="00866E18"/>
    <w:rsid w:val="00867077"/>
    <w:rsid w:val="0086746D"/>
    <w:rsid w:val="00867A97"/>
    <w:rsid w:val="00870452"/>
    <w:rsid w:val="008704E5"/>
    <w:rsid w:val="008709F6"/>
    <w:rsid w:val="00871425"/>
    <w:rsid w:val="00871C8E"/>
    <w:rsid w:val="008721BA"/>
    <w:rsid w:val="00872E7B"/>
    <w:rsid w:val="0087372E"/>
    <w:rsid w:val="00873798"/>
    <w:rsid w:val="00873B9A"/>
    <w:rsid w:val="00873EA6"/>
    <w:rsid w:val="00873FBF"/>
    <w:rsid w:val="00876373"/>
    <w:rsid w:val="00877B8B"/>
    <w:rsid w:val="00877D62"/>
    <w:rsid w:val="00877D84"/>
    <w:rsid w:val="00881126"/>
    <w:rsid w:val="00881388"/>
    <w:rsid w:val="00881827"/>
    <w:rsid w:val="00881C30"/>
    <w:rsid w:val="008821AB"/>
    <w:rsid w:val="00882543"/>
    <w:rsid w:val="008825B6"/>
    <w:rsid w:val="008832CB"/>
    <w:rsid w:val="008834DC"/>
    <w:rsid w:val="00883BD4"/>
    <w:rsid w:val="00883BFD"/>
    <w:rsid w:val="00883D23"/>
    <w:rsid w:val="0088418F"/>
    <w:rsid w:val="00884405"/>
    <w:rsid w:val="008844BE"/>
    <w:rsid w:val="00884F1F"/>
    <w:rsid w:val="008856F4"/>
    <w:rsid w:val="008859F2"/>
    <w:rsid w:val="00886512"/>
    <w:rsid w:val="00886C5D"/>
    <w:rsid w:val="00886FF0"/>
    <w:rsid w:val="00887122"/>
    <w:rsid w:val="0088729C"/>
    <w:rsid w:val="0088735D"/>
    <w:rsid w:val="008876F7"/>
    <w:rsid w:val="00887BC5"/>
    <w:rsid w:val="008918FA"/>
    <w:rsid w:val="0089199F"/>
    <w:rsid w:val="008919A2"/>
    <w:rsid w:val="00891C6A"/>
    <w:rsid w:val="008923E7"/>
    <w:rsid w:val="0089274E"/>
    <w:rsid w:val="0089278F"/>
    <w:rsid w:val="00892E5B"/>
    <w:rsid w:val="00892E91"/>
    <w:rsid w:val="00892EE3"/>
    <w:rsid w:val="008932D1"/>
    <w:rsid w:val="00893ADA"/>
    <w:rsid w:val="00893BD6"/>
    <w:rsid w:val="00893C94"/>
    <w:rsid w:val="008945B0"/>
    <w:rsid w:val="0089495B"/>
    <w:rsid w:val="0089514F"/>
    <w:rsid w:val="0089545B"/>
    <w:rsid w:val="0089549F"/>
    <w:rsid w:val="008958CD"/>
    <w:rsid w:val="00895BBA"/>
    <w:rsid w:val="00896411"/>
    <w:rsid w:val="0089701D"/>
    <w:rsid w:val="00897576"/>
    <w:rsid w:val="00897804"/>
    <w:rsid w:val="008A06A6"/>
    <w:rsid w:val="008A1135"/>
    <w:rsid w:val="008A1282"/>
    <w:rsid w:val="008A144C"/>
    <w:rsid w:val="008A1896"/>
    <w:rsid w:val="008A2AA4"/>
    <w:rsid w:val="008A2EAB"/>
    <w:rsid w:val="008A2F98"/>
    <w:rsid w:val="008A3440"/>
    <w:rsid w:val="008A3577"/>
    <w:rsid w:val="008A3CDB"/>
    <w:rsid w:val="008A6601"/>
    <w:rsid w:val="008A6FAC"/>
    <w:rsid w:val="008A7C39"/>
    <w:rsid w:val="008A7C9A"/>
    <w:rsid w:val="008A7F60"/>
    <w:rsid w:val="008B0163"/>
    <w:rsid w:val="008B0914"/>
    <w:rsid w:val="008B0ECB"/>
    <w:rsid w:val="008B1370"/>
    <w:rsid w:val="008B1647"/>
    <w:rsid w:val="008B164B"/>
    <w:rsid w:val="008B1778"/>
    <w:rsid w:val="008B28E1"/>
    <w:rsid w:val="008B2BA8"/>
    <w:rsid w:val="008B2C58"/>
    <w:rsid w:val="008B3578"/>
    <w:rsid w:val="008B3CEE"/>
    <w:rsid w:val="008B4326"/>
    <w:rsid w:val="008B4E21"/>
    <w:rsid w:val="008B4F6B"/>
    <w:rsid w:val="008B4F74"/>
    <w:rsid w:val="008B5449"/>
    <w:rsid w:val="008B5585"/>
    <w:rsid w:val="008B5A27"/>
    <w:rsid w:val="008B5CC6"/>
    <w:rsid w:val="008B67CA"/>
    <w:rsid w:val="008B6A8B"/>
    <w:rsid w:val="008B6C80"/>
    <w:rsid w:val="008B7080"/>
    <w:rsid w:val="008B72D1"/>
    <w:rsid w:val="008B73FB"/>
    <w:rsid w:val="008B7938"/>
    <w:rsid w:val="008B7C6C"/>
    <w:rsid w:val="008C0143"/>
    <w:rsid w:val="008C0247"/>
    <w:rsid w:val="008C0256"/>
    <w:rsid w:val="008C02F4"/>
    <w:rsid w:val="008C03B9"/>
    <w:rsid w:val="008C0DE7"/>
    <w:rsid w:val="008C0F52"/>
    <w:rsid w:val="008C0F8C"/>
    <w:rsid w:val="008C248B"/>
    <w:rsid w:val="008C28A1"/>
    <w:rsid w:val="008C3E42"/>
    <w:rsid w:val="008C4F27"/>
    <w:rsid w:val="008C525B"/>
    <w:rsid w:val="008C5A09"/>
    <w:rsid w:val="008C65CA"/>
    <w:rsid w:val="008C714A"/>
    <w:rsid w:val="008C71CE"/>
    <w:rsid w:val="008C79F3"/>
    <w:rsid w:val="008C7CA3"/>
    <w:rsid w:val="008D056E"/>
    <w:rsid w:val="008D0AF2"/>
    <w:rsid w:val="008D10AD"/>
    <w:rsid w:val="008D16A0"/>
    <w:rsid w:val="008D16CD"/>
    <w:rsid w:val="008D185D"/>
    <w:rsid w:val="008D1A4B"/>
    <w:rsid w:val="008D1AB7"/>
    <w:rsid w:val="008D1D2B"/>
    <w:rsid w:val="008D26EC"/>
    <w:rsid w:val="008D2B77"/>
    <w:rsid w:val="008D32E9"/>
    <w:rsid w:val="008D41C5"/>
    <w:rsid w:val="008D43D6"/>
    <w:rsid w:val="008D491D"/>
    <w:rsid w:val="008D4A23"/>
    <w:rsid w:val="008D4D27"/>
    <w:rsid w:val="008D4EE3"/>
    <w:rsid w:val="008D5461"/>
    <w:rsid w:val="008D6064"/>
    <w:rsid w:val="008D613E"/>
    <w:rsid w:val="008D6A8F"/>
    <w:rsid w:val="008D75B0"/>
    <w:rsid w:val="008D7679"/>
    <w:rsid w:val="008D7A3D"/>
    <w:rsid w:val="008E11E5"/>
    <w:rsid w:val="008E1574"/>
    <w:rsid w:val="008E17F2"/>
    <w:rsid w:val="008E18B9"/>
    <w:rsid w:val="008E1B3A"/>
    <w:rsid w:val="008E235C"/>
    <w:rsid w:val="008E2699"/>
    <w:rsid w:val="008E39A3"/>
    <w:rsid w:val="008E3B77"/>
    <w:rsid w:val="008E3DE6"/>
    <w:rsid w:val="008E416C"/>
    <w:rsid w:val="008E47F2"/>
    <w:rsid w:val="008E4A9C"/>
    <w:rsid w:val="008E4D84"/>
    <w:rsid w:val="008E4FD0"/>
    <w:rsid w:val="008E54E6"/>
    <w:rsid w:val="008E6639"/>
    <w:rsid w:val="008E69AC"/>
    <w:rsid w:val="008E7286"/>
    <w:rsid w:val="008E766A"/>
    <w:rsid w:val="008E7BA3"/>
    <w:rsid w:val="008E7D14"/>
    <w:rsid w:val="008F152F"/>
    <w:rsid w:val="008F2995"/>
    <w:rsid w:val="008F3734"/>
    <w:rsid w:val="008F3B55"/>
    <w:rsid w:val="008F485C"/>
    <w:rsid w:val="008F510C"/>
    <w:rsid w:val="008F5469"/>
    <w:rsid w:val="008F5534"/>
    <w:rsid w:val="008F5CFC"/>
    <w:rsid w:val="008F61F7"/>
    <w:rsid w:val="008F66BE"/>
    <w:rsid w:val="008F6724"/>
    <w:rsid w:val="008F6B7E"/>
    <w:rsid w:val="009000B4"/>
    <w:rsid w:val="0090014B"/>
    <w:rsid w:val="0090021E"/>
    <w:rsid w:val="00900266"/>
    <w:rsid w:val="0090028D"/>
    <w:rsid w:val="00900891"/>
    <w:rsid w:val="0090096D"/>
    <w:rsid w:val="00900E27"/>
    <w:rsid w:val="0090122C"/>
    <w:rsid w:val="0090262E"/>
    <w:rsid w:val="00902838"/>
    <w:rsid w:val="00902EFF"/>
    <w:rsid w:val="009051BD"/>
    <w:rsid w:val="00905E2D"/>
    <w:rsid w:val="0090699C"/>
    <w:rsid w:val="0090713F"/>
    <w:rsid w:val="00907D3E"/>
    <w:rsid w:val="009109C5"/>
    <w:rsid w:val="00910A5E"/>
    <w:rsid w:val="00910DA8"/>
    <w:rsid w:val="00910FC0"/>
    <w:rsid w:val="0091121A"/>
    <w:rsid w:val="00911739"/>
    <w:rsid w:val="009119B2"/>
    <w:rsid w:val="00911AE1"/>
    <w:rsid w:val="0091237C"/>
    <w:rsid w:val="009123A1"/>
    <w:rsid w:val="009136C7"/>
    <w:rsid w:val="00913C36"/>
    <w:rsid w:val="00913FC9"/>
    <w:rsid w:val="009143AD"/>
    <w:rsid w:val="00915557"/>
    <w:rsid w:val="00915DD8"/>
    <w:rsid w:val="00915FE9"/>
    <w:rsid w:val="0091624F"/>
    <w:rsid w:val="00916A85"/>
    <w:rsid w:val="009176FC"/>
    <w:rsid w:val="00917714"/>
    <w:rsid w:val="009208A1"/>
    <w:rsid w:val="009208BD"/>
    <w:rsid w:val="00920FF9"/>
    <w:rsid w:val="009213CD"/>
    <w:rsid w:val="00921C09"/>
    <w:rsid w:val="00922A4E"/>
    <w:rsid w:val="009236DF"/>
    <w:rsid w:val="00923CEE"/>
    <w:rsid w:val="009243BF"/>
    <w:rsid w:val="009254B1"/>
    <w:rsid w:val="00925B77"/>
    <w:rsid w:val="00925CA5"/>
    <w:rsid w:val="00925E3C"/>
    <w:rsid w:val="009265E3"/>
    <w:rsid w:val="0092775B"/>
    <w:rsid w:val="009277AD"/>
    <w:rsid w:val="00930CFD"/>
    <w:rsid w:val="00931A06"/>
    <w:rsid w:val="00931AC4"/>
    <w:rsid w:val="00931E91"/>
    <w:rsid w:val="00932F9D"/>
    <w:rsid w:val="009339D7"/>
    <w:rsid w:val="00933A76"/>
    <w:rsid w:val="00933B36"/>
    <w:rsid w:val="00933E70"/>
    <w:rsid w:val="00934CC1"/>
    <w:rsid w:val="009350C9"/>
    <w:rsid w:val="00935C06"/>
    <w:rsid w:val="00935FED"/>
    <w:rsid w:val="009360C3"/>
    <w:rsid w:val="00936230"/>
    <w:rsid w:val="009371FF"/>
    <w:rsid w:val="00937EBD"/>
    <w:rsid w:val="00940139"/>
    <w:rsid w:val="0094014D"/>
    <w:rsid w:val="0094072F"/>
    <w:rsid w:val="009407B7"/>
    <w:rsid w:val="00941859"/>
    <w:rsid w:val="00941A91"/>
    <w:rsid w:val="00941C75"/>
    <w:rsid w:val="00941FE3"/>
    <w:rsid w:val="009425DE"/>
    <w:rsid w:val="00942829"/>
    <w:rsid w:val="00942BB2"/>
    <w:rsid w:val="009433D8"/>
    <w:rsid w:val="0094373E"/>
    <w:rsid w:val="009438A8"/>
    <w:rsid w:val="00943C79"/>
    <w:rsid w:val="0094450E"/>
    <w:rsid w:val="00944645"/>
    <w:rsid w:val="00944AB2"/>
    <w:rsid w:val="00944B8D"/>
    <w:rsid w:val="00944DF4"/>
    <w:rsid w:val="00944EC1"/>
    <w:rsid w:val="00945210"/>
    <w:rsid w:val="009453F4"/>
    <w:rsid w:val="0094545F"/>
    <w:rsid w:val="0094559F"/>
    <w:rsid w:val="0094761E"/>
    <w:rsid w:val="00947AD7"/>
    <w:rsid w:val="00950846"/>
    <w:rsid w:val="009509BF"/>
    <w:rsid w:val="0095148B"/>
    <w:rsid w:val="009517DA"/>
    <w:rsid w:val="00951B73"/>
    <w:rsid w:val="0095211F"/>
    <w:rsid w:val="00952CB9"/>
    <w:rsid w:val="00953218"/>
    <w:rsid w:val="009539D6"/>
    <w:rsid w:val="00953B94"/>
    <w:rsid w:val="00953F53"/>
    <w:rsid w:val="0095419F"/>
    <w:rsid w:val="00954341"/>
    <w:rsid w:val="00956231"/>
    <w:rsid w:val="009565DA"/>
    <w:rsid w:val="00956725"/>
    <w:rsid w:val="00956C79"/>
    <w:rsid w:val="00956F4F"/>
    <w:rsid w:val="00957B25"/>
    <w:rsid w:val="00957B70"/>
    <w:rsid w:val="00957FB9"/>
    <w:rsid w:val="00960A08"/>
    <w:rsid w:val="00960FA0"/>
    <w:rsid w:val="009610A3"/>
    <w:rsid w:val="0096144F"/>
    <w:rsid w:val="009617F3"/>
    <w:rsid w:val="00962036"/>
    <w:rsid w:val="00963273"/>
    <w:rsid w:val="009638B9"/>
    <w:rsid w:val="00963E04"/>
    <w:rsid w:val="00963F44"/>
    <w:rsid w:val="00964D2F"/>
    <w:rsid w:val="009653FD"/>
    <w:rsid w:val="00965520"/>
    <w:rsid w:val="00965C03"/>
    <w:rsid w:val="00965CE5"/>
    <w:rsid w:val="00966511"/>
    <w:rsid w:val="0096691E"/>
    <w:rsid w:val="0096693F"/>
    <w:rsid w:val="009671F0"/>
    <w:rsid w:val="00967A35"/>
    <w:rsid w:val="00970166"/>
    <w:rsid w:val="009703CA"/>
    <w:rsid w:val="00971A5E"/>
    <w:rsid w:val="00972167"/>
    <w:rsid w:val="0097260E"/>
    <w:rsid w:val="00972753"/>
    <w:rsid w:val="00972811"/>
    <w:rsid w:val="00972AFE"/>
    <w:rsid w:val="0097377C"/>
    <w:rsid w:val="00973FF4"/>
    <w:rsid w:val="009743C9"/>
    <w:rsid w:val="0097445D"/>
    <w:rsid w:val="00975B05"/>
    <w:rsid w:val="00976B5F"/>
    <w:rsid w:val="00980257"/>
    <w:rsid w:val="009803FF"/>
    <w:rsid w:val="0098152F"/>
    <w:rsid w:val="0098228B"/>
    <w:rsid w:val="00983024"/>
    <w:rsid w:val="0098302F"/>
    <w:rsid w:val="009842E9"/>
    <w:rsid w:val="009861B0"/>
    <w:rsid w:val="00986DE5"/>
    <w:rsid w:val="00987B13"/>
    <w:rsid w:val="00987F48"/>
    <w:rsid w:val="009904B1"/>
    <w:rsid w:val="009907D8"/>
    <w:rsid w:val="00990AC9"/>
    <w:rsid w:val="00992776"/>
    <w:rsid w:val="009927DA"/>
    <w:rsid w:val="00992A60"/>
    <w:rsid w:val="00992ED5"/>
    <w:rsid w:val="00992F2C"/>
    <w:rsid w:val="00994EB5"/>
    <w:rsid w:val="009962B2"/>
    <w:rsid w:val="009962CC"/>
    <w:rsid w:val="0099686C"/>
    <w:rsid w:val="00996E9D"/>
    <w:rsid w:val="009972CB"/>
    <w:rsid w:val="009A091D"/>
    <w:rsid w:val="009A0E17"/>
    <w:rsid w:val="009A1382"/>
    <w:rsid w:val="009A2771"/>
    <w:rsid w:val="009A3460"/>
    <w:rsid w:val="009A3B26"/>
    <w:rsid w:val="009A3C02"/>
    <w:rsid w:val="009A4444"/>
    <w:rsid w:val="009A483A"/>
    <w:rsid w:val="009A4DE8"/>
    <w:rsid w:val="009A54AC"/>
    <w:rsid w:val="009A561F"/>
    <w:rsid w:val="009A68F9"/>
    <w:rsid w:val="009A6DEA"/>
    <w:rsid w:val="009A6E1B"/>
    <w:rsid w:val="009A758E"/>
    <w:rsid w:val="009A766D"/>
    <w:rsid w:val="009A7766"/>
    <w:rsid w:val="009A7C0F"/>
    <w:rsid w:val="009A7F1D"/>
    <w:rsid w:val="009B104B"/>
    <w:rsid w:val="009B2234"/>
    <w:rsid w:val="009B36F0"/>
    <w:rsid w:val="009B36F2"/>
    <w:rsid w:val="009B4414"/>
    <w:rsid w:val="009B452C"/>
    <w:rsid w:val="009B4A7B"/>
    <w:rsid w:val="009B4E9E"/>
    <w:rsid w:val="009B5BB4"/>
    <w:rsid w:val="009B6328"/>
    <w:rsid w:val="009B75C1"/>
    <w:rsid w:val="009B77D8"/>
    <w:rsid w:val="009C022F"/>
    <w:rsid w:val="009C02DE"/>
    <w:rsid w:val="009C08BC"/>
    <w:rsid w:val="009C0BD9"/>
    <w:rsid w:val="009C123E"/>
    <w:rsid w:val="009C19C5"/>
    <w:rsid w:val="009C248D"/>
    <w:rsid w:val="009C2877"/>
    <w:rsid w:val="009C2B9E"/>
    <w:rsid w:val="009C305B"/>
    <w:rsid w:val="009C364B"/>
    <w:rsid w:val="009C3800"/>
    <w:rsid w:val="009C3C32"/>
    <w:rsid w:val="009C3D2D"/>
    <w:rsid w:val="009C3EB6"/>
    <w:rsid w:val="009C3FD6"/>
    <w:rsid w:val="009C42A1"/>
    <w:rsid w:val="009C4403"/>
    <w:rsid w:val="009C484E"/>
    <w:rsid w:val="009C533E"/>
    <w:rsid w:val="009C5F28"/>
    <w:rsid w:val="009C6640"/>
    <w:rsid w:val="009C736C"/>
    <w:rsid w:val="009C79EF"/>
    <w:rsid w:val="009D039D"/>
    <w:rsid w:val="009D0467"/>
    <w:rsid w:val="009D0960"/>
    <w:rsid w:val="009D0B7C"/>
    <w:rsid w:val="009D1423"/>
    <w:rsid w:val="009D181C"/>
    <w:rsid w:val="009D1905"/>
    <w:rsid w:val="009D1F16"/>
    <w:rsid w:val="009D1FBD"/>
    <w:rsid w:val="009D252D"/>
    <w:rsid w:val="009D341D"/>
    <w:rsid w:val="009D417D"/>
    <w:rsid w:val="009D4423"/>
    <w:rsid w:val="009D4850"/>
    <w:rsid w:val="009D5F42"/>
    <w:rsid w:val="009D6644"/>
    <w:rsid w:val="009D69FD"/>
    <w:rsid w:val="009D7323"/>
    <w:rsid w:val="009D7411"/>
    <w:rsid w:val="009D7F27"/>
    <w:rsid w:val="009D7FB2"/>
    <w:rsid w:val="009E0173"/>
    <w:rsid w:val="009E019D"/>
    <w:rsid w:val="009E0E18"/>
    <w:rsid w:val="009E1020"/>
    <w:rsid w:val="009E1720"/>
    <w:rsid w:val="009E1DA0"/>
    <w:rsid w:val="009E207A"/>
    <w:rsid w:val="009E212C"/>
    <w:rsid w:val="009E31A4"/>
    <w:rsid w:val="009E338A"/>
    <w:rsid w:val="009E351E"/>
    <w:rsid w:val="009E3ADD"/>
    <w:rsid w:val="009E3EEE"/>
    <w:rsid w:val="009E40D3"/>
    <w:rsid w:val="009E4356"/>
    <w:rsid w:val="009E4609"/>
    <w:rsid w:val="009E4AEB"/>
    <w:rsid w:val="009E5A04"/>
    <w:rsid w:val="009E5CB3"/>
    <w:rsid w:val="009E6A7B"/>
    <w:rsid w:val="009E6DDE"/>
    <w:rsid w:val="009E6FB1"/>
    <w:rsid w:val="009E72B7"/>
    <w:rsid w:val="009E7869"/>
    <w:rsid w:val="009E7C02"/>
    <w:rsid w:val="009F052A"/>
    <w:rsid w:val="009F0B5F"/>
    <w:rsid w:val="009F1412"/>
    <w:rsid w:val="009F157D"/>
    <w:rsid w:val="009F176D"/>
    <w:rsid w:val="009F17B1"/>
    <w:rsid w:val="009F18D5"/>
    <w:rsid w:val="009F1AAB"/>
    <w:rsid w:val="009F1F9D"/>
    <w:rsid w:val="009F2213"/>
    <w:rsid w:val="009F22A1"/>
    <w:rsid w:val="009F22ED"/>
    <w:rsid w:val="009F3293"/>
    <w:rsid w:val="009F3C9B"/>
    <w:rsid w:val="009F3CAF"/>
    <w:rsid w:val="009F4B12"/>
    <w:rsid w:val="009F6522"/>
    <w:rsid w:val="009F703E"/>
    <w:rsid w:val="009F7185"/>
    <w:rsid w:val="009F7C3C"/>
    <w:rsid w:val="009F7FA2"/>
    <w:rsid w:val="00A00052"/>
    <w:rsid w:val="00A00962"/>
    <w:rsid w:val="00A00B2E"/>
    <w:rsid w:val="00A011A6"/>
    <w:rsid w:val="00A014B3"/>
    <w:rsid w:val="00A0227F"/>
    <w:rsid w:val="00A025CC"/>
    <w:rsid w:val="00A02F35"/>
    <w:rsid w:val="00A0330C"/>
    <w:rsid w:val="00A036B2"/>
    <w:rsid w:val="00A03879"/>
    <w:rsid w:val="00A03C6F"/>
    <w:rsid w:val="00A04967"/>
    <w:rsid w:val="00A04B77"/>
    <w:rsid w:val="00A05174"/>
    <w:rsid w:val="00A06434"/>
    <w:rsid w:val="00A07A3F"/>
    <w:rsid w:val="00A106AD"/>
    <w:rsid w:val="00A10EBB"/>
    <w:rsid w:val="00A118F9"/>
    <w:rsid w:val="00A12474"/>
    <w:rsid w:val="00A128A6"/>
    <w:rsid w:val="00A139B7"/>
    <w:rsid w:val="00A13EEC"/>
    <w:rsid w:val="00A140A5"/>
    <w:rsid w:val="00A14C45"/>
    <w:rsid w:val="00A15297"/>
    <w:rsid w:val="00A1542A"/>
    <w:rsid w:val="00A15DD3"/>
    <w:rsid w:val="00A15DF8"/>
    <w:rsid w:val="00A160B5"/>
    <w:rsid w:val="00A16962"/>
    <w:rsid w:val="00A16A6F"/>
    <w:rsid w:val="00A17388"/>
    <w:rsid w:val="00A175D5"/>
    <w:rsid w:val="00A17684"/>
    <w:rsid w:val="00A17A33"/>
    <w:rsid w:val="00A17F06"/>
    <w:rsid w:val="00A203E0"/>
    <w:rsid w:val="00A21288"/>
    <w:rsid w:val="00A21472"/>
    <w:rsid w:val="00A21771"/>
    <w:rsid w:val="00A2203F"/>
    <w:rsid w:val="00A22320"/>
    <w:rsid w:val="00A22321"/>
    <w:rsid w:val="00A232C1"/>
    <w:rsid w:val="00A23BF9"/>
    <w:rsid w:val="00A23C51"/>
    <w:rsid w:val="00A24027"/>
    <w:rsid w:val="00A2405A"/>
    <w:rsid w:val="00A24660"/>
    <w:rsid w:val="00A247EC"/>
    <w:rsid w:val="00A248A9"/>
    <w:rsid w:val="00A250E3"/>
    <w:rsid w:val="00A2568C"/>
    <w:rsid w:val="00A25787"/>
    <w:rsid w:val="00A25824"/>
    <w:rsid w:val="00A26750"/>
    <w:rsid w:val="00A27974"/>
    <w:rsid w:val="00A27CFD"/>
    <w:rsid w:val="00A30326"/>
    <w:rsid w:val="00A3070B"/>
    <w:rsid w:val="00A30F18"/>
    <w:rsid w:val="00A312E5"/>
    <w:rsid w:val="00A313DD"/>
    <w:rsid w:val="00A31CA3"/>
    <w:rsid w:val="00A31D34"/>
    <w:rsid w:val="00A32A3D"/>
    <w:rsid w:val="00A32BE8"/>
    <w:rsid w:val="00A337CB"/>
    <w:rsid w:val="00A33AED"/>
    <w:rsid w:val="00A33E32"/>
    <w:rsid w:val="00A34B27"/>
    <w:rsid w:val="00A34D10"/>
    <w:rsid w:val="00A34E6E"/>
    <w:rsid w:val="00A3511D"/>
    <w:rsid w:val="00A35654"/>
    <w:rsid w:val="00A3582C"/>
    <w:rsid w:val="00A35C47"/>
    <w:rsid w:val="00A35D2D"/>
    <w:rsid w:val="00A35FAC"/>
    <w:rsid w:val="00A35FDF"/>
    <w:rsid w:val="00A365CC"/>
    <w:rsid w:val="00A36792"/>
    <w:rsid w:val="00A36AE9"/>
    <w:rsid w:val="00A36F35"/>
    <w:rsid w:val="00A37554"/>
    <w:rsid w:val="00A40625"/>
    <w:rsid w:val="00A4086F"/>
    <w:rsid w:val="00A40D0A"/>
    <w:rsid w:val="00A42F20"/>
    <w:rsid w:val="00A4324A"/>
    <w:rsid w:val="00A44941"/>
    <w:rsid w:val="00A44FAD"/>
    <w:rsid w:val="00A452A5"/>
    <w:rsid w:val="00A45942"/>
    <w:rsid w:val="00A45AFC"/>
    <w:rsid w:val="00A45BFE"/>
    <w:rsid w:val="00A45F0C"/>
    <w:rsid w:val="00A4620A"/>
    <w:rsid w:val="00A46BF9"/>
    <w:rsid w:val="00A47A2A"/>
    <w:rsid w:val="00A47A59"/>
    <w:rsid w:val="00A51238"/>
    <w:rsid w:val="00A515AC"/>
    <w:rsid w:val="00A5250C"/>
    <w:rsid w:val="00A52B60"/>
    <w:rsid w:val="00A52F7F"/>
    <w:rsid w:val="00A5496E"/>
    <w:rsid w:val="00A54A44"/>
    <w:rsid w:val="00A54D1D"/>
    <w:rsid w:val="00A5545E"/>
    <w:rsid w:val="00A55D88"/>
    <w:rsid w:val="00A5609F"/>
    <w:rsid w:val="00A5613F"/>
    <w:rsid w:val="00A56211"/>
    <w:rsid w:val="00A5653E"/>
    <w:rsid w:val="00A568CF"/>
    <w:rsid w:val="00A574DC"/>
    <w:rsid w:val="00A57B0E"/>
    <w:rsid w:val="00A604B0"/>
    <w:rsid w:val="00A6083D"/>
    <w:rsid w:val="00A60BB5"/>
    <w:rsid w:val="00A60BD1"/>
    <w:rsid w:val="00A61043"/>
    <w:rsid w:val="00A612FE"/>
    <w:rsid w:val="00A61340"/>
    <w:rsid w:val="00A62071"/>
    <w:rsid w:val="00A63680"/>
    <w:rsid w:val="00A638DD"/>
    <w:rsid w:val="00A648B6"/>
    <w:rsid w:val="00A64BED"/>
    <w:rsid w:val="00A64DC0"/>
    <w:rsid w:val="00A65582"/>
    <w:rsid w:val="00A661EA"/>
    <w:rsid w:val="00A662C6"/>
    <w:rsid w:val="00A6681A"/>
    <w:rsid w:val="00A66908"/>
    <w:rsid w:val="00A67CC0"/>
    <w:rsid w:val="00A67E64"/>
    <w:rsid w:val="00A70257"/>
    <w:rsid w:val="00A72596"/>
    <w:rsid w:val="00A72710"/>
    <w:rsid w:val="00A73701"/>
    <w:rsid w:val="00A7384B"/>
    <w:rsid w:val="00A75303"/>
    <w:rsid w:val="00A753FC"/>
    <w:rsid w:val="00A764FD"/>
    <w:rsid w:val="00A76CAF"/>
    <w:rsid w:val="00A770DA"/>
    <w:rsid w:val="00A77286"/>
    <w:rsid w:val="00A80C9A"/>
    <w:rsid w:val="00A80CA0"/>
    <w:rsid w:val="00A815C8"/>
    <w:rsid w:val="00A820FF"/>
    <w:rsid w:val="00A82FF2"/>
    <w:rsid w:val="00A838FB"/>
    <w:rsid w:val="00A84159"/>
    <w:rsid w:val="00A8448D"/>
    <w:rsid w:val="00A845DE"/>
    <w:rsid w:val="00A84899"/>
    <w:rsid w:val="00A84ED5"/>
    <w:rsid w:val="00A8537F"/>
    <w:rsid w:val="00A85E8D"/>
    <w:rsid w:val="00A85EF7"/>
    <w:rsid w:val="00A862B3"/>
    <w:rsid w:val="00A867AB"/>
    <w:rsid w:val="00A86F02"/>
    <w:rsid w:val="00A87448"/>
    <w:rsid w:val="00A878F7"/>
    <w:rsid w:val="00A904B3"/>
    <w:rsid w:val="00A90CC0"/>
    <w:rsid w:val="00A91B27"/>
    <w:rsid w:val="00A91EEC"/>
    <w:rsid w:val="00A927DA"/>
    <w:rsid w:val="00A9292B"/>
    <w:rsid w:val="00A931B7"/>
    <w:rsid w:val="00A932AE"/>
    <w:rsid w:val="00A93660"/>
    <w:rsid w:val="00A93ADC"/>
    <w:rsid w:val="00A93C30"/>
    <w:rsid w:val="00A9400B"/>
    <w:rsid w:val="00A958CD"/>
    <w:rsid w:val="00A958CE"/>
    <w:rsid w:val="00A96E95"/>
    <w:rsid w:val="00A9719C"/>
    <w:rsid w:val="00A979D6"/>
    <w:rsid w:val="00A979F9"/>
    <w:rsid w:val="00A97C6B"/>
    <w:rsid w:val="00AA036E"/>
    <w:rsid w:val="00AA0EC4"/>
    <w:rsid w:val="00AA114C"/>
    <w:rsid w:val="00AA19C4"/>
    <w:rsid w:val="00AA1BF9"/>
    <w:rsid w:val="00AA1F1B"/>
    <w:rsid w:val="00AA2A5B"/>
    <w:rsid w:val="00AA2D73"/>
    <w:rsid w:val="00AA327B"/>
    <w:rsid w:val="00AA34C8"/>
    <w:rsid w:val="00AA421F"/>
    <w:rsid w:val="00AA423C"/>
    <w:rsid w:val="00AA4CCC"/>
    <w:rsid w:val="00AA5402"/>
    <w:rsid w:val="00AA5CC4"/>
    <w:rsid w:val="00AA64E8"/>
    <w:rsid w:val="00AA655A"/>
    <w:rsid w:val="00AB0192"/>
    <w:rsid w:val="00AB02AC"/>
    <w:rsid w:val="00AB02E6"/>
    <w:rsid w:val="00AB12CD"/>
    <w:rsid w:val="00AB1B12"/>
    <w:rsid w:val="00AB1F5C"/>
    <w:rsid w:val="00AB2620"/>
    <w:rsid w:val="00AB35DC"/>
    <w:rsid w:val="00AB3821"/>
    <w:rsid w:val="00AB4207"/>
    <w:rsid w:val="00AB4249"/>
    <w:rsid w:val="00AB465C"/>
    <w:rsid w:val="00AB491C"/>
    <w:rsid w:val="00AB49EA"/>
    <w:rsid w:val="00AB4EA3"/>
    <w:rsid w:val="00AB4ECD"/>
    <w:rsid w:val="00AB4FD9"/>
    <w:rsid w:val="00AB6077"/>
    <w:rsid w:val="00AB6562"/>
    <w:rsid w:val="00AB7973"/>
    <w:rsid w:val="00AB79C3"/>
    <w:rsid w:val="00AB7D69"/>
    <w:rsid w:val="00AC0093"/>
    <w:rsid w:val="00AC032D"/>
    <w:rsid w:val="00AC1C8C"/>
    <w:rsid w:val="00AC25BC"/>
    <w:rsid w:val="00AC2FA1"/>
    <w:rsid w:val="00AC3FFC"/>
    <w:rsid w:val="00AC46AD"/>
    <w:rsid w:val="00AC4825"/>
    <w:rsid w:val="00AC4837"/>
    <w:rsid w:val="00AC49C2"/>
    <w:rsid w:val="00AC4E6D"/>
    <w:rsid w:val="00AC5075"/>
    <w:rsid w:val="00AC516A"/>
    <w:rsid w:val="00AC5212"/>
    <w:rsid w:val="00AC54F8"/>
    <w:rsid w:val="00AC57AE"/>
    <w:rsid w:val="00AC5D19"/>
    <w:rsid w:val="00AC65F3"/>
    <w:rsid w:val="00AC6693"/>
    <w:rsid w:val="00AC680E"/>
    <w:rsid w:val="00AC7BB8"/>
    <w:rsid w:val="00AC7EA8"/>
    <w:rsid w:val="00AC7FCA"/>
    <w:rsid w:val="00AD058B"/>
    <w:rsid w:val="00AD0AC3"/>
    <w:rsid w:val="00AD0B2D"/>
    <w:rsid w:val="00AD0D62"/>
    <w:rsid w:val="00AD0F70"/>
    <w:rsid w:val="00AD0FB2"/>
    <w:rsid w:val="00AD1140"/>
    <w:rsid w:val="00AD1242"/>
    <w:rsid w:val="00AD1585"/>
    <w:rsid w:val="00AD177F"/>
    <w:rsid w:val="00AD2212"/>
    <w:rsid w:val="00AD2312"/>
    <w:rsid w:val="00AD2380"/>
    <w:rsid w:val="00AD2823"/>
    <w:rsid w:val="00AD3148"/>
    <w:rsid w:val="00AD3437"/>
    <w:rsid w:val="00AD3A5A"/>
    <w:rsid w:val="00AD4329"/>
    <w:rsid w:val="00AD46F6"/>
    <w:rsid w:val="00AD4951"/>
    <w:rsid w:val="00AD4AFA"/>
    <w:rsid w:val="00AD4E76"/>
    <w:rsid w:val="00AD5EEE"/>
    <w:rsid w:val="00AD67E9"/>
    <w:rsid w:val="00AD78F3"/>
    <w:rsid w:val="00AD7B70"/>
    <w:rsid w:val="00AE0629"/>
    <w:rsid w:val="00AE086F"/>
    <w:rsid w:val="00AE0BA9"/>
    <w:rsid w:val="00AE10F1"/>
    <w:rsid w:val="00AE11BE"/>
    <w:rsid w:val="00AE122A"/>
    <w:rsid w:val="00AE2130"/>
    <w:rsid w:val="00AE26F6"/>
    <w:rsid w:val="00AE2939"/>
    <w:rsid w:val="00AE2CFE"/>
    <w:rsid w:val="00AE36FA"/>
    <w:rsid w:val="00AE3982"/>
    <w:rsid w:val="00AE3D48"/>
    <w:rsid w:val="00AE48AE"/>
    <w:rsid w:val="00AE5113"/>
    <w:rsid w:val="00AE5C4F"/>
    <w:rsid w:val="00AE5ED7"/>
    <w:rsid w:val="00AE69A0"/>
    <w:rsid w:val="00AE7046"/>
    <w:rsid w:val="00AE710B"/>
    <w:rsid w:val="00AE7754"/>
    <w:rsid w:val="00AF014D"/>
    <w:rsid w:val="00AF01E5"/>
    <w:rsid w:val="00AF0236"/>
    <w:rsid w:val="00AF0F96"/>
    <w:rsid w:val="00AF15CC"/>
    <w:rsid w:val="00AF1606"/>
    <w:rsid w:val="00AF1F55"/>
    <w:rsid w:val="00AF234C"/>
    <w:rsid w:val="00AF2433"/>
    <w:rsid w:val="00AF2811"/>
    <w:rsid w:val="00AF3C61"/>
    <w:rsid w:val="00AF40F7"/>
    <w:rsid w:val="00AF4208"/>
    <w:rsid w:val="00AF4BB5"/>
    <w:rsid w:val="00AF5301"/>
    <w:rsid w:val="00AF63DB"/>
    <w:rsid w:val="00AF6706"/>
    <w:rsid w:val="00AF70D8"/>
    <w:rsid w:val="00AF71C0"/>
    <w:rsid w:val="00AF752D"/>
    <w:rsid w:val="00AF7933"/>
    <w:rsid w:val="00AF7D7A"/>
    <w:rsid w:val="00AF7ED7"/>
    <w:rsid w:val="00B00A3C"/>
    <w:rsid w:val="00B00A80"/>
    <w:rsid w:val="00B010D0"/>
    <w:rsid w:val="00B01AAF"/>
    <w:rsid w:val="00B01C41"/>
    <w:rsid w:val="00B01F14"/>
    <w:rsid w:val="00B0236E"/>
    <w:rsid w:val="00B024FC"/>
    <w:rsid w:val="00B02B70"/>
    <w:rsid w:val="00B02BD5"/>
    <w:rsid w:val="00B03464"/>
    <w:rsid w:val="00B0347A"/>
    <w:rsid w:val="00B036AA"/>
    <w:rsid w:val="00B04519"/>
    <w:rsid w:val="00B04A4C"/>
    <w:rsid w:val="00B05377"/>
    <w:rsid w:val="00B0564E"/>
    <w:rsid w:val="00B059E8"/>
    <w:rsid w:val="00B072A9"/>
    <w:rsid w:val="00B073A5"/>
    <w:rsid w:val="00B07A37"/>
    <w:rsid w:val="00B07B52"/>
    <w:rsid w:val="00B07D21"/>
    <w:rsid w:val="00B106D3"/>
    <w:rsid w:val="00B107C2"/>
    <w:rsid w:val="00B10A0D"/>
    <w:rsid w:val="00B10AB3"/>
    <w:rsid w:val="00B10E2F"/>
    <w:rsid w:val="00B1119A"/>
    <w:rsid w:val="00B115E0"/>
    <w:rsid w:val="00B11D38"/>
    <w:rsid w:val="00B126B7"/>
    <w:rsid w:val="00B12C4F"/>
    <w:rsid w:val="00B139C6"/>
    <w:rsid w:val="00B13ABC"/>
    <w:rsid w:val="00B13C7F"/>
    <w:rsid w:val="00B140F8"/>
    <w:rsid w:val="00B14247"/>
    <w:rsid w:val="00B1526B"/>
    <w:rsid w:val="00B15C99"/>
    <w:rsid w:val="00B16E99"/>
    <w:rsid w:val="00B16FA5"/>
    <w:rsid w:val="00B170C8"/>
    <w:rsid w:val="00B173FD"/>
    <w:rsid w:val="00B17529"/>
    <w:rsid w:val="00B175C2"/>
    <w:rsid w:val="00B17B4D"/>
    <w:rsid w:val="00B21068"/>
    <w:rsid w:val="00B21A8C"/>
    <w:rsid w:val="00B223CF"/>
    <w:rsid w:val="00B23778"/>
    <w:rsid w:val="00B23A4F"/>
    <w:rsid w:val="00B2505E"/>
    <w:rsid w:val="00B25073"/>
    <w:rsid w:val="00B25AE9"/>
    <w:rsid w:val="00B261C5"/>
    <w:rsid w:val="00B26C69"/>
    <w:rsid w:val="00B27BED"/>
    <w:rsid w:val="00B30A91"/>
    <w:rsid w:val="00B310E7"/>
    <w:rsid w:val="00B31222"/>
    <w:rsid w:val="00B314DB"/>
    <w:rsid w:val="00B31FF0"/>
    <w:rsid w:val="00B321DB"/>
    <w:rsid w:val="00B329FD"/>
    <w:rsid w:val="00B32E04"/>
    <w:rsid w:val="00B32F90"/>
    <w:rsid w:val="00B338D4"/>
    <w:rsid w:val="00B33BC4"/>
    <w:rsid w:val="00B340A0"/>
    <w:rsid w:val="00B34346"/>
    <w:rsid w:val="00B34E68"/>
    <w:rsid w:val="00B3506A"/>
    <w:rsid w:val="00B36FE3"/>
    <w:rsid w:val="00B3709D"/>
    <w:rsid w:val="00B376EF"/>
    <w:rsid w:val="00B3774A"/>
    <w:rsid w:val="00B37DAD"/>
    <w:rsid w:val="00B405D0"/>
    <w:rsid w:val="00B40FEA"/>
    <w:rsid w:val="00B43552"/>
    <w:rsid w:val="00B444B4"/>
    <w:rsid w:val="00B4554C"/>
    <w:rsid w:val="00B45638"/>
    <w:rsid w:val="00B459FA"/>
    <w:rsid w:val="00B468C0"/>
    <w:rsid w:val="00B4720D"/>
    <w:rsid w:val="00B5047B"/>
    <w:rsid w:val="00B50525"/>
    <w:rsid w:val="00B50FDB"/>
    <w:rsid w:val="00B513A9"/>
    <w:rsid w:val="00B524E0"/>
    <w:rsid w:val="00B52594"/>
    <w:rsid w:val="00B525D0"/>
    <w:rsid w:val="00B52649"/>
    <w:rsid w:val="00B5271E"/>
    <w:rsid w:val="00B52AC2"/>
    <w:rsid w:val="00B52B3E"/>
    <w:rsid w:val="00B52C90"/>
    <w:rsid w:val="00B531B6"/>
    <w:rsid w:val="00B5348D"/>
    <w:rsid w:val="00B5481F"/>
    <w:rsid w:val="00B55CBD"/>
    <w:rsid w:val="00B563DA"/>
    <w:rsid w:val="00B57696"/>
    <w:rsid w:val="00B577ED"/>
    <w:rsid w:val="00B57FED"/>
    <w:rsid w:val="00B605D9"/>
    <w:rsid w:val="00B61386"/>
    <w:rsid w:val="00B61485"/>
    <w:rsid w:val="00B61F5D"/>
    <w:rsid w:val="00B62904"/>
    <w:rsid w:val="00B629E9"/>
    <w:rsid w:val="00B631DC"/>
    <w:rsid w:val="00B635AE"/>
    <w:rsid w:val="00B639A5"/>
    <w:rsid w:val="00B63E80"/>
    <w:rsid w:val="00B642F0"/>
    <w:rsid w:val="00B645C4"/>
    <w:rsid w:val="00B65D3B"/>
    <w:rsid w:val="00B66074"/>
    <w:rsid w:val="00B6610A"/>
    <w:rsid w:val="00B663A6"/>
    <w:rsid w:val="00B66C4F"/>
    <w:rsid w:val="00B672C0"/>
    <w:rsid w:val="00B67633"/>
    <w:rsid w:val="00B705CA"/>
    <w:rsid w:val="00B71525"/>
    <w:rsid w:val="00B71877"/>
    <w:rsid w:val="00B72CFF"/>
    <w:rsid w:val="00B72FC1"/>
    <w:rsid w:val="00B73066"/>
    <w:rsid w:val="00B73E06"/>
    <w:rsid w:val="00B73F64"/>
    <w:rsid w:val="00B760D4"/>
    <w:rsid w:val="00B761DA"/>
    <w:rsid w:val="00B7633D"/>
    <w:rsid w:val="00B76A2C"/>
    <w:rsid w:val="00B77123"/>
    <w:rsid w:val="00B804E1"/>
    <w:rsid w:val="00B80F0D"/>
    <w:rsid w:val="00B8102E"/>
    <w:rsid w:val="00B81A98"/>
    <w:rsid w:val="00B81E21"/>
    <w:rsid w:val="00B81F23"/>
    <w:rsid w:val="00B82737"/>
    <w:rsid w:val="00B829FC"/>
    <w:rsid w:val="00B82A6F"/>
    <w:rsid w:val="00B8301B"/>
    <w:rsid w:val="00B83641"/>
    <w:rsid w:val="00B83673"/>
    <w:rsid w:val="00B83FFC"/>
    <w:rsid w:val="00B8439E"/>
    <w:rsid w:val="00B849C5"/>
    <w:rsid w:val="00B85977"/>
    <w:rsid w:val="00B85B4A"/>
    <w:rsid w:val="00B85CE6"/>
    <w:rsid w:val="00B86ECC"/>
    <w:rsid w:val="00B903A3"/>
    <w:rsid w:val="00B90801"/>
    <w:rsid w:val="00B9139E"/>
    <w:rsid w:val="00B9178B"/>
    <w:rsid w:val="00B9194A"/>
    <w:rsid w:val="00B91DB8"/>
    <w:rsid w:val="00B92457"/>
    <w:rsid w:val="00B929A8"/>
    <w:rsid w:val="00B92A6B"/>
    <w:rsid w:val="00B93DF1"/>
    <w:rsid w:val="00B94416"/>
    <w:rsid w:val="00B9461A"/>
    <w:rsid w:val="00B947E5"/>
    <w:rsid w:val="00B95027"/>
    <w:rsid w:val="00B9567F"/>
    <w:rsid w:val="00B959CD"/>
    <w:rsid w:val="00B96486"/>
    <w:rsid w:val="00B968E6"/>
    <w:rsid w:val="00B96E78"/>
    <w:rsid w:val="00B97113"/>
    <w:rsid w:val="00B97179"/>
    <w:rsid w:val="00B976AE"/>
    <w:rsid w:val="00B97BD6"/>
    <w:rsid w:val="00BA1103"/>
    <w:rsid w:val="00BA16AB"/>
    <w:rsid w:val="00BA1837"/>
    <w:rsid w:val="00BA1B70"/>
    <w:rsid w:val="00BA20C4"/>
    <w:rsid w:val="00BA2242"/>
    <w:rsid w:val="00BA2475"/>
    <w:rsid w:val="00BA2CC8"/>
    <w:rsid w:val="00BA4016"/>
    <w:rsid w:val="00BA4470"/>
    <w:rsid w:val="00BA515C"/>
    <w:rsid w:val="00BA52CC"/>
    <w:rsid w:val="00BA59AA"/>
    <w:rsid w:val="00BA6079"/>
    <w:rsid w:val="00BA6A53"/>
    <w:rsid w:val="00BA6D02"/>
    <w:rsid w:val="00BA6D58"/>
    <w:rsid w:val="00BA6FB2"/>
    <w:rsid w:val="00BA7080"/>
    <w:rsid w:val="00BA73F4"/>
    <w:rsid w:val="00BA753C"/>
    <w:rsid w:val="00BB0D55"/>
    <w:rsid w:val="00BB1266"/>
    <w:rsid w:val="00BB1CE2"/>
    <w:rsid w:val="00BB2891"/>
    <w:rsid w:val="00BB332C"/>
    <w:rsid w:val="00BB3365"/>
    <w:rsid w:val="00BB382F"/>
    <w:rsid w:val="00BB3A73"/>
    <w:rsid w:val="00BB3DAC"/>
    <w:rsid w:val="00BB4127"/>
    <w:rsid w:val="00BB4362"/>
    <w:rsid w:val="00BB4E01"/>
    <w:rsid w:val="00BB589E"/>
    <w:rsid w:val="00BB5976"/>
    <w:rsid w:val="00BB6189"/>
    <w:rsid w:val="00BB75BE"/>
    <w:rsid w:val="00BC1795"/>
    <w:rsid w:val="00BC1B60"/>
    <w:rsid w:val="00BC2090"/>
    <w:rsid w:val="00BC2492"/>
    <w:rsid w:val="00BC2603"/>
    <w:rsid w:val="00BC2CEA"/>
    <w:rsid w:val="00BC2EE6"/>
    <w:rsid w:val="00BC33A7"/>
    <w:rsid w:val="00BC357E"/>
    <w:rsid w:val="00BC37DC"/>
    <w:rsid w:val="00BC3EB7"/>
    <w:rsid w:val="00BC3EEF"/>
    <w:rsid w:val="00BC40CF"/>
    <w:rsid w:val="00BC434E"/>
    <w:rsid w:val="00BC4A41"/>
    <w:rsid w:val="00BC502F"/>
    <w:rsid w:val="00BC59F1"/>
    <w:rsid w:val="00BC5C33"/>
    <w:rsid w:val="00BC5F7D"/>
    <w:rsid w:val="00BC6247"/>
    <w:rsid w:val="00BC6287"/>
    <w:rsid w:val="00BC65E5"/>
    <w:rsid w:val="00BC69D7"/>
    <w:rsid w:val="00BC7689"/>
    <w:rsid w:val="00BD003A"/>
    <w:rsid w:val="00BD0359"/>
    <w:rsid w:val="00BD04D1"/>
    <w:rsid w:val="00BD1549"/>
    <w:rsid w:val="00BD17BF"/>
    <w:rsid w:val="00BD1BDB"/>
    <w:rsid w:val="00BD1E80"/>
    <w:rsid w:val="00BD2EF2"/>
    <w:rsid w:val="00BD39D2"/>
    <w:rsid w:val="00BD4121"/>
    <w:rsid w:val="00BD4778"/>
    <w:rsid w:val="00BD50F3"/>
    <w:rsid w:val="00BD58E7"/>
    <w:rsid w:val="00BD59E7"/>
    <w:rsid w:val="00BD6611"/>
    <w:rsid w:val="00BD7104"/>
    <w:rsid w:val="00BD76C9"/>
    <w:rsid w:val="00BD780D"/>
    <w:rsid w:val="00BD7E73"/>
    <w:rsid w:val="00BE022B"/>
    <w:rsid w:val="00BE04DE"/>
    <w:rsid w:val="00BE1F44"/>
    <w:rsid w:val="00BE3367"/>
    <w:rsid w:val="00BE38BB"/>
    <w:rsid w:val="00BE3F55"/>
    <w:rsid w:val="00BE473D"/>
    <w:rsid w:val="00BE492F"/>
    <w:rsid w:val="00BE497F"/>
    <w:rsid w:val="00BE4CA9"/>
    <w:rsid w:val="00BE574F"/>
    <w:rsid w:val="00BE5A69"/>
    <w:rsid w:val="00BE7882"/>
    <w:rsid w:val="00BF019E"/>
    <w:rsid w:val="00BF0FB1"/>
    <w:rsid w:val="00BF1443"/>
    <w:rsid w:val="00BF2411"/>
    <w:rsid w:val="00BF24CF"/>
    <w:rsid w:val="00BF2591"/>
    <w:rsid w:val="00BF2717"/>
    <w:rsid w:val="00BF36B2"/>
    <w:rsid w:val="00BF3C95"/>
    <w:rsid w:val="00BF4A0F"/>
    <w:rsid w:val="00BF4C05"/>
    <w:rsid w:val="00BF4FAD"/>
    <w:rsid w:val="00BF4FC9"/>
    <w:rsid w:val="00BF59B7"/>
    <w:rsid w:val="00BF60C6"/>
    <w:rsid w:val="00BF6494"/>
    <w:rsid w:val="00BF7049"/>
    <w:rsid w:val="00BF7120"/>
    <w:rsid w:val="00BF7384"/>
    <w:rsid w:val="00BF7C28"/>
    <w:rsid w:val="00C0082B"/>
    <w:rsid w:val="00C00B52"/>
    <w:rsid w:val="00C01B8A"/>
    <w:rsid w:val="00C0203F"/>
    <w:rsid w:val="00C028EF"/>
    <w:rsid w:val="00C02F9F"/>
    <w:rsid w:val="00C034B3"/>
    <w:rsid w:val="00C03A04"/>
    <w:rsid w:val="00C03E37"/>
    <w:rsid w:val="00C04AFC"/>
    <w:rsid w:val="00C04DE4"/>
    <w:rsid w:val="00C0577D"/>
    <w:rsid w:val="00C0579B"/>
    <w:rsid w:val="00C0662D"/>
    <w:rsid w:val="00C067AD"/>
    <w:rsid w:val="00C06FC3"/>
    <w:rsid w:val="00C06FF2"/>
    <w:rsid w:val="00C073AF"/>
    <w:rsid w:val="00C078A3"/>
    <w:rsid w:val="00C10443"/>
    <w:rsid w:val="00C10601"/>
    <w:rsid w:val="00C10A75"/>
    <w:rsid w:val="00C11523"/>
    <w:rsid w:val="00C11996"/>
    <w:rsid w:val="00C11B20"/>
    <w:rsid w:val="00C11BDD"/>
    <w:rsid w:val="00C11E74"/>
    <w:rsid w:val="00C121F7"/>
    <w:rsid w:val="00C125B0"/>
    <w:rsid w:val="00C125B3"/>
    <w:rsid w:val="00C12647"/>
    <w:rsid w:val="00C12D44"/>
    <w:rsid w:val="00C12E58"/>
    <w:rsid w:val="00C14371"/>
    <w:rsid w:val="00C144B1"/>
    <w:rsid w:val="00C15369"/>
    <w:rsid w:val="00C155D3"/>
    <w:rsid w:val="00C15B49"/>
    <w:rsid w:val="00C15CE2"/>
    <w:rsid w:val="00C15D58"/>
    <w:rsid w:val="00C15E73"/>
    <w:rsid w:val="00C16238"/>
    <w:rsid w:val="00C16C5F"/>
    <w:rsid w:val="00C16D9E"/>
    <w:rsid w:val="00C170E4"/>
    <w:rsid w:val="00C17D0A"/>
    <w:rsid w:val="00C20499"/>
    <w:rsid w:val="00C205F9"/>
    <w:rsid w:val="00C20724"/>
    <w:rsid w:val="00C21259"/>
    <w:rsid w:val="00C21342"/>
    <w:rsid w:val="00C21C1A"/>
    <w:rsid w:val="00C2216D"/>
    <w:rsid w:val="00C22837"/>
    <w:rsid w:val="00C22A10"/>
    <w:rsid w:val="00C22C17"/>
    <w:rsid w:val="00C22CAB"/>
    <w:rsid w:val="00C24543"/>
    <w:rsid w:val="00C2496E"/>
    <w:rsid w:val="00C254CE"/>
    <w:rsid w:val="00C25753"/>
    <w:rsid w:val="00C25C2C"/>
    <w:rsid w:val="00C25DA3"/>
    <w:rsid w:val="00C269BF"/>
    <w:rsid w:val="00C26C26"/>
    <w:rsid w:val="00C26EAB"/>
    <w:rsid w:val="00C27004"/>
    <w:rsid w:val="00C270FE"/>
    <w:rsid w:val="00C27105"/>
    <w:rsid w:val="00C2726A"/>
    <w:rsid w:val="00C27508"/>
    <w:rsid w:val="00C303B6"/>
    <w:rsid w:val="00C313AA"/>
    <w:rsid w:val="00C31D86"/>
    <w:rsid w:val="00C32117"/>
    <w:rsid w:val="00C32D8F"/>
    <w:rsid w:val="00C3353C"/>
    <w:rsid w:val="00C33ACD"/>
    <w:rsid w:val="00C33C8A"/>
    <w:rsid w:val="00C33DA5"/>
    <w:rsid w:val="00C33E36"/>
    <w:rsid w:val="00C33F54"/>
    <w:rsid w:val="00C33F59"/>
    <w:rsid w:val="00C3494E"/>
    <w:rsid w:val="00C34BD6"/>
    <w:rsid w:val="00C35577"/>
    <w:rsid w:val="00C3617D"/>
    <w:rsid w:val="00C36ECC"/>
    <w:rsid w:val="00C3709A"/>
    <w:rsid w:val="00C37FF4"/>
    <w:rsid w:val="00C4014A"/>
    <w:rsid w:val="00C40EFC"/>
    <w:rsid w:val="00C41762"/>
    <w:rsid w:val="00C41B12"/>
    <w:rsid w:val="00C41D45"/>
    <w:rsid w:val="00C425A8"/>
    <w:rsid w:val="00C42837"/>
    <w:rsid w:val="00C42FE6"/>
    <w:rsid w:val="00C43174"/>
    <w:rsid w:val="00C44071"/>
    <w:rsid w:val="00C44D4C"/>
    <w:rsid w:val="00C45AB8"/>
    <w:rsid w:val="00C45B0D"/>
    <w:rsid w:val="00C47B47"/>
    <w:rsid w:val="00C47C28"/>
    <w:rsid w:val="00C47EFE"/>
    <w:rsid w:val="00C50CB6"/>
    <w:rsid w:val="00C51FCC"/>
    <w:rsid w:val="00C526E8"/>
    <w:rsid w:val="00C528E7"/>
    <w:rsid w:val="00C52B66"/>
    <w:rsid w:val="00C52C68"/>
    <w:rsid w:val="00C532E1"/>
    <w:rsid w:val="00C53338"/>
    <w:rsid w:val="00C5340E"/>
    <w:rsid w:val="00C536B9"/>
    <w:rsid w:val="00C54808"/>
    <w:rsid w:val="00C549CA"/>
    <w:rsid w:val="00C553EF"/>
    <w:rsid w:val="00C55549"/>
    <w:rsid w:val="00C55744"/>
    <w:rsid w:val="00C55ABA"/>
    <w:rsid w:val="00C55B3A"/>
    <w:rsid w:val="00C56027"/>
    <w:rsid w:val="00C564A8"/>
    <w:rsid w:val="00C570CC"/>
    <w:rsid w:val="00C5712A"/>
    <w:rsid w:val="00C57589"/>
    <w:rsid w:val="00C57B89"/>
    <w:rsid w:val="00C6035F"/>
    <w:rsid w:val="00C609E9"/>
    <w:rsid w:val="00C60AC7"/>
    <w:rsid w:val="00C60AD8"/>
    <w:rsid w:val="00C612F4"/>
    <w:rsid w:val="00C61993"/>
    <w:rsid w:val="00C61E7E"/>
    <w:rsid w:val="00C622FB"/>
    <w:rsid w:val="00C62594"/>
    <w:rsid w:val="00C63871"/>
    <w:rsid w:val="00C6433A"/>
    <w:rsid w:val="00C64D63"/>
    <w:rsid w:val="00C651B9"/>
    <w:rsid w:val="00C65C18"/>
    <w:rsid w:val="00C65E63"/>
    <w:rsid w:val="00C65F22"/>
    <w:rsid w:val="00C6614D"/>
    <w:rsid w:val="00C66BAC"/>
    <w:rsid w:val="00C67337"/>
    <w:rsid w:val="00C6735F"/>
    <w:rsid w:val="00C67B9D"/>
    <w:rsid w:val="00C706CC"/>
    <w:rsid w:val="00C70BFE"/>
    <w:rsid w:val="00C712C0"/>
    <w:rsid w:val="00C71C48"/>
    <w:rsid w:val="00C71D59"/>
    <w:rsid w:val="00C72141"/>
    <w:rsid w:val="00C72655"/>
    <w:rsid w:val="00C72C15"/>
    <w:rsid w:val="00C73019"/>
    <w:rsid w:val="00C7319B"/>
    <w:rsid w:val="00C7456A"/>
    <w:rsid w:val="00C748E2"/>
    <w:rsid w:val="00C74F10"/>
    <w:rsid w:val="00C75499"/>
    <w:rsid w:val="00C757D9"/>
    <w:rsid w:val="00C75DBF"/>
    <w:rsid w:val="00C77C7D"/>
    <w:rsid w:val="00C8023A"/>
    <w:rsid w:val="00C81719"/>
    <w:rsid w:val="00C8185F"/>
    <w:rsid w:val="00C81F15"/>
    <w:rsid w:val="00C821C2"/>
    <w:rsid w:val="00C82B10"/>
    <w:rsid w:val="00C82BBE"/>
    <w:rsid w:val="00C82C53"/>
    <w:rsid w:val="00C82D10"/>
    <w:rsid w:val="00C82F57"/>
    <w:rsid w:val="00C8359D"/>
    <w:rsid w:val="00C8497C"/>
    <w:rsid w:val="00C849D1"/>
    <w:rsid w:val="00C84FCE"/>
    <w:rsid w:val="00C850D9"/>
    <w:rsid w:val="00C85604"/>
    <w:rsid w:val="00C85894"/>
    <w:rsid w:val="00C859E2"/>
    <w:rsid w:val="00C85F0E"/>
    <w:rsid w:val="00C86286"/>
    <w:rsid w:val="00C8637F"/>
    <w:rsid w:val="00C86478"/>
    <w:rsid w:val="00C86611"/>
    <w:rsid w:val="00C86895"/>
    <w:rsid w:val="00C86FB2"/>
    <w:rsid w:val="00C877EC"/>
    <w:rsid w:val="00C87981"/>
    <w:rsid w:val="00C905F9"/>
    <w:rsid w:val="00C91438"/>
    <w:rsid w:val="00C91A31"/>
    <w:rsid w:val="00C920F8"/>
    <w:rsid w:val="00C9298B"/>
    <w:rsid w:val="00C92B23"/>
    <w:rsid w:val="00C92C48"/>
    <w:rsid w:val="00C92F44"/>
    <w:rsid w:val="00C947B4"/>
    <w:rsid w:val="00C948E2"/>
    <w:rsid w:val="00C9551B"/>
    <w:rsid w:val="00C95641"/>
    <w:rsid w:val="00C9592C"/>
    <w:rsid w:val="00C95B09"/>
    <w:rsid w:val="00C95D97"/>
    <w:rsid w:val="00C9616C"/>
    <w:rsid w:val="00C967BE"/>
    <w:rsid w:val="00C968A9"/>
    <w:rsid w:val="00C9702A"/>
    <w:rsid w:val="00C9745A"/>
    <w:rsid w:val="00C975B0"/>
    <w:rsid w:val="00C97CA2"/>
    <w:rsid w:val="00CA02A5"/>
    <w:rsid w:val="00CA0651"/>
    <w:rsid w:val="00CA0A4E"/>
    <w:rsid w:val="00CA10BA"/>
    <w:rsid w:val="00CA1D76"/>
    <w:rsid w:val="00CA1ECA"/>
    <w:rsid w:val="00CA2140"/>
    <w:rsid w:val="00CA2300"/>
    <w:rsid w:val="00CA36A8"/>
    <w:rsid w:val="00CA37F2"/>
    <w:rsid w:val="00CA3D2B"/>
    <w:rsid w:val="00CA4021"/>
    <w:rsid w:val="00CA4902"/>
    <w:rsid w:val="00CA4A96"/>
    <w:rsid w:val="00CA4AC1"/>
    <w:rsid w:val="00CA5052"/>
    <w:rsid w:val="00CA51A8"/>
    <w:rsid w:val="00CA51E7"/>
    <w:rsid w:val="00CA525A"/>
    <w:rsid w:val="00CA5352"/>
    <w:rsid w:val="00CA5460"/>
    <w:rsid w:val="00CA5728"/>
    <w:rsid w:val="00CA5B39"/>
    <w:rsid w:val="00CA5B80"/>
    <w:rsid w:val="00CA5DB3"/>
    <w:rsid w:val="00CA71EC"/>
    <w:rsid w:val="00CA7613"/>
    <w:rsid w:val="00CA76D5"/>
    <w:rsid w:val="00CA7947"/>
    <w:rsid w:val="00CA7AC9"/>
    <w:rsid w:val="00CA7D96"/>
    <w:rsid w:val="00CB1E4E"/>
    <w:rsid w:val="00CB289E"/>
    <w:rsid w:val="00CB2C72"/>
    <w:rsid w:val="00CB3548"/>
    <w:rsid w:val="00CB381F"/>
    <w:rsid w:val="00CB38E0"/>
    <w:rsid w:val="00CB3A7B"/>
    <w:rsid w:val="00CB3E97"/>
    <w:rsid w:val="00CB4342"/>
    <w:rsid w:val="00CB4875"/>
    <w:rsid w:val="00CB4BAF"/>
    <w:rsid w:val="00CB4C3B"/>
    <w:rsid w:val="00CB526B"/>
    <w:rsid w:val="00CB5DFB"/>
    <w:rsid w:val="00CB67B8"/>
    <w:rsid w:val="00CB6918"/>
    <w:rsid w:val="00CB75DC"/>
    <w:rsid w:val="00CB78DD"/>
    <w:rsid w:val="00CB7D1B"/>
    <w:rsid w:val="00CC0397"/>
    <w:rsid w:val="00CC0A93"/>
    <w:rsid w:val="00CC0D4C"/>
    <w:rsid w:val="00CC1BDA"/>
    <w:rsid w:val="00CC1FC4"/>
    <w:rsid w:val="00CC2F24"/>
    <w:rsid w:val="00CC2F32"/>
    <w:rsid w:val="00CC3FD4"/>
    <w:rsid w:val="00CC40B8"/>
    <w:rsid w:val="00CC54EC"/>
    <w:rsid w:val="00CC5AE2"/>
    <w:rsid w:val="00CC68DF"/>
    <w:rsid w:val="00CC6A1A"/>
    <w:rsid w:val="00CC7451"/>
    <w:rsid w:val="00CC7AAA"/>
    <w:rsid w:val="00CC7C91"/>
    <w:rsid w:val="00CC7D6C"/>
    <w:rsid w:val="00CC7E13"/>
    <w:rsid w:val="00CD000B"/>
    <w:rsid w:val="00CD06E7"/>
    <w:rsid w:val="00CD15A2"/>
    <w:rsid w:val="00CD1B6F"/>
    <w:rsid w:val="00CD1C92"/>
    <w:rsid w:val="00CD21E9"/>
    <w:rsid w:val="00CD259A"/>
    <w:rsid w:val="00CD3179"/>
    <w:rsid w:val="00CD323B"/>
    <w:rsid w:val="00CD3446"/>
    <w:rsid w:val="00CD36CB"/>
    <w:rsid w:val="00CD4315"/>
    <w:rsid w:val="00CD4386"/>
    <w:rsid w:val="00CD43A5"/>
    <w:rsid w:val="00CD4A99"/>
    <w:rsid w:val="00CD4D43"/>
    <w:rsid w:val="00CD628C"/>
    <w:rsid w:val="00CD7D51"/>
    <w:rsid w:val="00CE02FD"/>
    <w:rsid w:val="00CE047A"/>
    <w:rsid w:val="00CE0BC0"/>
    <w:rsid w:val="00CE1B38"/>
    <w:rsid w:val="00CE2054"/>
    <w:rsid w:val="00CE22FA"/>
    <w:rsid w:val="00CE2513"/>
    <w:rsid w:val="00CE28C0"/>
    <w:rsid w:val="00CE2C2D"/>
    <w:rsid w:val="00CE2E1C"/>
    <w:rsid w:val="00CE3280"/>
    <w:rsid w:val="00CE39B9"/>
    <w:rsid w:val="00CE3FE1"/>
    <w:rsid w:val="00CE42A3"/>
    <w:rsid w:val="00CE4B34"/>
    <w:rsid w:val="00CE4D72"/>
    <w:rsid w:val="00CE4E1C"/>
    <w:rsid w:val="00CE5489"/>
    <w:rsid w:val="00CE5539"/>
    <w:rsid w:val="00CE5818"/>
    <w:rsid w:val="00CE5D08"/>
    <w:rsid w:val="00CE664C"/>
    <w:rsid w:val="00CE6806"/>
    <w:rsid w:val="00CE6D4A"/>
    <w:rsid w:val="00CE734B"/>
    <w:rsid w:val="00CE7515"/>
    <w:rsid w:val="00CE79D5"/>
    <w:rsid w:val="00CE7DA6"/>
    <w:rsid w:val="00CF0062"/>
    <w:rsid w:val="00CF11C4"/>
    <w:rsid w:val="00CF1576"/>
    <w:rsid w:val="00CF16AE"/>
    <w:rsid w:val="00CF178C"/>
    <w:rsid w:val="00CF3246"/>
    <w:rsid w:val="00CF35AC"/>
    <w:rsid w:val="00CF3B1A"/>
    <w:rsid w:val="00CF3FDD"/>
    <w:rsid w:val="00CF4618"/>
    <w:rsid w:val="00CF471B"/>
    <w:rsid w:val="00CF4782"/>
    <w:rsid w:val="00CF4A21"/>
    <w:rsid w:val="00CF4B43"/>
    <w:rsid w:val="00CF4D36"/>
    <w:rsid w:val="00CF5148"/>
    <w:rsid w:val="00CF52A1"/>
    <w:rsid w:val="00CF5A2C"/>
    <w:rsid w:val="00CF5C66"/>
    <w:rsid w:val="00CF5F5B"/>
    <w:rsid w:val="00CF6452"/>
    <w:rsid w:val="00CF75D7"/>
    <w:rsid w:val="00CF7FF9"/>
    <w:rsid w:val="00D00084"/>
    <w:rsid w:val="00D0050E"/>
    <w:rsid w:val="00D00A5B"/>
    <w:rsid w:val="00D0161A"/>
    <w:rsid w:val="00D0180C"/>
    <w:rsid w:val="00D02A81"/>
    <w:rsid w:val="00D036DC"/>
    <w:rsid w:val="00D03B72"/>
    <w:rsid w:val="00D04362"/>
    <w:rsid w:val="00D043DE"/>
    <w:rsid w:val="00D04538"/>
    <w:rsid w:val="00D05194"/>
    <w:rsid w:val="00D053AB"/>
    <w:rsid w:val="00D057FE"/>
    <w:rsid w:val="00D05A8B"/>
    <w:rsid w:val="00D05F1B"/>
    <w:rsid w:val="00D07007"/>
    <w:rsid w:val="00D0727C"/>
    <w:rsid w:val="00D0772D"/>
    <w:rsid w:val="00D07B27"/>
    <w:rsid w:val="00D1020F"/>
    <w:rsid w:val="00D10DE1"/>
    <w:rsid w:val="00D10F42"/>
    <w:rsid w:val="00D111D6"/>
    <w:rsid w:val="00D11233"/>
    <w:rsid w:val="00D11373"/>
    <w:rsid w:val="00D1238B"/>
    <w:rsid w:val="00D12747"/>
    <w:rsid w:val="00D12BB1"/>
    <w:rsid w:val="00D138D1"/>
    <w:rsid w:val="00D13AD7"/>
    <w:rsid w:val="00D13E77"/>
    <w:rsid w:val="00D149C7"/>
    <w:rsid w:val="00D14AAA"/>
    <w:rsid w:val="00D14FD3"/>
    <w:rsid w:val="00D150B8"/>
    <w:rsid w:val="00D15194"/>
    <w:rsid w:val="00D15A4A"/>
    <w:rsid w:val="00D15B12"/>
    <w:rsid w:val="00D160E5"/>
    <w:rsid w:val="00D17440"/>
    <w:rsid w:val="00D17793"/>
    <w:rsid w:val="00D177C6"/>
    <w:rsid w:val="00D17C2F"/>
    <w:rsid w:val="00D203A3"/>
    <w:rsid w:val="00D21252"/>
    <w:rsid w:val="00D21EE4"/>
    <w:rsid w:val="00D2215F"/>
    <w:rsid w:val="00D223D7"/>
    <w:rsid w:val="00D226AF"/>
    <w:rsid w:val="00D22855"/>
    <w:rsid w:val="00D22F54"/>
    <w:rsid w:val="00D23B4B"/>
    <w:rsid w:val="00D23F8D"/>
    <w:rsid w:val="00D2425E"/>
    <w:rsid w:val="00D244C0"/>
    <w:rsid w:val="00D24836"/>
    <w:rsid w:val="00D256B2"/>
    <w:rsid w:val="00D259AE"/>
    <w:rsid w:val="00D262DE"/>
    <w:rsid w:val="00D2646C"/>
    <w:rsid w:val="00D26BBE"/>
    <w:rsid w:val="00D270DD"/>
    <w:rsid w:val="00D303EE"/>
    <w:rsid w:val="00D30A83"/>
    <w:rsid w:val="00D30D37"/>
    <w:rsid w:val="00D30FFF"/>
    <w:rsid w:val="00D310D3"/>
    <w:rsid w:val="00D319CE"/>
    <w:rsid w:val="00D328FC"/>
    <w:rsid w:val="00D3322B"/>
    <w:rsid w:val="00D3397C"/>
    <w:rsid w:val="00D33DF7"/>
    <w:rsid w:val="00D344A6"/>
    <w:rsid w:val="00D34915"/>
    <w:rsid w:val="00D34EF5"/>
    <w:rsid w:val="00D35E5E"/>
    <w:rsid w:val="00D36077"/>
    <w:rsid w:val="00D36A33"/>
    <w:rsid w:val="00D37154"/>
    <w:rsid w:val="00D3716A"/>
    <w:rsid w:val="00D37A96"/>
    <w:rsid w:val="00D37AAF"/>
    <w:rsid w:val="00D37CFD"/>
    <w:rsid w:val="00D40006"/>
    <w:rsid w:val="00D400CD"/>
    <w:rsid w:val="00D4017C"/>
    <w:rsid w:val="00D40245"/>
    <w:rsid w:val="00D41F0B"/>
    <w:rsid w:val="00D42510"/>
    <w:rsid w:val="00D42A19"/>
    <w:rsid w:val="00D43512"/>
    <w:rsid w:val="00D43525"/>
    <w:rsid w:val="00D436E1"/>
    <w:rsid w:val="00D43F7E"/>
    <w:rsid w:val="00D44131"/>
    <w:rsid w:val="00D44A67"/>
    <w:rsid w:val="00D44A81"/>
    <w:rsid w:val="00D4505A"/>
    <w:rsid w:val="00D45E17"/>
    <w:rsid w:val="00D45E62"/>
    <w:rsid w:val="00D4759F"/>
    <w:rsid w:val="00D475F7"/>
    <w:rsid w:val="00D477C5"/>
    <w:rsid w:val="00D477D7"/>
    <w:rsid w:val="00D47C84"/>
    <w:rsid w:val="00D50A0F"/>
    <w:rsid w:val="00D50AEA"/>
    <w:rsid w:val="00D50C2D"/>
    <w:rsid w:val="00D513C9"/>
    <w:rsid w:val="00D51551"/>
    <w:rsid w:val="00D51560"/>
    <w:rsid w:val="00D51772"/>
    <w:rsid w:val="00D5193E"/>
    <w:rsid w:val="00D51C92"/>
    <w:rsid w:val="00D51FA8"/>
    <w:rsid w:val="00D524A9"/>
    <w:rsid w:val="00D54298"/>
    <w:rsid w:val="00D54837"/>
    <w:rsid w:val="00D54E1B"/>
    <w:rsid w:val="00D553EB"/>
    <w:rsid w:val="00D55451"/>
    <w:rsid w:val="00D566CA"/>
    <w:rsid w:val="00D57785"/>
    <w:rsid w:val="00D57C2C"/>
    <w:rsid w:val="00D6052C"/>
    <w:rsid w:val="00D605FF"/>
    <w:rsid w:val="00D60AE4"/>
    <w:rsid w:val="00D620C3"/>
    <w:rsid w:val="00D63FD5"/>
    <w:rsid w:val="00D6495A"/>
    <w:rsid w:val="00D6499C"/>
    <w:rsid w:val="00D64D5D"/>
    <w:rsid w:val="00D65647"/>
    <w:rsid w:val="00D664EB"/>
    <w:rsid w:val="00D669CD"/>
    <w:rsid w:val="00D66A3A"/>
    <w:rsid w:val="00D66BD2"/>
    <w:rsid w:val="00D70084"/>
    <w:rsid w:val="00D7096F"/>
    <w:rsid w:val="00D70E5E"/>
    <w:rsid w:val="00D71850"/>
    <w:rsid w:val="00D720A8"/>
    <w:rsid w:val="00D721CC"/>
    <w:rsid w:val="00D72BED"/>
    <w:rsid w:val="00D72E9C"/>
    <w:rsid w:val="00D73D6B"/>
    <w:rsid w:val="00D742F7"/>
    <w:rsid w:val="00D74DF3"/>
    <w:rsid w:val="00D74EA3"/>
    <w:rsid w:val="00D753F0"/>
    <w:rsid w:val="00D7566D"/>
    <w:rsid w:val="00D75F17"/>
    <w:rsid w:val="00D760AA"/>
    <w:rsid w:val="00D76A27"/>
    <w:rsid w:val="00D76E59"/>
    <w:rsid w:val="00D771E3"/>
    <w:rsid w:val="00D77655"/>
    <w:rsid w:val="00D77CD2"/>
    <w:rsid w:val="00D77F8C"/>
    <w:rsid w:val="00D77FEC"/>
    <w:rsid w:val="00D8044D"/>
    <w:rsid w:val="00D80A39"/>
    <w:rsid w:val="00D81195"/>
    <w:rsid w:val="00D812F6"/>
    <w:rsid w:val="00D813E4"/>
    <w:rsid w:val="00D81644"/>
    <w:rsid w:val="00D83C96"/>
    <w:rsid w:val="00D83E4A"/>
    <w:rsid w:val="00D84C27"/>
    <w:rsid w:val="00D84CBA"/>
    <w:rsid w:val="00D84EED"/>
    <w:rsid w:val="00D85791"/>
    <w:rsid w:val="00D8589F"/>
    <w:rsid w:val="00D864CD"/>
    <w:rsid w:val="00D86509"/>
    <w:rsid w:val="00D86794"/>
    <w:rsid w:val="00D870BD"/>
    <w:rsid w:val="00D87127"/>
    <w:rsid w:val="00D87160"/>
    <w:rsid w:val="00D8724A"/>
    <w:rsid w:val="00D87640"/>
    <w:rsid w:val="00D87726"/>
    <w:rsid w:val="00D90659"/>
    <w:rsid w:val="00D909DD"/>
    <w:rsid w:val="00D90A6C"/>
    <w:rsid w:val="00D90C5E"/>
    <w:rsid w:val="00D90C67"/>
    <w:rsid w:val="00D91446"/>
    <w:rsid w:val="00D91937"/>
    <w:rsid w:val="00D91A67"/>
    <w:rsid w:val="00D91B05"/>
    <w:rsid w:val="00D9234D"/>
    <w:rsid w:val="00D92432"/>
    <w:rsid w:val="00D9259C"/>
    <w:rsid w:val="00D931E7"/>
    <w:rsid w:val="00D94587"/>
    <w:rsid w:val="00D94633"/>
    <w:rsid w:val="00D9464A"/>
    <w:rsid w:val="00D94B01"/>
    <w:rsid w:val="00D94C3F"/>
    <w:rsid w:val="00D95012"/>
    <w:rsid w:val="00D952E7"/>
    <w:rsid w:val="00D95E02"/>
    <w:rsid w:val="00D96232"/>
    <w:rsid w:val="00D965FE"/>
    <w:rsid w:val="00D96816"/>
    <w:rsid w:val="00D96E60"/>
    <w:rsid w:val="00D97436"/>
    <w:rsid w:val="00D9762C"/>
    <w:rsid w:val="00DA01D7"/>
    <w:rsid w:val="00DA0557"/>
    <w:rsid w:val="00DA056A"/>
    <w:rsid w:val="00DA0EF4"/>
    <w:rsid w:val="00DA1679"/>
    <w:rsid w:val="00DA171E"/>
    <w:rsid w:val="00DA1870"/>
    <w:rsid w:val="00DA1920"/>
    <w:rsid w:val="00DA1C00"/>
    <w:rsid w:val="00DA2062"/>
    <w:rsid w:val="00DA2617"/>
    <w:rsid w:val="00DA2915"/>
    <w:rsid w:val="00DA2C3F"/>
    <w:rsid w:val="00DA358E"/>
    <w:rsid w:val="00DA3DFE"/>
    <w:rsid w:val="00DA4A77"/>
    <w:rsid w:val="00DA4D9E"/>
    <w:rsid w:val="00DA5AC7"/>
    <w:rsid w:val="00DA5B4A"/>
    <w:rsid w:val="00DA5D37"/>
    <w:rsid w:val="00DA5D9C"/>
    <w:rsid w:val="00DA62EA"/>
    <w:rsid w:val="00DA6705"/>
    <w:rsid w:val="00DA7152"/>
    <w:rsid w:val="00DA7239"/>
    <w:rsid w:val="00DA7433"/>
    <w:rsid w:val="00DB018D"/>
    <w:rsid w:val="00DB0485"/>
    <w:rsid w:val="00DB0B17"/>
    <w:rsid w:val="00DB19D3"/>
    <w:rsid w:val="00DB1D3D"/>
    <w:rsid w:val="00DB2866"/>
    <w:rsid w:val="00DB4320"/>
    <w:rsid w:val="00DB43BA"/>
    <w:rsid w:val="00DB43BC"/>
    <w:rsid w:val="00DB50C7"/>
    <w:rsid w:val="00DB5B17"/>
    <w:rsid w:val="00DB5F14"/>
    <w:rsid w:val="00DB5FCF"/>
    <w:rsid w:val="00DB6C26"/>
    <w:rsid w:val="00DB7444"/>
    <w:rsid w:val="00DB78A4"/>
    <w:rsid w:val="00DB7E91"/>
    <w:rsid w:val="00DB7EF8"/>
    <w:rsid w:val="00DC01BC"/>
    <w:rsid w:val="00DC0441"/>
    <w:rsid w:val="00DC0660"/>
    <w:rsid w:val="00DC0D55"/>
    <w:rsid w:val="00DC1488"/>
    <w:rsid w:val="00DC1D49"/>
    <w:rsid w:val="00DC2396"/>
    <w:rsid w:val="00DC2426"/>
    <w:rsid w:val="00DC2A00"/>
    <w:rsid w:val="00DC2D5C"/>
    <w:rsid w:val="00DC47B9"/>
    <w:rsid w:val="00DC6253"/>
    <w:rsid w:val="00DC6C2C"/>
    <w:rsid w:val="00DC7058"/>
    <w:rsid w:val="00DD0167"/>
    <w:rsid w:val="00DD0938"/>
    <w:rsid w:val="00DD176B"/>
    <w:rsid w:val="00DD1968"/>
    <w:rsid w:val="00DD1A35"/>
    <w:rsid w:val="00DD1F93"/>
    <w:rsid w:val="00DD335D"/>
    <w:rsid w:val="00DD3DA5"/>
    <w:rsid w:val="00DD3ECC"/>
    <w:rsid w:val="00DD4717"/>
    <w:rsid w:val="00DD4DE4"/>
    <w:rsid w:val="00DD51DC"/>
    <w:rsid w:val="00DD52B9"/>
    <w:rsid w:val="00DD5916"/>
    <w:rsid w:val="00DD5F35"/>
    <w:rsid w:val="00DD634A"/>
    <w:rsid w:val="00DD729A"/>
    <w:rsid w:val="00DD7BC5"/>
    <w:rsid w:val="00DE0032"/>
    <w:rsid w:val="00DE1186"/>
    <w:rsid w:val="00DE1E67"/>
    <w:rsid w:val="00DE1EEA"/>
    <w:rsid w:val="00DE1F9B"/>
    <w:rsid w:val="00DE2ABA"/>
    <w:rsid w:val="00DE2D10"/>
    <w:rsid w:val="00DE3DDF"/>
    <w:rsid w:val="00DE3E71"/>
    <w:rsid w:val="00DE4610"/>
    <w:rsid w:val="00DE4C9C"/>
    <w:rsid w:val="00DE4E88"/>
    <w:rsid w:val="00DE53EC"/>
    <w:rsid w:val="00DE57C2"/>
    <w:rsid w:val="00DE5C96"/>
    <w:rsid w:val="00DE5E19"/>
    <w:rsid w:val="00DE5FBC"/>
    <w:rsid w:val="00DE682D"/>
    <w:rsid w:val="00DE7461"/>
    <w:rsid w:val="00DE7E37"/>
    <w:rsid w:val="00DF01DD"/>
    <w:rsid w:val="00DF09C1"/>
    <w:rsid w:val="00DF0A12"/>
    <w:rsid w:val="00DF0B12"/>
    <w:rsid w:val="00DF119D"/>
    <w:rsid w:val="00DF19E0"/>
    <w:rsid w:val="00DF24DE"/>
    <w:rsid w:val="00DF2E9A"/>
    <w:rsid w:val="00DF3119"/>
    <w:rsid w:val="00DF3490"/>
    <w:rsid w:val="00DF351A"/>
    <w:rsid w:val="00DF3729"/>
    <w:rsid w:val="00DF53D7"/>
    <w:rsid w:val="00DF5A15"/>
    <w:rsid w:val="00DF5D8A"/>
    <w:rsid w:val="00DF6872"/>
    <w:rsid w:val="00DF78BD"/>
    <w:rsid w:val="00DF78FB"/>
    <w:rsid w:val="00E012A7"/>
    <w:rsid w:val="00E01A2A"/>
    <w:rsid w:val="00E028CB"/>
    <w:rsid w:val="00E02B3C"/>
    <w:rsid w:val="00E02F93"/>
    <w:rsid w:val="00E02FCE"/>
    <w:rsid w:val="00E039CD"/>
    <w:rsid w:val="00E045A9"/>
    <w:rsid w:val="00E04C66"/>
    <w:rsid w:val="00E04F5B"/>
    <w:rsid w:val="00E05A37"/>
    <w:rsid w:val="00E05CBC"/>
    <w:rsid w:val="00E06312"/>
    <w:rsid w:val="00E06382"/>
    <w:rsid w:val="00E065BE"/>
    <w:rsid w:val="00E0671B"/>
    <w:rsid w:val="00E06AA6"/>
    <w:rsid w:val="00E06BE9"/>
    <w:rsid w:val="00E06C79"/>
    <w:rsid w:val="00E07AF7"/>
    <w:rsid w:val="00E10387"/>
    <w:rsid w:val="00E1068D"/>
    <w:rsid w:val="00E10896"/>
    <w:rsid w:val="00E1091E"/>
    <w:rsid w:val="00E11656"/>
    <w:rsid w:val="00E12194"/>
    <w:rsid w:val="00E12720"/>
    <w:rsid w:val="00E13283"/>
    <w:rsid w:val="00E139BC"/>
    <w:rsid w:val="00E14DB2"/>
    <w:rsid w:val="00E154BF"/>
    <w:rsid w:val="00E1557C"/>
    <w:rsid w:val="00E16805"/>
    <w:rsid w:val="00E17DB3"/>
    <w:rsid w:val="00E17E74"/>
    <w:rsid w:val="00E210F1"/>
    <w:rsid w:val="00E21379"/>
    <w:rsid w:val="00E22F08"/>
    <w:rsid w:val="00E23098"/>
    <w:rsid w:val="00E233E4"/>
    <w:rsid w:val="00E2340F"/>
    <w:rsid w:val="00E23A0B"/>
    <w:rsid w:val="00E23E74"/>
    <w:rsid w:val="00E2421F"/>
    <w:rsid w:val="00E24D1F"/>
    <w:rsid w:val="00E26235"/>
    <w:rsid w:val="00E2662D"/>
    <w:rsid w:val="00E2707E"/>
    <w:rsid w:val="00E271F4"/>
    <w:rsid w:val="00E27798"/>
    <w:rsid w:val="00E27C7B"/>
    <w:rsid w:val="00E27FE1"/>
    <w:rsid w:val="00E300AD"/>
    <w:rsid w:val="00E3016E"/>
    <w:rsid w:val="00E3049C"/>
    <w:rsid w:val="00E3060E"/>
    <w:rsid w:val="00E308FE"/>
    <w:rsid w:val="00E30C38"/>
    <w:rsid w:val="00E30F0B"/>
    <w:rsid w:val="00E323C1"/>
    <w:rsid w:val="00E32C3A"/>
    <w:rsid w:val="00E33108"/>
    <w:rsid w:val="00E33144"/>
    <w:rsid w:val="00E33CEE"/>
    <w:rsid w:val="00E34C11"/>
    <w:rsid w:val="00E34CD5"/>
    <w:rsid w:val="00E34F18"/>
    <w:rsid w:val="00E35026"/>
    <w:rsid w:val="00E36282"/>
    <w:rsid w:val="00E36F69"/>
    <w:rsid w:val="00E374C9"/>
    <w:rsid w:val="00E401A0"/>
    <w:rsid w:val="00E4079B"/>
    <w:rsid w:val="00E40A94"/>
    <w:rsid w:val="00E40C72"/>
    <w:rsid w:val="00E41575"/>
    <w:rsid w:val="00E416A6"/>
    <w:rsid w:val="00E41C28"/>
    <w:rsid w:val="00E4232C"/>
    <w:rsid w:val="00E42AF9"/>
    <w:rsid w:val="00E43693"/>
    <w:rsid w:val="00E438D3"/>
    <w:rsid w:val="00E44302"/>
    <w:rsid w:val="00E446BF"/>
    <w:rsid w:val="00E44762"/>
    <w:rsid w:val="00E44BA3"/>
    <w:rsid w:val="00E44F4A"/>
    <w:rsid w:val="00E45D4E"/>
    <w:rsid w:val="00E4775B"/>
    <w:rsid w:val="00E500A5"/>
    <w:rsid w:val="00E502F3"/>
    <w:rsid w:val="00E503DE"/>
    <w:rsid w:val="00E506CF"/>
    <w:rsid w:val="00E50F25"/>
    <w:rsid w:val="00E50F70"/>
    <w:rsid w:val="00E50FC7"/>
    <w:rsid w:val="00E5101C"/>
    <w:rsid w:val="00E5165F"/>
    <w:rsid w:val="00E51712"/>
    <w:rsid w:val="00E51756"/>
    <w:rsid w:val="00E518A0"/>
    <w:rsid w:val="00E519E6"/>
    <w:rsid w:val="00E51B84"/>
    <w:rsid w:val="00E5209A"/>
    <w:rsid w:val="00E52B3A"/>
    <w:rsid w:val="00E53639"/>
    <w:rsid w:val="00E5375C"/>
    <w:rsid w:val="00E53899"/>
    <w:rsid w:val="00E55CF6"/>
    <w:rsid w:val="00E57F5F"/>
    <w:rsid w:val="00E6026D"/>
    <w:rsid w:val="00E60930"/>
    <w:rsid w:val="00E619B8"/>
    <w:rsid w:val="00E619DB"/>
    <w:rsid w:val="00E61A0B"/>
    <w:rsid w:val="00E637C8"/>
    <w:rsid w:val="00E63D3F"/>
    <w:rsid w:val="00E6445D"/>
    <w:rsid w:val="00E6447F"/>
    <w:rsid w:val="00E64648"/>
    <w:rsid w:val="00E64729"/>
    <w:rsid w:val="00E653BE"/>
    <w:rsid w:val="00E65EAC"/>
    <w:rsid w:val="00E66448"/>
    <w:rsid w:val="00E672FF"/>
    <w:rsid w:val="00E67818"/>
    <w:rsid w:val="00E67939"/>
    <w:rsid w:val="00E67EE0"/>
    <w:rsid w:val="00E70534"/>
    <w:rsid w:val="00E70BEF"/>
    <w:rsid w:val="00E70D68"/>
    <w:rsid w:val="00E7117A"/>
    <w:rsid w:val="00E71636"/>
    <w:rsid w:val="00E72D34"/>
    <w:rsid w:val="00E7343E"/>
    <w:rsid w:val="00E738E6"/>
    <w:rsid w:val="00E73E3D"/>
    <w:rsid w:val="00E73F19"/>
    <w:rsid w:val="00E74216"/>
    <w:rsid w:val="00E757D8"/>
    <w:rsid w:val="00E75B11"/>
    <w:rsid w:val="00E7625E"/>
    <w:rsid w:val="00E765A2"/>
    <w:rsid w:val="00E765E0"/>
    <w:rsid w:val="00E76912"/>
    <w:rsid w:val="00E76A6C"/>
    <w:rsid w:val="00E76C3D"/>
    <w:rsid w:val="00E76DEC"/>
    <w:rsid w:val="00E777FB"/>
    <w:rsid w:val="00E8045D"/>
    <w:rsid w:val="00E80B44"/>
    <w:rsid w:val="00E8222A"/>
    <w:rsid w:val="00E824A9"/>
    <w:rsid w:val="00E82821"/>
    <w:rsid w:val="00E8311E"/>
    <w:rsid w:val="00E838E8"/>
    <w:rsid w:val="00E83D5E"/>
    <w:rsid w:val="00E8405B"/>
    <w:rsid w:val="00E84666"/>
    <w:rsid w:val="00E84A30"/>
    <w:rsid w:val="00E8574C"/>
    <w:rsid w:val="00E85911"/>
    <w:rsid w:val="00E8683D"/>
    <w:rsid w:val="00E8733F"/>
    <w:rsid w:val="00E90453"/>
    <w:rsid w:val="00E90834"/>
    <w:rsid w:val="00E90ABD"/>
    <w:rsid w:val="00E90BB5"/>
    <w:rsid w:val="00E91144"/>
    <w:rsid w:val="00E919C3"/>
    <w:rsid w:val="00E91C38"/>
    <w:rsid w:val="00E91DF0"/>
    <w:rsid w:val="00E925F8"/>
    <w:rsid w:val="00E926D7"/>
    <w:rsid w:val="00E93705"/>
    <w:rsid w:val="00E93781"/>
    <w:rsid w:val="00E93E14"/>
    <w:rsid w:val="00E94697"/>
    <w:rsid w:val="00E94D8C"/>
    <w:rsid w:val="00E9577A"/>
    <w:rsid w:val="00E96661"/>
    <w:rsid w:val="00E96AE0"/>
    <w:rsid w:val="00E96BBF"/>
    <w:rsid w:val="00E9721D"/>
    <w:rsid w:val="00E97684"/>
    <w:rsid w:val="00EA0073"/>
    <w:rsid w:val="00EA0181"/>
    <w:rsid w:val="00EA0855"/>
    <w:rsid w:val="00EA0AD1"/>
    <w:rsid w:val="00EA0EF1"/>
    <w:rsid w:val="00EA162F"/>
    <w:rsid w:val="00EA190D"/>
    <w:rsid w:val="00EA1E97"/>
    <w:rsid w:val="00EA1FE5"/>
    <w:rsid w:val="00EA21F3"/>
    <w:rsid w:val="00EA2534"/>
    <w:rsid w:val="00EA25EA"/>
    <w:rsid w:val="00EA2AA3"/>
    <w:rsid w:val="00EA3124"/>
    <w:rsid w:val="00EA3687"/>
    <w:rsid w:val="00EA48BE"/>
    <w:rsid w:val="00EA48EE"/>
    <w:rsid w:val="00EA4DAE"/>
    <w:rsid w:val="00EA5115"/>
    <w:rsid w:val="00EA5184"/>
    <w:rsid w:val="00EA5223"/>
    <w:rsid w:val="00EA550E"/>
    <w:rsid w:val="00EA5649"/>
    <w:rsid w:val="00EA5A82"/>
    <w:rsid w:val="00EA5D99"/>
    <w:rsid w:val="00EA61CA"/>
    <w:rsid w:val="00EA64B4"/>
    <w:rsid w:val="00EA7424"/>
    <w:rsid w:val="00EA7D97"/>
    <w:rsid w:val="00EB0EBF"/>
    <w:rsid w:val="00EB0F21"/>
    <w:rsid w:val="00EB1153"/>
    <w:rsid w:val="00EB1287"/>
    <w:rsid w:val="00EB1E0A"/>
    <w:rsid w:val="00EB2656"/>
    <w:rsid w:val="00EB2CA3"/>
    <w:rsid w:val="00EB3002"/>
    <w:rsid w:val="00EB3012"/>
    <w:rsid w:val="00EB307C"/>
    <w:rsid w:val="00EB33A8"/>
    <w:rsid w:val="00EB3620"/>
    <w:rsid w:val="00EB378A"/>
    <w:rsid w:val="00EB4345"/>
    <w:rsid w:val="00EB50BD"/>
    <w:rsid w:val="00EB531E"/>
    <w:rsid w:val="00EB5B9A"/>
    <w:rsid w:val="00EB5E86"/>
    <w:rsid w:val="00EB61A2"/>
    <w:rsid w:val="00EB67AA"/>
    <w:rsid w:val="00EB6946"/>
    <w:rsid w:val="00EB69DE"/>
    <w:rsid w:val="00EB6A98"/>
    <w:rsid w:val="00EB7082"/>
    <w:rsid w:val="00EB75DD"/>
    <w:rsid w:val="00EB7F67"/>
    <w:rsid w:val="00EC0273"/>
    <w:rsid w:val="00EC03B0"/>
    <w:rsid w:val="00EC107F"/>
    <w:rsid w:val="00EC1EF3"/>
    <w:rsid w:val="00EC20D4"/>
    <w:rsid w:val="00EC269E"/>
    <w:rsid w:val="00EC36C6"/>
    <w:rsid w:val="00EC3B99"/>
    <w:rsid w:val="00EC3FE3"/>
    <w:rsid w:val="00EC407F"/>
    <w:rsid w:val="00EC41B0"/>
    <w:rsid w:val="00EC4362"/>
    <w:rsid w:val="00EC51DF"/>
    <w:rsid w:val="00EC58D3"/>
    <w:rsid w:val="00EC6179"/>
    <w:rsid w:val="00EC6AC1"/>
    <w:rsid w:val="00EC6FC3"/>
    <w:rsid w:val="00EC70D6"/>
    <w:rsid w:val="00EC71CD"/>
    <w:rsid w:val="00EC76E0"/>
    <w:rsid w:val="00EC7AC5"/>
    <w:rsid w:val="00EC7F2C"/>
    <w:rsid w:val="00ED0319"/>
    <w:rsid w:val="00ED047D"/>
    <w:rsid w:val="00ED05D8"/>
    <w:rsid w:val="00ED0A8F"/>
    <w:rsid w:val="00ED112B"/>
    <w:rsid w:val="00ED12B7"/>
    <w:rsid w:val="00ED13F8"/>
    <w:rsid w:val="00ED1A37"/>
    <w:rsid w:val="00ED22AA"/>
    <w:rsid w:val="00ED269B"/>
    <w:rsid w:val="00ED2CA1"/>
    <w:rsid w:val="00ED30E4"/>
    <w:rsid w:val="00ED34D6"/>
    <w:rsid w:val="00ED4390"/>
    <w:rsid w:val="00ED4395"/>
    <w:rsid w:val="00ED4814"/>
    <w:rsid w:val="00ED54FD"/>
    <w:rsid w:val="00ED5B30"/>
    <w:rsid w:val="00ED62BA"/>
    <w:rsid w:val="00ED6486"/>
    <w:rsid w:val="00ED6F37"/>
    <w:rsid w:val="00ED7163"/>
    <w:rsid w:val="00ED7236"/>
    <w:rsid w:val="00ED7330"/>
    <w:rsid w:val="00ED7447"/>
    <w:rsid w:val="00EE0013"/>
    <w:rsid w:val="00EE0799"/>
    <w:rsid w:val="00EE099D"/>
    <w:rsid w:val="00EE0A5C"/>
    <w:rsid w:val="00EE0F7F"/>
    <w:rsid w:val="00EE0FBA"/>
    <w:rsid w:val="00EE101A"/>
    <w:rsid w:val="00EE1051"/>
    <w:rsid w:val="00EE1A74"/>
    <w:rsid w:val="00EE1AA3"/>
    <w:rsid w:val="00EE1EE0"/>
    <w:rsid w:val="00EE2D56"/>
    <w:rsid w:val="00EE3B16"/>
    <w:rsid w:val="00EE3CEB"/>
    <w:rsid w:val="00EE3D17"/>
    <w:rsid w:val="00EE45F9"/>
    <w:rsid w:val="00EE46CA"/>
    <w:rsid w:val="00EE510E"/>
    <w:rsid w:val="00EE5177"/>
    <w:rsid w:val="00EE51AE"/>
    <w:rsid w:val="00EE5D28"/>
    <w:rsid w:val="00EE6A39"/>
    <w:rsid w:val="00EE6AED"/>
    <w:rsid w:val="00EE724D"/>
    <w:rsid w:val="00EE7CB7"/>
    <w:rsid w:val="00EF043C"/>
    <w:rsid w:val="00EF0A49"/>
    <w:rsid w:val="00EF0D89"/>
    <w:rsid w:val="00EF0ED3"/>
    <w:rsid w:val="00EF1B82"/>
    <w:rsid w:val="00EF1D29"/>
    <w:rsid w:val="00EF1DAA"/>
    <w:rsid w:val="00EF31D4"/>
    <w:rsid w:val="00EF31DB"/>
    <w:rsid w:val="00EF3B93"/>
    <w:rsid w:val="00EF3CCF"/>
    <w:rsid w:val="00EF451B"/>
    <w:rsid w:val="00EF5297"/>
    <w:rsid w:val="00EF54DE"/>
    <w:rsid w:val="00EF5528"/>
    <w:rsid w:val="00EF55FF"/>
    <w:rsid w:val="00EF57ED"/>
    <w:rsid w:val="00EF6965"/>
    <w:rsid w:val="00EF6DD0"/>
    <w:rsid w:val="00EF6E68"/>
    <w:rsid w:val="00EF72BF"/>
    <w:rsid w:val="00F00852"/>
    <w:rsid w:val="00F00A9A"/>
    <w:rsid w:val="00F01063"/>
    <w:rsid w:val="00F01C6E"/>
    <w:rsid w:val="00F01CC5"/>
    <w:rsid w:val="00F029A7"/>
    <w:rsid w:val="00F02EBD"/>
    <w:rsid w:val="00F03B21"/>
    <w:rsid w:val="00F03C08"/>
    <w:rsid w:val="00F03CC2"/>
    <w:rsid w:val="00F03FB3"/>
    <w:rsid w:val="00F043A1"/>
    <w:rsid w:val="00F04F9F"/>
    <w:rsid w:val="00F05C15"/>
    <w:rsid w:val="00F0625A"/>
    <w:rsid w:val="00F06570"/>
    <w:rsid w:val="00F06A46"/>
    <w:rsid w:val="00F079DE"/>
    <w:rsid w:val="00F1022E"/>
    <w:rsid w:val="00F11872"/>
    <w:rsid w:val="00F120A0"/>
    <w:rsid w:val="00F12FDE"/>
    <w:rsid w:val="00F131D6"/>
    <w:rsid w:val="00F15554"/>
    <w:rsid w:val="00F155D1"/>
    <w:rsid w:val="00F16FD0"/>
    <w:rsid w:val="00F171E3"/>
    <w:rsid w:val="00F17BFF"/>
    <w:rsid w:val="00F17E61"/>
    <w:rsid w:val="00F206F1"/>
    <w:rsid w:val="00F21177"/>
    <w:rsid w:val="00F21786"/>
    <w:rsid w:val="00F239F8"/>
    <w:rsid w:val="00F23D96"/>
    <w:rsid w:val="00F2416C"/>
    <w:rsid w:val="00F245ED"/>
    <w:rsid w:val="00F24883"/>
    <w:rsid w:val="00F253AC"/>
    <w:rsid w:val="00F26508"/>
    <w:rsid w:val="00F26A96"/>
    <w:rsid w:val="00F27985"/>
    <w:rsid w:val="00F279E1"/>
    <w:rsid w:val="00F30281"/>
    <w:rsid w:val="00F30400"/>
    <w:rsid w:val="00F3110E"/>
    <w:rsid w:val="00F319B6"/>
    <w:rsid w:val="00F31A2B"/>
    <w:rsid w:val="00F31A67"/>
    <w:rsid w:val="00F320F4"/>
    <w:rsid w:val="00F32A7B"/>
    <w:rsid w:val="00F33A5C"/>
    <w:rsid w:val="00F33D9A"/>
    <w:rsid w:val="00F3434E"/>
    <w:rsid w:val="00F3496C"/>
    <w:rsid w:val="00F35021"/>
    <w:rsid w:val="00F35548"/>
    <w:rsid w:val="00F358FD"/>
    <w:rsid w:val="00F35BD1"/>
    <w:rsid w:val="00F35DF4"/>
    <w:rsid w:val="00F36555"/>
    <w:rsid w:val="00F367E1"/>
    <w:rsid w:val="00F36AE4"/>
    <w:rsid w:val="00F3718E"/>
    <w:rsid w:val="00F37260"/>
    <w:rsid w:val="00F375C9"/>
    <w:rsid w:val="00F376F4"/>
    <w:rsid w:val="00F37F9C"/>
    <w:rsid w:val="00F40F55"/>
    <w:rsid w:val="00F41148"/>
    <w:rsid w:val="00F414DE"/>
    <w:rsid w:val="00F41D5D"/>
    <w:rsid w:val="00F41E17"/>
    <w:rsid w:val="00F41F63"/>
    <w:rsid w:val="00F42300"/>
    <w:rsid w:val="00F4339F"/>
    <w:rsid w:val="00F436C2"/>
    <w:rsid w:val="00F43DAB"/>
    <w:rsid w:val="00F43F18"/>
    <w:rsid w:val="00F44086"/>
    <w:rsid w:val="00F4471D"/>
    <w:rsid w:val="00F44E72"/>
    <w:rsid w:val="00F456B1"/>
    <w:rsid w:val="00F47033"/>
    <w:rsid w:val="00F50187"/>
    <w:rsid w:val="00F50429"/>
    <w:rsid w:val="00F510E4"/>
    <w:rsid w:val="00F51126"/>
    <w:rsid w:val="00F516A8"/>
    <w:rsid w:val="00F51BF6"/>
    <w:rsid w:val="00F5241F"/>
    <w:rsid w:val="00F524F5"/>
    <w:rsid w:val="00F53242"/>
    <w:rsid w:val="00F53C01"/>
    <w:rsid w:val="00F550DF"/>
    <w:rsid w:val="00F55904"/>
    <w:rsid w:val="00F55A11"/>
    <w:rsid w:val="00F5616E"/>
    <w:rsid w:val="00F5624F"/>
    <w:rsid w:val="00F5641E"/>
    <w:rsid w:val="00F56B06"/>
    <w:rsid w:val="00F573F8"/>
    <w:rsid w:val="00F5759E"/>
    <w:rsid w:val="00F57657"/>
    <w:rsid w:val="00F579A2"/>
    <w:rsid w:val="00F60D41"/>
    <w:rsid w:val="00F60E46"/>
    <w:rsid w:val="00F60F7A"/>
    <w:rsid w:val="00F61A88"/>
    <w:rsid w:val="00F61AFB"/>
    <w:rsid w:val="00F62141"/>
    <w:rsid w:val="00F62444"/>
    <w:rsid w:val="00F6270C"/>
    <w:rsid w:val="00F631BB"/>
    <w:rsid w:val="00F634B1"/>
    <w:rsid w:val="00F6429B"/>
    <w:rsid w:val="00F64A46"/>
    <w:rsid w:val="00F64B75"/>
    <w:rsid w:val="00F6519D"/>
    <w:rsid w:val="00F654D7"/>
    <w:rsid w:val="00F6569E"/>
    <w:rsid w:val="00F65AC9"/>
    <w:rsid w:val="00F663B6"/>
    <w:rsid w:val="00F66712"/>
    <w:rsid w:val="00F66921"/>
    <w:rsid w:val="00F67B0D"/>
    <w:rsid w:val="00F70583"/>
    <w:rsid w:val="00F70D66"/>
    <w:rsid w:val="00F7118D"/>
    <w:rsid w:val="00F713E1"/>
    <w:rsid w:val="00F715F0"/>
    <w:rsid w:val="00F715F3"/>
    <w:rsid w:val="00F71769"/>
    <w:rsid w:val="00F718A2"/>
    <w:rsid w:val="00F71ADF"/>
    <w:rsid w:val="00F71B5D"/>
    <w:rsid w:val="00F72319"/>
    <w:rsid w:val="00F726AB"/>
    <w:rsid w:val="00F732B3"/>
    <w:rsid w:val="00F735EC"/>
    <w:rsid w:val="00F7385F"/>
    <w:rsid w:val="00F738AA"/>
    <w:rsid w:val="00F73E1A"/>
    <w:rsid w:val="00F74C61"/>
    <w:rsid w:val="00F74E01"/>
    <w:rsid w:val="00F75CC9"/>
    <w:rsid w:val="00F75D84"/>
    <w:rsid w:val="00F773A9"/>
    <w:rsid w:val="00F805C9"/>
    <w:rsid w:val="00F80CC9"/>
    <w:rsid w:val="00F80E97"/>
    <w:rsid w:val="00F81550"/>
    <w:rsid w:val="00F81D81"/>
    <w:rsid w:val="00F823B2"/>
    <w:rsid w:val="00F82A72"/>
    <w:rsid w:val="00F852FB"/>
    <w:rsid w:val="00F864E1"/>
    <w:rsid w:val="00F86917"/>
    <w:rsid w:val="00F8752A"/>
    <w:rsid w:val="00F9061F"/>
    <w:rsid w:val="00F90A2F"/>
    <w:rsid w:val="00F90D9E"/>
    <w:rsid w:val="00F90F20"/>
    <w:rsid w:val="00F91257"/>
    <w:rsid w:val="00F91915"/>
    <w:rsid w:val="00F91B1E"/>
    <w:rsid w:val="00F93B18"/>
    <w:rsid w:val="00F93C54"/>
    <w:rsid w:val="00F93DC5"/>
    <w:rsid w:val="00F940E5"/>
    <w:rsid w:val="00F94C26"/>
    <w:rsid w:val="00F952AA"/>
    <w:rsid w:val="00F9570C"/>
    <w:rsid w:val="00F95A60"/>
    <w:rsid w:val="00F96192"/>
    <w:rsid w:val="00F96C45"/>
    <w:rsid w:val="00F96C86"/>
    <w:rsid w:val="00F96E3C"/>
    <w:rsid w:val="00FA050E"/>
    <w:rsid w:val="00FA0879"/>
    <w:rsid w:val="00FA0F88"/>
    <w:rsid w:val="00FA1076"/>
    <w:rsid w:val="00FA2362"/>
    <w:rsid w:val="00FA23E9"/>
    <w:rsid w:val="00FA2574"/>
    <w:rsid w:val="00FA2B5D"/>
    <w:rsid w:val="00FA2E83"/>
    <w:rsid w:val="00FA345B"/>
    <w:rsid w:val="00FA34FD"/>
    <w:rsid w:val="00FA35EF"/>
    <w:rsid w:val="00FA3998"/>
    <w:rsid w:val="00FA4C88"/>
    <w:rsid w:val="00FA4DB7"/>
    <w:rsid w:val="00FA505F"/>
    <w:rsid w:val="00FA56F3"/>
    <w:rsid w:val="00FA5D15"/>
    <w:rsid w:val="00FA5D9D"/>
    <w:rsid w:val="00FA5E20"/>
    <w:rsid w:val="00FA6955"/>
    <w:rsid w:val="00FA72C9"/>
    <w:rsid w:val="00FB012B"/>
    <w:rsid w:val="00FB04B9"/>
    <w:rsid w:val="00FB0BFB"/>
    <w:rsid w:val="00FB0C9B"/>
    <w:rsid w:val="00FB11C7"/>
    <w:rsid w:val="00FB12EB"/>
    <w:rsid w:val="00FB19CF"/>
    <w:rsid w:val="00FB1ABA"/>
    <w:rsid w:val="00FB21EC"/>
    <w:rsid w:val="00FB277C"/>
    <w:rsid w:val="00FB2BAA"/>
    <w:rsid w:val="00FB2EC3"/>
    <w:rsid w:val="00FB2EC6"/>
    <w:rsid w:val="00FB2F31"/>
    <w:rsid w:val="00FB2F73"/>
    <w:rsid w:val="00FB319E"/>
    <w:rsid w:val="00FB3570"/>
    <w:rsid w:val="00FB3B33"/>
    <w:rsid w:val="00FB3D77"/>
    <w:rsid w:val="00FB46F5"/>
    <w:rsid w:val="00FB490D"/>
    <w:rsid w:val="00FB51C8"/>
    <w:rsid w:val="00FB627F"/>
    <w:rsid w:val="00FB634B"/>
    <w:rsid w:val="00FB649D"/>
    <w:rsid w:val="00FB67B1"/>
    <w:rsid w:val="00FB6ADE"/>
    <w:rsid w:val="00FB715E"/>
    <w:rsid w:val="00FB72C6"/>
    <w:rsid w:val="00FC0BE8"/>
    <w:rsid w:val="00FC16F9"/>
    <w:rsid w:val="00FC2CD1"/>
    <w:rsid w:val="00FC2FD7"/>
    <w:rsid w:val="00FC33A7"/>
    <w:rsid w:val="00FC378E"/>
    <w:rsid w:val="00FC4A05"/>
    <w:rsid w:val="00FC5886"/>
    <w:rsid w:val="00FC6AE5"/>
    <w:rsid w:val="00FC6BB3"/>
    <w:rsid w:val="00FC6CAB"/>
    <w:rsid w:val="00FC6DCD"/>
    <w:rsid w:val="00FC7372"/>
    <w:rsid w:val="00FC7FB8"/>
    <w:rsid w:val="00FD0CC3"/>
    <w:rsid w:val="00FD0EAE"/>
    <w:rsid w:val="00FD1024"/>
    <w:rsid w:val="00FD1872"/>
    <w:rsid w:val="00FD2505"/>
    <w:rsid w:val="00FD2EEC"/>
    <w:rsid w:val="00FD315C"/>
    <w:rsid w:val="00FD36B0"/>
    <w:rsid w:val="00FD3A09"/>
    <w:rsid w:val="00FD4503"/>
    <w:rsid w:val="00FD4546"/>
    <w:rsid w:val="00FD4D68"/>
    <w:rsid w:val="00FD534E"/>
    <w:rsid w:val="00FD5488"/>
    <w:rsid w:val="00FD586A"/>
    <w:rsid w:val="00FD5921"/>
    <w:rsid w:val="00FD5B72"/>
    <w:rsid w:val="00FD7DE6"/>
    <w:rsid w:val="00FD7E44"/>
    <w:rsid w:val="00FE05F8"/>
    <w:rsid w:val="00FE0EDE"/>
    <w:rsid w:val="00FE0F7E"/>
    <w:rsid w:val="00FE13A8"/>
    <w:rsid w:val="00FE1FEE"/>
    <w:rsid w:val="00FE20DC"/>
    <w:rsid w:val="00FE20F4"/>
    <w:rsid w:val="00FE23CD"/>
    <w:rsid w:val="00FE2B0F"/>
    <w:rsid w:val="00FE3346"/>
    <w:rsid w:val="00FE348F"/>
    <w:rsid w:val="00FE3A43"/>
    <w:rsid w:val="00FE3CAC"/>
    <w:rsid w:val="00FE3D9A"/>
    <w:rsid w:val="00FE401D"/>
    <w:rsid w:val="00FE46A1"/>
    <w:rsid w:val="00FE4DB0"/>
    <w:rsid w:val="00FE5AA1"/>
    <w:rsid w:val="00FE5F98"/>
    <w:rsid w:val="00FE6257"/>
    <w:rsid w:val="00FE6E7F"/>
    <w:rsid w:val="00FE7505"/>
    <w:rsid w:val="00FE780C"/>
    <w:rsid w:val="00FF020F"/>
    <w:rsid w:val="00FF037C"/>
    <w:rsid w:val="00FF080C"/>
    <w:rsid w:val="00FF0970"/>
    <w:rsid w:val="00FF0D9E"/>
    <w:rsid w:val="00FF1261"/>
    <w:rsid w:val="00FF1354"/>
    <w:rsid w:val="00FF1544"/>
    <w:rsid w:val="00FF1E15"/>
    <w:rsid w:val="00FF2703"/>
    <w:rsid w:val="00FF2770"/>
    <w:rsid w:val="00FF2D2A"/>
    <w:rsid w:val="00FF36F0"/>
    <w:rsid w:val="00FF3F80"/>
    <w:rsid w:val="00FF4DD0"/>
    <w:rsid w:val="00FF5043"/>
    <w:rsid w:val="00FF5544"/>
    <w:rsid w:val="00FF594A"/>
    <w:rsid w:val="00FF6A90"/>
    <w:rsid w:val="00FF6EE7"/>
    <w:rsid w:val="00FF70F5"/>
    <w:rsid w:val="00FF745D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0BFEB"/>
  <w15:chartTrackingRefBased/>
  <w15:docId w15:val="{07B299DB-5195-4DA4-BA8C-3D1187D1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E7A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uiPriority w:val="9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uiPriority w:val="9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uiPriority w:val="9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uiPriority w:val="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semiHidden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612032"/>
    <w:rPr>
      <w:rFonts w:ascii="Arial" w:hAnsi="Arial"/>
      <w:lang w:val="en-US" w:eastAsia="en-US"/>
    </w:rPr>
  </w:style>
  <w:style w:type="paragraph" w:styleId="BodyText">
    <w:name w:val="Body Text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semiHidden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uiPriority w:val="99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uiPriority w:val="99"/>
    <w:rsid w:val="00153C6C"/>
    <w:rPr>
      <w:color w:val="0000FF"/>
      <w:u w:val="single"/>
    </w:rPr>
  </w:style>
  <w:style w:type="table" w:styleId="TableGrid">
    <w:name w:val="Table Grid"/>
    <w:basedOn w:val="TableNormal"/>
    <w:uiPriority w:val="3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MacroText">
    <w:name w:val="macro"/>
    <w:link w:val="MacroTextChar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uiPriority w:val="39"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</w:rPr>
  </w:style>
  <w:style w:type="paragraph" w:styleId="FootnoteText">
    <w:name w:val="footnote tex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rsid w:val="00A3070B"/>
    <w:pPr>
      <w:tabs>
        <w:tab w:val="left" w:pos="720"/>
        <w:tab w:val="right" w:leader="dot" w:pos="9737"/>
      </w:tabs>
      <w:spacing w:line="280" w:lineRule="exact"/>
      <w:ind w:left="245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1">
    <w:name w:val="toc 1"/>
    <w:basedOn w:val="Normal"/>
    <w:next w:val="Normal"/>
    <w:autoRedefine/>
    <w:uiPriority w:val="3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7516C6"/>
    <w:rPr>
      <w:rFonts w:ascii="Cordia New" w:eastAsia="SimSun" w:hAnsi="Cordia New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516C6"/>
    <w:rPr>
      <w:rFonts w:ascii="Cordia New" w:eastAsia="SimSun" w:hAnsi="Cordia New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767150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7671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0">
    <w:name w:val="Style1"/>
    <w:next w:val="Normal"/>
    <w:qFormat/>
    <w:rsid w:val="0002163A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176D3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460CB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F03FB3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fssti1-t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18A80-28E6-485D-9308-194574280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fssti1-th.dot</Template>
  <TotalTime>4309</TotalTime>
  <Pages>62</Pages>
  <Words>15995</Words>
  <Characters>91177</Characters>
  <Application>Microsoft Office Word</Application>
  <DocSecurity>0</DocSecurity>
  <Lines>759</Lines>
  <Paragraphs>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106959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Panupak Churdchoo (TH)</cp:lastModifiedBy>
  <cp:revision>299</cp:revision>
  <cp:lastPrinted>2022-02-05T10:26:00Z</cp:lastPrinted>
  <dcterms:created xsi:type="dcterms:W3CDTF">2022-01-23T14:31:00Z</dcterms:created>
  <dcterms:modified xsi:type="dcterms:W3CDTF">2022-02-22T08:28:00Z</dcterms:modified>
</cp:coreProperties>
</file>